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9F7EA" w14:textId="55C32141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5E0AB7">
        <w:rPr>
          <w:rFonts w:ascii="Arial" w:hAnsi="Arial" w:cs="Arial"/>
          <w:b/>
          <w:sz w:val="28"/>
        </w:rPr>
        <w:t>6</w:t>
      </w:r>
      <w:r w:rsidR="00EC3595">
        <w:rPr>
          <w:rFonts w:ascii="Arial" w:hAnsi="Arial" w:cs="Arial"/>
          <w:b/>
          <w:sz w:val="28"/>
        </w:rPr>
        <w:t xml:space="preserve">                                      </w:t>
      </w:r>
      <w:r w:rsidR="003F7363">
        <w:rPr>
          <w:rFonts w:ascii="Arial" w:hAnsi="Arial" w:cs="Arial"/>
          <w:b/>
          <w:sz w:val="28"/>
        </w:rPr>
        <w:t xml:space="preserve"> </w:t>
      </w:r>
      <w:r w:rsidR="00EC3595">
        <w:rPr>
          <w:rFonts w:ascii="Arial" w:hAnsi="Arial" w:cs="Arial"/>
          <w:b/>
          <w:sz w:val="28"/>
        </w:rPr>
        <w:t xml:space="preserve">  </w:t>
      </w:r>
      <w:r w:rsidR="007A6AE8">
        <w:rPr>
          <w:rFonts w:ascii="Arial" w:hAnsi="Arial" w:cs="Arial"/>
          <w:b/>
          <w:sz w:val="28"/>
        </w:rPr>
        <w:t xml:space="preserve">   </w:t>
      </w:r>
      <w:r w:rsidR="00F96C77">
        <w:rPr>
          <w:rFonts w:ascii="Arial" w:hAnsi="Arial" w:cs="Arial"/>
          <w:b/>
          <w:sz w:val="28"/>
        </w:rPr>
        <w:t xml:space="preserve">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6A7A46">
        <w:rPr>
          <w:rFonts w:ascii="Arial" w:hAnsi="Arial" w:cs="Arial"/>
          <w:b/>
          <w:sz w:val="28"/>
        </w:rPr>
        <w:t>4</w:t>
      </w:r>
      <w:r w:rsidR="005E0AB7">
        <w:rPr>
          <w:rFonts w:ascii="Arial" w:hAnsi="Arial" w:cs="Arial"/>
          <w:b/>
          <w:sz w:val="28"/>
        </w:rPr>
        <w:t>242</w:t>
      </w:r>
      <w:r w:rsidR="00B82028">
        <w:rPr>
          <w:rFonts w:ascii="Arial" w:hAnsi="Arial" w:cs="Arial"/>
          <w:b/>
          <w:sz w:val="28"/>
        </w:rPr>
        <w:t>7</w:t>
      </w:r>
    </w:p>
    <w:p w14:paraId="7EDDD884" w14:textId="155A0AEE" w:rsidR="00C52180" w:rsidRDefault="00DC45A8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M</w:t>
      </w:r>
      <w:r w:rsidR="005E0AB7">
        <w:rPr>
          <w:rFonts w:ascii="Arial" w:hAnsi="Arial" w:cs="Arial"/>
          <w:b/>
          <w:sz w:val="28"/>
          <w:szCs w:val="28"/>
        </w:rPr>
        <w:t>adrid, Spain</w:t>
      </w:r>
      <w:r w:rsidR="006A7A46">
        <w:rPr>
          <w:rFonts w:ascii="Arial" w:hAnsi="Arial" w:cs="Arial"/>
          <w:b/>
          <w:sz w:val="28"/>
          <w:szCs w:val="28"/>
        </w:rPr>
        <w:t>,</w:t>
      </w:r>
      <w:r w:rsidR="00854DF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9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</w:t>
      </w:r>
      <w:r w:rsidR="00B0496A">
        <w:rPr>
          <w:rFonts w:ascii="Arial" w:hAnsi="Arial" w:cs="Arial"/>
          <w:b/>
          <w:sz w:val="28"/>
          <w:szCs w:val="28"/>
        </w:rPr>
        <w:t>2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5E0AB7">
        <w:rPr>
          <w:rFonts w:ascii="Arial" w:hAnsi="Arial" w:cs="Arial"/>
          <w:b/>
          <w:sz w:val="28"/>
          <w:szCs w:val="28"/>
        </w:rPr>
        <w:t>Dec.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B0496A">
        <w:rPr>
          <w:rFonts w:ascii="Arial" w:hAnsi="Arial" w:cs="Arial"/>
          <w:b/>
          <w:sz w:val="28"/>
          <w:szCs w:val="28"/>
        </w:rPr>
        <w:t>4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25FAAFDC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proofErr w:type="gramStart"/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</w:t>
      </w:r>
      <w:proofErr w:type="gramEnd"/>
      <w:r w:rsidRPr="005E2084">
        <w:rPr>
          <w:rFonts w:ascii="Arial" w:hAnsi="Arial" w:cs="Arial"/>
        </w:rPr>
        <w:t xml:space="preserve"> WIs and indicate the RAN#</w:t>
      </w:r>
      <w:r w:rsidR="0045170C">
        <w:rPr>
          <w:rFonts w:ascii="Arial" w:hAnsi="Arial" w:cs="Arial"/>
        </w:rPr>
        <w:t>10</w:t>
      </w:r>
      <w:r w:rsidR="00E128A7">
        <w:rPr>
          <w:rFonts w:ascii="Arial" w:hAnsi="Arial" w:cs="Arial"/>
        </w:rPr>
        <w:t>4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78D3F13B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5E0AB7">
        <w:rPr>
          <w:rFonts w:ascii="Arial" w:hAnsi="Arial" w:cs="Arial"/>
        </w:rPr>
        <w:t>5</w:t>
      </w:r>
      <w:r w:rsidR="00E128A7">
        <w:rPr>
          <w:rFonts w:ascii="Arial" w:hAnsi="Arial" w:cs="Arial"/>
        </w:rPr>
        <w:t xml:space="preserve"> </w:t>
      </w:r>
      <w:r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804966">
        <w:rPr>
          <w:rFonts w:ascii="Arial" w:hAnsi="Arial" w:cs="Arial"/>
        </w:rPr>
        <w:t>10</w:t>
      </w:r>
      <w:r w:rsidR="00B25E02">
        <w:rPr>
          <w:rFonts w:ascii="Arial" w:hAnsi="Arial" w:cs="Arial"/>
        </w:rPr>
        <w:t>73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E128A7">
        <w:rPr>
          <w:rFonts w:ascii="Arial" w:hAnsi="Arial" w:cs="Arial"/>
        </w:rPr>
        <w:t>10</w:t>
      </w:r>
      <w:r w:rsidR="005E0AB7">
        <w:rPr>
          <w:rFonts w:ascii="Arial" w:hAnsi="Arial" w:cs="Arial"/>
        </w:rPr>
        <w:t>66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EA0B0F">
        <w:rPr>
          <w:rFonts w:ascii="Arial" w:hAnsi="Arial" w:cs="Arial"/>
          <w:bCs/>
        </w:rPr>
        <w:t>73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5E0AB7">
        <w:rPr>
          <w:rFonts w:ascii="Arial" w:hAnsi="Arial" w:cs="Arial"/>
          <w:bCs/>
        </w:rPr>
        <w:t>73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A65C5A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16E61F64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C45A8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B25E02">
        <w:rPr>
          <w:rFonts w:ascii="Arial" w:hAnsi="Arial" w:cs="Arial"/>
        </w:rPr>
        <w:t>23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5E0AB7">
        <w:rPr>
          <w:rFonts w:ascii="Arial" w:hAnsi="Arial" w:cs="Arial"/>
        </w:rPr>
        <w:t>2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B25E02">
        <w:rPr>
          <w:rFonts w:ascii="Arial" w:hAnsi="Arial" w:cs="Arial"/>
        </w:rPr>
        <w:t>166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5E0AB7">
        <w:rPr>
          <w:rFonts w:ascii="Arial" w:hAnsi="Arial" w:cs="Arial"/>
        </w:rPr>
        <w:t>61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 w:rsidR="00B25E02">
        <w:rPr>
          <w:rFonts w:ascii="Arial" w:hAnsi="Arial" w:cs="Arial"/>
        </w:rPr>
        <w:t>884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5E0AB7">
        <w:rPr>
          <w:rFonts w:ascii="Arial" w:hAnsi="Arial" w:cs="Arial"/>
        </w:rPr>
        <w:t>903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</w:p>
    <w:p w14:paraId="259347C2" w14:textId="615FA2B4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E62292">
        <w:rPr>
          <w:rFonts w:ascii="Arial" w:hAnsi="Arial" w:cs="Arial"/>
        </w:rPr>
        <w:t>82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E0AB7">
        <w:rPr>
          <w:rFonts w:ascii="Arial" w:hAnsi="Arial" w:cs="Arial"/>
        </w:rPr>
        <w:t>73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0A38253A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A65C5A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5B756C2E" w14:textId="77777777" w:rsidR="0069306C" w:rsidRPr="005E2084" w:rsidRDefault="0069306C" w:rsidP="00506A2B">
      <w:pPr>
        <w:rPr>
          <w:rFonts w:ascii="Arial" w:hAnsi="Arial" w:cs="Arial"/>
        </w:rPr>
      </w:pPr>
    </w:p>
    <w:p w14:paraId="5DE70F4C" w14:textId="0887D4A2" w:rsidR="0065340E" w:rsidRDefault="0069306C" w:rsidP="0069306C">
      <w:pPr>
        <w:pStyle w:val="TH"/>
        <w:jc w:val="left"/>
      </w:pPr>
      <w:r>
        <w:t>Table 1.1: N</w:t>
      </w:r>
      <w:r w:rsidR="007726AA" w:rsidRPr="005E2084">
        <w:t>umber of CRs per WI</w:t>
      </w:r>
    </w:p>
    <w:tbl>
      <w:tblPr>
        <w:tblW w:w="6537" w:type="dxa"/>
        <w:tblLook w:val="04A0" w:firstRow="1" w:lastRow="0" w:firstColumn="1" w:lastColumn="0" w:noHBand="0" w:noVBand="1"/>
      </w:tblPr>
      <w:tblGrid>
        <w:gridCol w:w="5577"/>
        <w:gridCol w:w="960"/>
      </w:tblGrid>
      <w:tr w:rsidR="00044DAD" w:rsidRPr="00044DAD" w14:paraId="659EF9F3" w14:textId="77777777" w:rsidTr="00044DAD">
        <w:trPr>
          <w:trHeight w:val="300"/>
        </w:trPr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1EC4D298" w14:textId="13701998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hideMark/>
          </w:tcPr>
          <w:p w14:paraId="7FCFE55C" w14:textId="4C8BA758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</w:t>
            </w: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</w:p>
        </w:tc>
      </w:tr>
      <w:tr w:rsidR="00044DAD" w:rsidRPr="00044DAD" w14:paraId="56D322AE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7BF1D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7B3A" w14:textId="5F1D0E64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</w:tr>
      <w:tr w:rsidR="00044DAD" w:rsidRPr="00044DAD" w14:paraId="362D465F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65967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CFB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</w:tr>
      <w:tr w:rsidR="00044DAD" w:rsidRPr="00044DAD" w14:paraId="7FB9A052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16868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NR_unlic-UEConTest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129C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</w:tr>
      <w:tr w:rsidR="00044DAD" w:rsidRPr="00044DAD" w14:paraId="17C8D466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85CBB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3DFC" w14:textId="6C9D4A65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  <w:r w:rsidR="00E62292">
              <w:rPr>
                <w:rFonts w:ascii="Calibri" w:hAnsi="Calibri" w:cs="Calibri"/>
                <w:color w:val="000000"/>
                <w:sz w:val="22"/>
                <w:szCs w:val="22"/>
              </w:rPr>
              <w:t>+ 2 RP-direct</w:t>
            </w:r>
          </w:p>
        </w:tc>
      </w:tr>
      <w:tr w:rsidR="00044DAD" w:rsidRPr="00044DAD" w14:paraId="386E0974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91D7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C129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</w:tr>
      <w:tr w:rsidR="00044DAD" w:rsidRPr="00044DAD" w14:paraId="7D3634DE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D6C8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322A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</w:tr>
      <w:tr w:rsidR="00044DAD" w:rsidRPr="00044DAD" w14:paraId="114DA820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7310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NR_pos_enh-UEConTest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56C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044DAD" w:rsidRPr="00044DAD" w14:paraId="20902F8F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77E1B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D1A3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044DAD" w:rsidRPr="00044DAD" w14:paraId="6B5063B5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D568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TEI18_Test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F06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</w:tr>
      <w:tr w:rsidR="00044DAD" w:rsidRPr="00044DAD" w14:paraId="5E9F5437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DF5F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BFA7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044DAD" w:rsidRPr="00044DAD" w14:paraId="37A6FA5B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EA71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NR_lic_bands_BW_R18-UEConTest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C59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044DAD" w:rsidRPr="00044DAD" w14:paraId="31D7A263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F551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347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044DAD" w:rsidRPr="00044DAD" w14:paraId="2884992C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D76EC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1619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</w:tr>
      <w:tr w:rsidR="00044DAD" w:rsidRPr="00044DAD" w14:paraId="0E21F44C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4E988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Netw_Energy_NR-UEConTest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B0E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</w:tr>
      <w:tr w:rsidR="00044DAD" w:rsidRPr="00044DAD" w14:paraId="7EE1065B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5CD7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4CFB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044DAD" w:rsidRPr="00044DAD" w14:paraId="70033851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DD4B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032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044DAD" w:rsidRPr="00044DAD" w14:paraId="5F51A0F7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47D2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1EA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044DAD" w:rsidRPr="00044DAD" w14:paraId="56A8B68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91BB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27B8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044DAD" w:rsidRPr="00044DAD" w14:paraId="4606FD8F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030F7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IoT_NTN_extLband-UEConTest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433A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044DAD" w:rsidRPr="00044DAD" w14:paraId="74D847F8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A2999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9378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044DAD" w:rsidRPr="00044DAD" w14:paraId="7B4BAAC1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DEC28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8622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044DAD" w:rsidRPr="00044DAD" w14:paraId="793BB104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2973D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NR_MIMO_evo_DL_UL-UEConTest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D302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044DAD" w:rsidRPr="00044DAD" w14:paraId="3EE40A0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2D6A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687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044DAD" w:rsidRPr="00044DAD" w14:paraId="0934C45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27262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F563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044DAD" w:rsidRPr="00044DAD" w14:paraId="6CED648B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DDEC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6A1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044DAD" w:rsidRPr="00044DAD" w14:paraId="60CD94A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71C2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224C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044DAD" w:rsidRPr="00044DAD" w14:paraId="16447159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D8D3C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NR_DualTxRx_MUSIM-UEConTest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0F3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044DAD" w:rsidRPr="00044DAD" w14:paraId="21F9E6A7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D180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D2C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044DAD" w:rsidRPr="00044DAD" w14:paraId="51404525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268E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NR_MIMO_OTA_enh-UEConTest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EAC99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044DAD" w:rsidRPr="00044DAD" w14:paraId="0EFA2160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974E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BC27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044DAD" w:rsidRPr="00044DAD" w14:paraId="77DAA158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F275C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B2D7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044DAD" w:rsidRPr="00044DAD" w14:paraId="3DED9F37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C928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F0C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044DAD" w:rsidRPr="00044DAD" w14:paraId="4B053732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1DF5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0F43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044DAD" w:rsidRPr="00044DAD" w14:paraId="20796FCF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35DD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EC48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044DAD" w:rsidRPr="00044DAD" w14:paraId="169E6E5E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3100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760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044DAD" w:rsidRPr="00044DAD" w14:paraId="698862A0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CC9D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1D3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044DAD" w:rsidRPr="00044DAD" w14:paraId="57266768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C954D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8A82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044DAD" w:rsidRPr="00044DAD" w14:paraId="54A85C8E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9D3E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LTE_NR_HPUE_FWVM_R18-UEConTest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2313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044DAD" w:rsidRPr="00044DAD" w14:paraId="5B36989F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3867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NR_MT_SDT-UEConTest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0C4B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044DAD" w:rsidRPr="00044DAD" w14:paraId="7FA1A09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A03D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NR_NTN_enh_plus_CT-UEConTest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3625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044DAD" w:rsidRPr="00044DAD" w14:paraId="03B032DB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B998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988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44DAD" w:rsidRPr="00044DAD" w14:paraId="64EF10C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BB28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D7D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44DAD" w:rsidRPr="00044DAD" w14:paraId="72EBE4F0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4684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5E6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44DAD" w:rsidRPr="00044DAD" w14:paraId="4ED2A195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AB762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NR_FR1_TRP_TRS_enh-UEConTest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0F88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44DAD" w:rsidRPr="00044DAD" w14:paraId="5CF7E890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DAE6B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F7D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44DAD" w:rsidRPr="00044DAD" w14:paraId="25387094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1C746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4Rx_NR_bands_R18-UEConTest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9A4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44DAD" w:rsidRPr="00044DAD" w14:paraId="2F4E878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3A3C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C94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44DAD" w:rsidRPr="00044DAD" w14:paraId="1799FF8D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2EF6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DC9B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44DAD" w:rsidRPr="00044DAD" w14:paraId="693C6AB8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D848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699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44DAD" w:rsidRPr="00044DAD" w14:paraId="1D13EAB9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6FCC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NR_IDC_enh-UEConTest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E8E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44DAD" w:rsidRPr="00044DAD" w14:paraId="19AA936E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0832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LTE_CA_R17-UEConTest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BDF1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44DAD" w:rsidRPr="00044DAD" w14:paraId="4BAA4A79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6A46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NR_SL_enh-UEConTest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C04F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44DAD" w:rsidRPr="00044DAD" w14:paraId="26BC174B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7F180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AAC4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44DAD" w:rsidRPr="00044DAD" w14:paraId="3D6CD742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655EA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B84A" w14:textId="757D61EE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E62292"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044DAD" w:rsidRPr="00044DAD" w14:paraId="10B3E072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AD9D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DL_intrpt_combos_TxSW_R18-UEConTest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D9C9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44DAD" w:rsidRPr="00044DAD" w14:paraId="50C5D32F" w14:textId="77777777" w:rsidTr="00044DAD">
        <w:trPr>
          <w:trHeight w:val="300"/>
        </w:trPr>
        <w:tc>
          <w:tcPr>
            <w:tcW w:w="5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62285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NR_SmallData_INACTIVE-UEConTest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2F7E" w14:textId="77777777" w:rsidR="00044DAD" w:rsidRPr="00044DAD" w:rsidRDefault="00044DAD" w:rsidP="00044DA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4D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00518031" w14:textId="77777777" w:rsidR="0065340E" w:rsidRDefault="0065340E" w:rsidP="007A6AE8"/>
    <w:p w14:paraId="6E17D07E" w14:textId="77777777" w:rsidR="00044DAD" w:rsidRDefault="00044DAD" w:rsidP="007A6AE8"/>
    <w:p w14:paraId="419251DE" w14:textId="6BC00E0B" w:rsidR="00B55BB6" w:rsidRDefault="0069306C" w:rsidP="0069306C">
      <w:pPr>
        <w:pStyle w:val="TH"/>
      </w:pPr>
      <w:r>
        <w:t xml:space="preserve">Table 1.2: </w:t>
      </w:r>
      <w:r w:rsidR="00F453DC">
        <w:t>List of CR packs</w:t>
      </w:r>
    </w:p>
    <w:tbl>
      <w:tblPr>
        <w:tblW w:w="11041" w:type="dxa"/>
        <w:tblLook w:val="04A0" w:firstRow="1" w:lastRow="0" w:firstColumn="1" w:lastColumn="0" w:noHBand="0" w:noVBand="1"/>
      </w:tblPr>
      <w:tblGrid>
        <w:gridCol w:w="1284"/>
        <w:gridCol w:w="3925"/>
        <w:gridCol w:w="953"/>
        <w:gridCol w:w="954"/>
        <w:gridCol w:w="3925"/>
      </w:tblGrid>
      <w:tr w:rsidR="00B25E02" w:rsidRPr="00B25E02" w14:paraId="20D0A033" w14:textId="77777777" w:rsidTr="00B25E02">
        <w:trPr>
          <w:trHeight w:val="2400"/>
        </w:trPr>
        <w:tc>
          <w:tcPr>
            <w:tcW w:w="1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1E9CE8C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25E0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#</w:t>
            </w:r>
          </w:p>
        </w:tc>
        <w:tc>
          <w:tcPr>
            <w:tcW w:w="392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049B9A0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25E0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953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388E35F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25E0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95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1E31766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25E0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392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722F6F6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25E0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B25E02" w:rsidRPr="00B25E02" w14:paraId="375AB63D" w14:textId="77777777" w:rsidTr="00B25E02">
        <w:trPr>
          <w:trHeight w:val="450"/>
        </w:trPr>
        <w:tc>
          <w:tcPr>
            <w:tcW w:w="12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9E94C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RP-242665</w:t>
            </w:r>
          </w:p>
        </w:tc>
        <w:tc>
          <w:tcPr>
            <w:tcW w:w="392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BE5E6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NR_CADC_NR_LTE_DC_R16-UEConTest - Pack 1/2</w:t>
            </w:r>
          </w:p>
        </w:tc>
        <w:tc>
          <w:tcPr>
            <w:tcW w:w="95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D047B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5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D42B2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7DCE2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B25E02" w:rsidRPr="00B25E02" w14:paraId="1001944F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0E169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RP-242666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8606F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NR_CADC_NR_LTE_DC_R16-UEConTest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D5C1A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2974E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B2C37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B25E02" w:rsidRPr="00B25E02" w14:paraId="522A34F1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A359A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RP-242667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B2B23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5G_V2X_NRSL_eV2XARC-UEConTest - Pack 1/3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DF3DC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B5808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10AF8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B25E02" w:rsidRPr="00B25E02" w14:paraId="6F5C06DC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3DE12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RP-242668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F3B30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5G_V2X_NRSL_eV2XARC-UEConTest - Pack 2/3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64141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3A172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EA44B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B25E02" w:rsidRPr="00B25E02" w14:paraId="05736FE9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801DF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RP-242669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0A198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5G_V2X_NRSL_eV2XARC-UEConTest - Pack 3/3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6C680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E9D56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B32A8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B25E02" w:rsidRPr="00B25E02" w14:paraId="3BFC67AB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99029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04C5C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NR_unlic-UEConTest - Pack 1/5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73301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82930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EA9FA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B25E02" w:rsidRPr="00B25E02" w14:paraId="37D8710F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21F15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33CDB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NR_unlic-UEConTest - Pack 2/5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D33ED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C23E8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A1020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B25E02" w:rsidRPr="00B25E02" w14:paraId="30F0ABA9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76191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ADCD5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NR_unlic-UEConTest - Pack 3/5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3AB2D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29D16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94EA6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B25E02" w:rsidRPr="00B25E02" w14:paraId="7D6C019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F6481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39529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NR_unlic-UEConTest - Pack 4/5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CACEC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BEA0F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459B8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B25E02" w:rsidRPr="00B25E02" w14:paraId="4776C19B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85507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6C22E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NR_unlic-UEConTest - Pack 5/5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D78B8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A1453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F8A8F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B25E02" w:rsidRPr="00B25E02" w14:paraId="61BAF027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EE21D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95EAD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NR_RRM_enh-UEConTest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7E9E9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13.2.4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57931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26774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NR_RRM_enh-UEConTest</w:t>
            </w:r>
          </w:p>
        </w:tc>
      </w:tr>
      <w:tr w:rsidR="00B25E02" w:rsidRPr="00B25E02" w14:paraId="7B8FDE4D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9BF0B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6D9F0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NR_CADC_NR_LTE_DC_R17-UEConTest - Pack 1/2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97880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AFC5D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73A50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B25E02" w:rsidRPr="00B25E02" w14:paraId="4CAFF2C6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50367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46753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NR_CADC_NR_LTE_DC_R17-UEConTest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1BA27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8D241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2F893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B25E02" w:rsidRPr="00B25E02" w14:paraId="185DF4CE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01701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3529B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NR_FR2_FWA_Bn257_Bn258-UEConTest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97216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CC74E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A40B9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NR_FR2_FWA_Bn257_Bn258-UEConTest</w:t>
            </w:r>
          </w:p>
        </w:tc>
      </w:tr>
      <w:tr w:rsidR="00B25E02" w:rsidRPr="00B25E02" w14:paraId="3DD63E25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853ED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RP-242679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C91DF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NR_SmallData_INACTIVE-UEConTest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3A049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0638E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78440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NR_SmallData_INACTIVE-UEConTest</w:t>
            </w:r>
          </w:p>
        </w:tc>
      </w:tr>
      <w:tr w:rsidR="00B25E02" w:rsidRPr="00B25E02" w14:paraId="16B999A6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1AF27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D4EE6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NR_NTN_solutions_plus_CT-UEConTest - Pack 1/2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5BA94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472B3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23DBF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B25E02" w:rsidRPr="00B25E02" w14:paraId="1FDD12B3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483AC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03334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NR_NTN_solutions_plus_CT-UEConTest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7499A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2B4C7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DA683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B25E02" w:rsidRPr="00B25E02" w14:paraId="66A597ED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23152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EF2E8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NR_HST_FR2-UEConTest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C3E7E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75D07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5212B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NR_HST_FR2-UEConTest</w:t>
            </w:r>
          </w:p>
        </w:tc>
      </w:tr>
      <w:tr w:rsidR="00B25E02" w:rsidRPr="00B25E02" w14:paraId="2C8126D0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C252E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F493F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NR_SL_enh-UEConTest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AB5AD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884AF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2744A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NR_SL_enh-UEConTest</w:t>
            </w:r>
          </w:p>
        </w:tc>
      </w:tr>
      <w:tr w:rsidR="00B25E02" w:rsidRPr="00B25E02" w14:paraId="7AC4D7CA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BACE4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8970E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NR_SL_relay-UEConTest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BE044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94BF4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5F36C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NR_SL_relay-UEConTest</w:t>
            </w:r>
          </w:p>
        </w:tc>
      </w:tr>
      <w:tr w:rsidR="00B25E02" w:rsidRPr="00B25E02" w14:paraId="54FFBD3C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97515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19A66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NR_pos_enh-UEConTest - Pack 1/2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4D99F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F31C2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EDD48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NR_pos_enh-UEConTest</w:t>
            </w:r>
          </w:p>
        </w:tc>
      </w:tr>
      <w:tr w:rsidR="00B25E02" w:rsidRPr="00B25E02" w14:paraId="2939F100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0B9C1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703F7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NR_pos_enh-UEConTest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6829F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AFDB7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EDAE0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NR_pos_enh-UEConTest</w:t>
            </w:r>
          </w:p>
        </w:tc>
      </w:tr>
      <w:tr w:rsidR="00B25E02" w:rsidRPr="00B25E02" w14:paraId="13D2B40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DF582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45B12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LTE_CA_R17-UEConTest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EEE94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13.3.10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D3F33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3ACCE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LTE_CA_R17-UEConTest</w:t>
            </w:r>
          </w:p>
        </w:tc>
      </w:tr>
      <w:tr w:rsidR="00B25E02" w:rsidRPr="00B25E02" w14:paraId="00B6D84C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510D5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78ACA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NR_bands_UL_MIMO_R18-UEConTest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E07E3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EBC4D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FB31E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NR_bands_UL_MIMO_R18-UEConTest</w:t>
            </w:r>
          </w:p>
        </w:tc>
      </w:tr>
      <w:tr w:rsidR="00B25E02" w:rsidRPr="00B25E02" w14:paraId="6FE955EA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94798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RP-242689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0635E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D8E85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FF0000"/>
                <w:sz w:val="16"/>
                <w:szCs w:val="16"/>
              </w:rPr>
              <w:t>13.4.2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BB421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BCB7F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tr w:rsidR="00B25E02" w:rsidRPr="00B25E02" w14:paraId="10EF2128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91E93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RP-242690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ACE2E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NR_lic_bands_BW_R18-UEConTest - Pack 1/2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7BA91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6B944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F85C0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</w:tr>
      <w:tr w:rsidR="00B25E02" w:rsidRPr="00B25E02" w14:paraId="3D9372DF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D7C03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F6D3A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NR_lic_bands_BW_R18-UEConTest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81FA2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6F1D8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9D4CA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</w:tr>
      <w:tr w:rsidR="00B25E02" w:rsidRPr="00B25E02" w14:paraId="65A644D5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AAAFA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22517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HPUE_NR_FR1_FDD_R18-UEConTest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91959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DBA89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956DE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HPUE_NR_FR1_FDD_R18-UEConTest</w:t>
            </w:r>
          </w:p>
        </w:tc>
      </w:tr>
      <w:tr w:rsidR="00B25E02" w:rsidRPr="00B25E02" w14:paraId="7306E0B8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AB7A4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7E693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BCEC1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6FEF7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8BBE0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B25E02" w:rsidRPr="00B25E02" w14:paraId="5562144A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E7F78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105D5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LTE_NR_HPUE_FWVM_R18-UEConTest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53065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0225C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6D6FA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LTE_NR_HPUE_FWVM_R18-UEConTest</w:t>
            </w:r>
          </w:p>
        </w:tc>
      </w:tr>
      <w:tr w:rsidR="00B25E02" w:rsidRPr="00B25E02" w14:paraId="32FEFA57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B14FE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53DFE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NR_ATG-UEConTest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9C7DC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AE2B9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41A90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B25E02" w:rsidRPr="00B25E02" w14:paraId="1E6AAC9E" w14:textId="77777777" w:rsidTr="00B25E02">
        <w:trPr>
          <w:trHeight w:val="67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D6B24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82ED8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4Rx_low_NR_band_handheld_3Tx_NR_CA_ENDC-UEConTest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8F5D9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8D8B8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5EC2F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4Rx_low_NR_band_handheld_3Tx_NR_CA_ENDC-UEConTest</w:t>
            </w:r>
          </w:p>
        </w:tc>
      </w:tr>
      <w:tr w:rsidR="00B25E02" w:rsidRPr="00B25E02" w14:paraId="4779CF68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6CDAE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17926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4Rx_NR_bands_R18-UEConTest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4F568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53075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9CD3E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4Rx_NR_bands_R18-UEConTest</w:t>
            </w:r>
          </w:p>
        </w:tc>
      </w:tr>
      <w:tr w:rsidR="00B25E02" w:rsidRPr="00B25E02" w14:paraId="2517FBE2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16B31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E1E2F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NR_FR1_lessthan_5MHz_BW-UEConTest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99ADF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9F132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9DF6F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NR_FR1_lessthan_5MHz_BW-UEConTest</w:t>
            </w:r>
          </w:p>
        </w:tc>
      </w:tr>
      <w:tr w:rsidR="00B25E02" w:rsidRPr="00B25E02" w14:paraId="7EB68D74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26CFB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RP-242699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FB654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NR_DualTxRx_MUSIM-UEConTest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0E579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6FF4A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CBD4F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NR_DualTxRx_MUSIM-UEConTest</w:t>
            </w:r>
          </w:p>
        </w:tc>
      </w:tr>
      <w:tr w:rsidR="00B25E02" w:rsidRPr="00B25E02" w14:paraId="69950C84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5D956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3A3AD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NR_redcap_enh_plus_CT1-UEConTest - Pack 1/2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5909D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5B171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D2E48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B25E02" w:rsidRPr="00B25E02" w14:paraId="37DBB486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0E142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26BFE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NR_redcap_enh_plus_CT1-UEConTest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B128D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8B0B5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DDB7A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B25E02" w:rsidRPr="00B25E02" w14:paraId="1B22B112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A9424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5FC60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NR_XR_enh_plus_CT1-UEConTest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48545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9B15C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12827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NR_XR_enh_plus_CT1-UEConTest</w:t>
            </w:r>
          </w:p>
        </w:tc>
      </w:tr>
      <w:tr w:rsidR="00B25E02" w:rsidRPr="00B25E02" w14:paraId="65DF0CD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EFC3B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348C4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NR_RF_FR2_req_Ph3-UEConTest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F2466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2EB20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6961F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NR_RF_FR2_req_Ph3-UEConTest</w:t>
            </w:r>
          </w:p>
        </w:tc>
      </w:tr>
      <w:tr w:rsidR="00B25E02" w:rsidRPr="00B25E02" w14:paraId="5DD52757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FBF64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242B8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NR_ENDC_RF_FR1_enh2-UEConTest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EE3FB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D3C6D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C4895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B25E02" w:rsidRPr="00B25E02" w14:paraId="647B93D5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532DE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1546C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Netw_Energy_NR-UEConTest - Pack 1/2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E8501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CA8EE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C1162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Netw_Energy_NR-UEConTest</w:t>
            </w:r>
          </w:p>
        </w:tc>
      </w:tr>
      <w:tr w:rsidR="00B25E02" w:rsidRPr="00B25E02" w14:paraId="77EC3D34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E33F0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F5B18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Netw_Energy_NR-UEConTest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878FD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E7B92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B4033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Netw_Energy_NR-UEConTest</w:t>
            </w:r>
          </w:p>
        </w:tc>
      </w:tr>
      <w:tr w:rsidR="00B25E02" w:rsidRPr="00B25E02" w14:paraId="4E85D9EB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F4E72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53C4E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BC966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66312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CFAF5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B25E02" w:rsidRPr="00B25E02" w14:paraId="0462D44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05F34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51A0C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NR_MC_enh-UEConTest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02385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D940F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FDB05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NR_MC_enh-UEConTest</w:t>
            </w:r>
          </w:p>
        </w:tc>
      </w:tr>
      <w:tr w:rsidR="00B25E02" w:rsidRPr="00B25E02" w14:paraId="572F5764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762CA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RP-242709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9C482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NR_HST_FR2_enh-UEConTest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294F8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3A5FD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F7381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NR_HST_FR2_enh-UEConTest</w:t>
            </w:r>
          </w:p>
        </w:tc>
      </w:tr>
      <w:tr w:rsidR="00B25E02" w:rsidRPr="00B25E02" w14:paraId="09B3FE51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38888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DB27F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NR_MIMO_evo_DL_UL-UEConTest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31496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EB8A4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7D019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NR_MIMO_evo_DL_UL-UEConTest</w:t>
            </w:r>
          </w:p>
        </w:tc>
      </w:tr>
      <w:tr w:rsidR="00B25E02" w:rsidRPr="00B25E02" w14:paraId="1F54B120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301CD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CEBBB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NR_MIMO_OTA_enh-UEConTest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E85DC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F2271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E15A5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NR_MIMO_OTA_enh-UEConTest</w:t>
            </w:r>
          </w:p>
        </w:tc>
      </w:tr>
      <w:tr w:rsidR="00B25E02" w:rsidRPr="00B25E02" w14:paraId="4C293EAC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1BDE7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32136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IoT_NTN_enh_plus_CT1-UEConTest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F4672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69F6B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94E53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IoT_NTN_enh_plus_CT1-UEConTest</w:t>
            </w:r>
          </w:p>
        </w:tc>
      </w:tr>
      <w:tr w:rsidR="00B25E02" w:rsidRPr="00B25E02" w14:paraId="0E93792F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563D5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7B881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NR_MT_SDT-UEConTest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7251E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E2077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C4FFB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NR_MT_SDT-UEConTest</w:t>
            </w:r>
          </w:p>
        </w:tc>
      </w:tr>
      <w:tr w:rsidR="00B25E02" w:rsidRPr="00B25E02" w14:paraId="383DEE5D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9CC82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B7765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NR_IDC_enh-UEConTest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E6828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4887F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99256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NR_IDC_enh-UEConTest</w:t>
            </w:r>
          </w:p>
        </w:tc>
      </w:tr>
      <w:tr w:rsidR="00B25E02" w:rsidRPr="00B25E02" w14:paraId="366FFD1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EE33D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48631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NR_demod_enh3-UEConTest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D7B12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4EF1D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1BB15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NR_demod_enh3-UEConTest</w:t>
            </w:r>
          </w:p>
        </w:tc>
      </w:tr>
      <w:tr w:rsidR="00B25E02" w:rsidRPr="00B25E02" w14:paraId="128FAABE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4C960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25238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NR_pos_enh2-UEConTest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3DCF0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EBD49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C56A6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B25E02" w:rsidRPr="00B25E02" w14:paraId="7495D3D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95ECC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A9592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NR_Mob_enh2-UEConTest - Pack 1/3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B91D9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09BD8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D7D86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B25E02" w:rsidRPr="00B25E02" w14:paraId="60858555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ECB2A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8E788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NR_Mob_enh2-UEConTest - Pack 2/3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AD8A8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A00ED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5C005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B25E02" w:rsidRPr="00B25E02" w14:paraId="3407289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59008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RP-242719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75C4B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NR_Mob_enh2-UEConTest - Pack 3/3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A19E6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13.4.29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52296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6F5B1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B25E02" w:rsidRPr="00B25E02" w14:paraId="7C78743F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AC5C5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5FD77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IoT_NTN_extLband-UEConTest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6BBF1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80F81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5F5CD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IoT_NTN_extLband-UEConTest</w:t>
            </w:r>
          </w:p>
        </w:tc>
      </w:tr>
      <w:tr w:rsidR="00B25E02" w:rsidRPr="00B25E02" w14:paraId="2178D5B4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10892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6B599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NR_FR1_TRP_TRS_enh-UEConTest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5CBBD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BA2ED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37104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NR_FR1_TRP_TRS_enh-UEConTest</w:t>
            </w:r>
          </w:p>
        </w:tc>
      </w:tr>
      <w:tr w:rsidR="00B25E02" w:rsidRPr="00B25E02" w14:paraId="25614BA0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AB26B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FA246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NR_FR2_multiRX_DL-UEConTest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F9E04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4E0AB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FF976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NR_FR2_multiRX_DL-UEConTest</w:t>
            </w:r>
          </w:p>
        </w:tc>
      </w:tr>
      <w:tr w:rsidR="00B25E02" w:rsidRPr="00B25E02" w14:paraId="16739FF9" w14:textId="77777777" w:rsidTr="00B25E02">
        <w:trPr>
          <w:trHeight w:val="450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9F0BD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964BB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DL_intrpt_combos_TxSW_R18-UEConTest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1CAA5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4635D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BF56D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DL_intrpt_combos_TxSW_R18-UEConTest</w:t>
            </w:r>
          </w:p>
        </w:tc>
      </w:tr>
      <w:tr w:rsidR="00B25E02" w:rsidRPr="00B25E02" w14:paraId="3785253C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CCBE7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B3BF1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NR_NTN_enh_plus_CT-UEConTest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DAB99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48BFC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6F4A6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NR_NTN_enh_plus_CT-UEConTest</w:t>
            </w:r>
          </w:p>
        </w:tc>
      </w:tr>
      <w:tr w:rsidR="00B25E02" w:rsidRPr="00B25E02" w14:paraId="31764DAF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F238E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7DC20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NR_MG_enh2-UEConTest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F8FBE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13.4.37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D9E70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801A1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NR_MG_enh2-UEConTest</w:t>
            </w:r>
          </w:p>
        </w:tc>
      </w:tr>
      <w:tr w:rsidR="00B25E02" w:rsidRPr="00B25E02" w14:paraId="3297F3D0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EFE2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B9E8C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62758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8F026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AF929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B25E02" w:rsidRPr="00B25E02" w14:paraId="5C6CFEDF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71528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78927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536BB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271DB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A718B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B25E02" w:rsidRPr="00B25E02" w14:paraId="0CEAFC07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7AA6A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580EE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AF0E9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D11B8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D70BC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B25E02" w:rsidRPr="00B25E02" w14:paraId="36516E3C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D3574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RP-242729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C75A1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3D716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CEA52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61644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B25E02" w:rsidRPr="00B25E02" w14:paraId="048F82C2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FEB73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C83E8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ED40D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ECE6E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E76EB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B25E02" w:rsidRPr="00B25E02" w14:paraId="12610C4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97EDF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91245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TEI14_Test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E2012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2EF74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AE7F9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B25E02" w:rsidRPr="00B25E02" w14:paraId="4C044A5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20225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D2E9D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TEI15_Test - Pack 1/7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7D261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BD766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AC1DE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25E02" w:rsidRPr="00B25E02" w14:paraId="0CC9F30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A4A52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608FD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TEI15_Test - Pack 2/7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83FE0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19B9D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0F089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25E02" w:rsidRPr="00B25E02" w14:paraId="74FDAD29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7C5F4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5F1E0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TEI15_Test - Pack 3/7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78689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519DA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12E59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25E02" w:rsidRPr="00B25E02" w14:paraId="576A3BB5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E8F4A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FEA71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TEI15_Test - Pack 4/7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FF3C8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A9AAF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12985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25E02" w:rsidRPr="00B25E02" w14:paraId="4B4CCEF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81784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EF25D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TEI15_Test - Pack 5/7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29ED9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28A08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BD395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25E02" w:rsidRPr="00B25E02" w14:paraId="3DE9B449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AC9AD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RP-242737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BD246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TEI15_Test - Pack 6/7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2CA9F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722AC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9C86B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25E02" w:rsidRPr="00B25E02" w14:paraId="02194ACA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B6342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FAA72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TEI15_Test - Pack 7/7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75308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B11BA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086BB7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25E02" w:rsidRPr="00B25E02" w14:paraId="0A1C698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56CBE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RP-242739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D8157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TEI16_Test - Pack 1/3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0C183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3224B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E1663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B25E02" w:rsidRPr="00B25E02" w14:paraId="1D34C65B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088C4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RP-242740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FA306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TEI16_Test - Pack 2/3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D6125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36278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C914E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B25E02" w:rsidRPr="00B25E02" w14:paraId="70B2231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AA470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72E92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TEI16_Test - Pack 3/3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E4567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CAA85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C70FB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B25E02" w:rsidRPr="00B25E02" w14:paraId="2B587B7B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F8F3E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RP-242742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B2014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TEI17_Test - Pack 1/6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3D882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742E1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F5660A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25E02" w:rsidRPr="00B25E02" w14:paraId="7C829BBA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85DC1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RP-242743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5990B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TEI17_Test - Pack 2/6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A15C0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2CE8C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B08F9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25E02" w:rsidRPr="00B25E02" w14:paraId="66C464C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99D2E0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FB74F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TEI17_Test - Pack 3/6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E75BC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5CD6B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4CA0E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25E02" w:rsidRPr="00B25E02" w14:paraId="7DCA0213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5AF10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RP-242745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DC4426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TEI17_Test - Pack 4/6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3386E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D2A48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1F74A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25E02" w:rsidRPr="00B25E02" w14:paraId="1CA12156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BE9EF1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E4702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TEI17_Test - Pack 5/6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CC916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78706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B72F5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25E02" w:rsidRPr="00B25E02" w14:paraId="3687EC74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88ACA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550073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TEI17_Test - Pack 6/6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7975D9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95FF7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4C0C7D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25E02" w:rsidRPr="00B25E02" w14:paraId="52087351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86FE34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D2BF1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TEI18_Test - Pack 1/2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22A2E8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6A3945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C7049B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B25E02" w:rsidRPr="00B25E02" w14:paraId="178728D2" w14:textId="77777777" w:rsidTr="00B25E02">
        <w:trPr>
          <w:trHeight w:val="225"/>
        </w:trPr>
        <w:tc>
          <w:tcPr>
            <w:tcW w:w="128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3CCF6E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25E02">
              <w:rPr>
                <w:rFonts w:ascii="Arial" w:hAnsi="Arial" w:cs="Arial"/>
                <w:color w:val="000000"/>
                <w:sz w:val="16"/>
                <w:szCs w:val="16"/>
              </w:rPr>
              <w:t>RP-242749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EE831C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CR Pack on TEI18_Test - Pack 2/2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9712CF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0F4030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AE29D2" w14:textId="77777777" w:rsidR="00B25E02" w:rsidRPr="00B25E02" w:rsidRDefault="00B25E02" w:rsidP="00B25E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25E02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bookmarkEnd w:id="0"/>
    </w:tbl>
    <w:p w14:paraId="5C6AF425" w14:textId="77777777" w:rsidR="007A6AE8" w:rsidRDefault="007A6AE8" w:rsidP="007A6AE8"/>
    <w:p w14:paraId="353437B3" w14:textId="77777777" w:rsidR="00424820" w:rsidRDefault="00424820" w:rsidP="007A6AE8"/>
    <w:p w14:paraId="11B51E39" w14:textId="0F7FE430" w:rsidR="009C7F23" w:rsidRDefault="0069306C" w:rsidP="0069306C">
      <w:pPr>
        <w:pStyle w:val="TH"/>
        <w:jc w:val="left"/>
      </w:pPr>
      <w:r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2800" w:type="dxa"/>
        <w:tblLook w:val="04A0" w:firstRow="1" w:lastRow="0" w:firstColumn="1" w:lastColumn="0" w:noHBand="0" w:noVBand="1"/>
      </w:tblPr>
      <w:tblGrid>
        <w:gridCol w:w="1220"/>
        <w:gridCol w:w="1580"/>
      </w:tblGrid>
      <w:tr w:rsidR="00E0741D" w:rsidRPr="00E0741D" w14:paraId="5B8D6C9A" w14:textId="77777777" w:rsidTr="00E0741D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41E856E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E0741D">
              <w:rPr>
                <w:rFonts w:ascii="Arial" w:hAnsi="Arial" w:cs="Arial"/>
                <w:b/>
                <w:bCs/>
                <w:color w:val="000000"/>
              </w:rPr>
              <w:t>Spec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0959F80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E0741D">
              <w:rPr>
                <w:rFonts w:ascii="Arial" w:hAnsi="Arial" w:cs="Arial"/>
                <w:b/>
                <w:bCs/>
                <w:color w:val="000000"/>
              </w:rPr>
              <w:t>CRs</w:t>
            </w:r>
          </w:p>
        </w:tc>
      </w:tr>
      <w:tr w:rsidR="00E0741D" w:rsidRPr="00E0741D" w14:paraId="7CF19DC8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290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16F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287362C4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F27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E141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18812C87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F4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40C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0FD90B4C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FD07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C20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1C704C07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1A4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146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D123222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656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4D5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01B350B9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193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5AA5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328FAD1D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887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62F1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20</w:t>
            </w:r>
          </w:p>
        </w:tc>
      </w:tr>
      <w:tr w:rsidR="00E0741D" w:rsidRPr="00E0741D" w14:paraId="46491D94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0B26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93E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E0741D" w:rsidRPr="00E0741D" w14:paraId="5EEB3429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83D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B1F7" w14:textId="78A2349E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  <w:r w:rsidR="00A65C5A"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E0741D" w:rsidRPr="00E0741D" w14:paraId="6CCBA44C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E43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956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00D09231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DBB6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C8B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15</w:t>
            </w:r>
          </w:p>
        </w:tc>
      </w:tr>
      <w:tr w:rsidR="00E0741D" w:rsidRPr="00E0741D" w14:paraId="3EF42A1E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16A0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D42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8</w:t>
            </w:r>
          </w:p>
        </w:tc>
      </w:tr>
      <w:tr w:rsidR="00E0741D" w:rsidRPr="00E0741D" w14:paraId="4D3F6F13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8DD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AC9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2C4F0E12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066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FA8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7</w:t>
            </w:r>
          </w:p>
        </w:tc>
      </w:tr>
      <w:tr w:rsidR="00E0741D" w:rsidRPr="00E0741D" w14:paraId="7946280F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9A2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032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9</w:t>
            </w:r>
          </w:p>
        </w:tc>
      </w:tr>
      <w:tr w:rsidR="00E0741D" w:rsidRPr="00E0741D" w14:paraId="19F384D7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B93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5C7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E0741D" w:rsidRPr="00E0741D" w14:paraId="603DAC67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F68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C13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E0741D" w:rsidRPr="00E0741D" w14:paraId="797D5750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DF8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394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38</w:t>
            </w:r>
          </w:p>
        </w:tc>
      </w:tr>
      <w:tr w:rsidR="00E0741D" w:rsidRPr="00E0741D" w14:paraId="6B32A723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9D0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322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E0741D" w:rsidRPr="00E0741D" w14:paraId="196320FE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CBF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E1D9" w14:textId="4127F03A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E0741D" w:rsidRPr="00E0741D" w14:paraId="0BA9645C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7DF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A12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7</w:t>
            </w:r>
          </w:p>
        </w:tc>
      </w:tr>
      <w:tr w:rsidR="00E0741D" w:rsidRPr="00E0741D" w14:paraId="4019C716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D551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719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9</w:t>
            </w:r>
          </w:p>
        </w:tc>
      </w:tr>
      <w:tr w:rsidR="00E0741D" w:rsidRPr="00E0741D" w14:paraId="1E96FD9F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5BE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712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429EEB4D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6F31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67A5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E0741D" w:rsidRPr="00E0741D" w14:paraId="5FAB00C9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B1F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B456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E0741D" w:rsidRPr="00E0741D" w14:paraId="1931419F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0C0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C07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4263D0BA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2BC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5CC6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E0741D" w:rsidRPr="00E0741D" w14:paraId="09EBB308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3D46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67C5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6C9FB05E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F1C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32A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3F0EFC15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EA7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36.903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2C8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E326047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89F8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CED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F90F8F8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70E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A04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E0741D" w:rsidRPr="00E0741D" w14:paraId="680EC6EF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23E0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23C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157181A6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B4C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89F0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E0741D" w:rsidRPr="00E0741D" w14:paraId="794A6A95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7F6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011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27</w:t>
            </w:r>
          </w:p>
        </w:tc>
      </w:tr>
      <w:tr w:rsidR="00E0741D" w:rsidRPr="00E0741D" w14:paraId="4D6A14C9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C70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E701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E0741D" w:rsidRPr="00E0741D" w14:paraId="67DA2815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3E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EDC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E0741D" w:rsidRPr="00E0741D" w14:paraId="59AAFC44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8A17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73B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920A4D3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980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A196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</w:t>
            </w:r>
          </w:p>
        </w:tc>
      </w:tr>
      <w:tr w:rsidR="00E0741D" w:rsidRPr="00E0741D" w14:paraId="1558A1D2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085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F690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74922618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AEE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0546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9BAB6F0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547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1D4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72</w:t>
            </w:r>
          </w:p>
        </w:tc>
      </w:tr>
      <w:tr w:rsidR="00E0741D" w:rsidRPr="00E0741D" w14:paraId="4BF11A06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F638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A4C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53</w:t>
            </w:r>
          </w:p>
        </w:tc>
      </w:tr>
      <w:tr w:rsidR="00E0741D" w:rsidRPr="00E0741D" w14:paraId="6EDE19FB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31F1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DB9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922E522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AD5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C817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151</w:t>
            </w:r>
          </w:p>
        </w:tc>
      </w:tr>
      <w:tr w:rsidR="00E0741D" w:rsidRPr="00E0741D" w14:paraId="68EE17D2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2DD5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0E1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28</w:t>
            </w:r>
          </w:p>
        </w:tc>
      </w:tr>
      <w:tr w:rsidR="00E0741D" w:rsidRPr="00E0741D" w14:paraId="5954A215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B05A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71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E0741D" w:rsidRPr="00E0741D" w14:paraId="133FB589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DDF7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1A81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31</w:t>
            </w:r>
          </w:p>
        </w:tc>
      </w:tr>
      <w:tr w:rsidR="00E0741D" w:rsidRPr="00E0741D" w14:paraId="6533177C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071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9BC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8</w:t>
            </w:r>
          </w:p>
        </w:tc>
      </w:tr>
      <w:tr w:rsidR="00E0741D" w:rsidRPr="00E0741D" w14:paraId="55A8A4C3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CE3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93A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37</w:t>
            </w:r>
          </w:p>
        </w:tc>
      </w:tr>
      <w:tr w:rsidR="00E0741D" w:rsidRPr="00E0741D" w14:paraId="3D4D229F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B0D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214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120</w:t>
            </w:r>
          </w:p>
        </w:tc>
      </w:tr>
      <w:tr w:rsidR="00E0741D" w:rsidRPr="00E0741D" w14:paraId="5656975E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0893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CEE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E0741D" w:rsidRPr="00E0741D" w14:paraId="05D37C5D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C43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6938" w14:textId="20CC96B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3</w:t>
            </w:r>
            <w:r w:rsidR="00A65C5A">
              <w:rPr>
                <w:rFonts w:ascii="Calibri" w:hAnsi="Calibri" w:cs="Calibri"/>
                <w:color w:val="000000"/>
                <w:sz w:val="22"/>
                <w:szCs w:val="22"/>
              </w:rPr>
              <w:t>+ 1 RP-direct</w:t>
            </w:r>
          </w:p>
        </w:tc>
      </w:tr>
      <w:tr w:rsidR="00E0741D" w:rsidRPr="00E0741D" w14:paraId="60B127A5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A84C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1B0B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170</w:t>
            </w:r>
          </w:p>
        </w:tc>
      </w:tr>
      <w:tr w:rsidR="00E0741D" w:rsidRPr="00E0741D" w14:paraId="04B51BBD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DD0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1C1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E0741D" w:rsidRPr="00E0741D" w14:paraId="36FB0A5D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C76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690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4</w:t>
            </w:r>
          </w:p>
        </w:tc>
      </w:tr>
      <w:tr w:rsidR="00E0741D" w:rsidRPr="00E0741D" w14:paraId="13282688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682D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70B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93</w:t>
            </w:r>
          </w:p>
        </w:tc>
      </w:tr>
      <w:tr w:rsidR="00E0741D" w:rsidRPr="00E0741D" w14:paraId="523E126F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EC67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D95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27</w:t>
            </w:r>
          </w:p>
        </w:tc>
      </w:tr>
      <w:tr w:rsidR="00E0741D" w:rsidRPr="00E0741D" w14:paraId="0075295A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03C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4F1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714A3061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23EF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512E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D743D7C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F984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1599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5A3C2186" w14:textId="77777777" w:rsidTr="00E0741D">
        <w:trPr>
          <w:trHeight w:val="30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B30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41D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4252" w14:textId="77777777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0741D" w:rsidRPr="00E0741D" w14:paraId="33B2E24A" w14:textId="77777777" w:rsidTr="00E0741D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F46F" w14:textId="16BC8628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2F99" w14:textId="43170039" w:rsidR="00E0741D" w:rsidRPr="00E0741D" w:rsidRDefault="00E0741D" w:rsidP="00E0741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E0741D">
              <w:rPr>
                <w:rFonts w:ascii="Arial" w:hAnsi="Arial" w:cs="Arial"/>
                <w:color w:val="000000"/>
              </w:rPr>
              <w:t>1073</w:t>
            </w:r>
            <w:r w:rsidR="00335A68">
              <w:rPr>
                <w:rFonts w:ascii="Calibri" w:hAnsi="Calibri" w:cs="Calibri"/>
                <w:color w:val="000000"/>
                <w:sz w:val="22"/>
                <w:szCs w:val="22"/>
              </w:rPr>
              <w:t>+</w:t>
            </w:r>
            <w:r w:rsidR="00A65C5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335A6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RP-direct</w:t>
            </w:r>
          </w:p>
        </w:tc>
      </w:tr>
    </w:tbl>
    <w:p w14:paraId="2A384BB0" w14:textId="77777777" w:rsidR="009C7F23" w:rsidRDefault="009C7F23" w:rsidP="004979A0"/>
    <w:p w14:paraId="3BCC8620" w14:textId="77777777" w:rsidR="00CD1D1A" w:rsidRDefault="00CD1D1A" w:rsidP="004979A0"/>
    <w:p w14:paraId="5711249C" w14:textId="29DDECE7" w:rsidR="005E0AB7" w:rsidRDefault="00C95C03" w:rsidP="00C95C03">
      <w:pPr>
        <w:pStyle w:val="TH"/>
        <w:jc w:val="left"/>
      </w:pPr>
      <w:r>
        <w:t>Table 1.3b: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C95C03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129" w14:textId="77777777" w:rsidR="00C95C03" w:rsidRPr="0069306C" w:rsidRDefault="00C95C03" w:rsidP="00FB1C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9D2" w14:textId="3C4E7EFF" w:rsidR="00C95C03" w:rsidRPr="00F978C3" w:rsidRDefault="00F978C3" w:rsidP="00FB1CC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F978C3" w:rsidRPr="0069306C" w14:paraId="65439DA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AB6F" w14:textId="41115377" w:rsidR="00F978C3" w:rsidRPr="0069306C" w:rsidRDefault="00F978C3" w:rsidP="00F978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90E6" w14:textId="55DD1E7C" w:rsidR="00F978C3" w:rsidRPr="00F978C3" w:rsidRDefault="00F978C3" w:rsidP="00F978C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978C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C95C03" w:rsidRPr="0069306C" w14:paraId="0A244133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EF03" w14:textId="1454F2F0" w:rsidR="00C95C03" w:rsidRPr="00F978C3" w:rsidRDefault="007A6AE8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978C3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C95C03" w:rsidRPr="0069306C" w14:paraId="3A259EB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799F" w14:textId="3E5A48C3" w:rsidR="00C95C03" w:rsidRPr="00F978C3" w:rsidRDefault="00F978C3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C95C03" w:rsidRPr="0069306C" w14:paraId="55EC773D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CB3C" w14:textId="2C9F0BFE" w:rsidR="00C95C03" w:rsidRPr="00F978C3" w:rsidRDefault="00F978C3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C95C03" w:rsidRPr="0069306C" w14:paraId="666110E0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7D34" w14:textId="4E55F3FC" w:rsidR="00C95C03" w:rsidRPr="00F978C3" w:rsidRDefault="00F978C3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63</w:t>
            </w:r>
          </w:p>
        </w:tc>
      </w:tr>
      <w:tr w:rsidR="00C95C03" w:rsidRPr="0069306C" w14:paraId="57C228ED" w14:textId="77777777" w:rsidTr="00C95C03">
        <w:trPr>
          <w:trHeight w:val="300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6233" w14:textId="68E1A1CD" w:rsidR="00C95C03" w:rsidRPr="00F978C3" w:rsidRDefault="00F978C3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978C3"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r>
        <w:t>Tdoc list of agreed CRs</w:t>
      </w:r>
      <w:r w:rsidR="004551A8">
        <w:t xml:space="preserve"> and plenary packages</w:t>
      </w:r>
    </w:p>
    <w:p w14:paraId="708954D2" w14:textId="3F2A42F4" w:rsidR="00344E55" w:rsidRDefault="0069306C" w:rsidP="0014272E">
      <w:r>
        <w:t>10</w:t>
      </w:r>
      <w:r w:rsidR="00335A68">
        <w:t>73</w:t>
      </w:r>
      <w:r>
        <w:t xml:space="preserve"> CRs were agreed at RAN5#10</w:t>
      </w:r>
      <w:r w:rsidR="005E0AB7">
        <w:t>5</w:t>
      </w:r>
    </w:p>
    <w:tbl>
      <w:tblPr>
        <w:tblStyle w:val="TableGrid"/>
        <w:tblW w:w="18139" w:type="dxa"/>
        <w:tblLook w:val="04A0" w:firstRow="1" w:lastRow="0" w:firstColumn="1" w:lastColumn="0" w:noHBand="0" w:noVBand="1"/>
      </w:tblPr>
      <w:tblGrid>
        <w:gridCol w:w="1271"/>
        <w:gridCol w:w="3119"/>
        <w:gridCol w:w="3049"/>
        <w:gridCol w:w="920"/>
        <w:gridCol w:w="1134"/>
        <w:gridCol w:w="877"/>
        <w:gridCol w:w="4538"/>
        <w:gridCol w:w="680"/>
        <w:gridCol w:w="637"/>
        <w:gridCol w:w="637"/>
        <w:gridCol w:w="1277"/>
      </w:tblGrid>
      <w:tr w:rsidR="004F179A" w:rsidRPr="00241DF0" w14:paraId="1CE1F302" w14:textId="77777777" w:rsidTr="00763082">
        <w:trPr>
          <w:trHeight w:val="900"/>
        </w:trPr>
        <w:tc>
          <w:tcPr>
            <w:tcW w:w="1271" w:type="dxa"/>
            <w:shd w:val="clear" w:color="auto" w:fill="B4C6E7" w:themeFill="accent1" w:themeFillTint="66"/>
            <w:hideMark/>
          </w:tcPr>
          <w:p w14:paraId="0281A57D" w14:textId="77777777" w:rsidR="00241DF0" w:rsidRPr="00241DF0" w:rsidRDefault="00241DF0" w:rsidP="00DD314D">
            <w:pPr>
              <w:pStyle w:val="TAH"/>
            </w:pPr>
            <w:r w:rsidRPr="00241DF0">
              <w:t>TDoc</w:t>
            </w:r>
          </w:p>
        </w:tc>
        <w:tc>
          <w:tcPr>
            <w:tcW w:w="3119" w:type="dxa"/>
            <w:shd w:val="clear" w:color="auto" w:fill="B4C6E7" w:themeFill="accent1" w:themeFillTint="66"/>
            <w:hideMark/>
          </w:tcPr>
          <w:p w14:paraId="42B66475" w14:textId="77777777" w:rsidR="00241DF0" w:rsidRPr="00241DF0" w:rsidRDefault="00241DF0" w:rsidP="00DD314D">
            <w:pPr>
              <w:pStyle w:val="TAH"/>
            </w:pPr>
            <w:r w:rsidRPr="00241DF0">
              <w:t>Title</w:t>
            </w:r>
          </w:p>
        </w:tc>
        <w:tc>
          <w:tcPr>
            <w:tcW w:w="3049" w:type="dxa"/>
            <w:shd w:val="clear" w:color="auto" w:fill="B4C6E7" w:themeFill="accent1" w:themeFillTint="66"/>
            <w:hideMark/>
          </w:tcPr>
          <w:p w14:paraId="6A38B13F" w14:textId="77777777" w:rsidR="00241DF0" w:rsidRPr="00241DF0" w:rsidRDefault="00241DF0" w:rsidP="00DD314D">
            <w:pPr>
              <w:pStyle w:val="TAH"/>
            </w:pPr>
            <w:r w:rsidRPr="00241DF0">
              <w:t>Source</w:t>
            </w:r>
          </w:p>
        </w:tc>
        <w:tc>
          <w:tcPr>
            <w:tcW w:w="920" w:type="dxa"/>
            <w:shd w:val="clear" w:color="auto" w:fill="B4C6E7" w:themeFill="accent1" w:themeFillTint="66"/>
            <w:hideMark/>
          </w:tcPr>
          <w:p w14:paraId="007139F8" w14:textId="77777777" w:rsidR="00241DF0" w:rsidRPr="00241DF0" w:rsidRDefault="00241DF0" w:rsidP="00DD314D">
            <w:pPr>
              <w:pStyle w:val="TAH"/>
            </w:pPr>
            <w:r w:rsidRPr="00241DF0">
              <w:t>Release</w:t>
            </w:r>
          </w:p>
        </w:tc>
        <w:tc>
          <w:tcPr>
            <w:tcW w:w="1134" w:type="dxa"/>
            <w:shd w:val="clear" w:color="auto" w:fill="B4C6E7" w:themeFill="accent1" w:themeFillTint="66"/>
            <w:hideMark/>
          </w:tcPr>
          <w:p w14:paraId="12C98DB4" w14:textId="77777777" w:rsidR="00241DF0" w:rsidRPr="00241DF0" w:rsidRDefault="00241DF0" w:rsidP="00DD314D">
            <w:pPr>
              <w:pStyle w:val="TAH"/>
            </w:pPr>
            <w:r w:rsidRPr="00241DF0">
              <w:t>Spec</w:t>
            </w:r>
          </w:p>
        </w:tc>
        <w:tc>
          <w:tcPr>
            <w:tcW w:w="877" w:type="dxa"/>
            <w:shd w:val="clear" w:color="auto" w:fill="B4C6E7" w:themeFill="accent1" w:themeFillTint="66"/>
            <w:hideMark/>
          </w:tcPr>
          <w:p w14:paraId="594DE51E" w14:textId="77777777" w:rsidR="00241DF0" w:rsidRPr="00241DF0" w:rsidRDefault="00241DF0" w:rsidP="00DD314D">
            <w:pPr>
              <w:pStyle w:val="TAH"/>
            </w:pPr>
            <w:r w:rsidRPr="00241DF0">
              <w:t>Version</w:t>
            </w:r>
          </w:p>
        </w:tc>
        <w:tc>
          <w:tcPr>
            <w:tcW w:w="4538" w:type="dxa"/>
            <w:shd w:val="clear" w:color="auto" w:fill="B4C6E7" w:themeFill="accent1" w:themeFillTint="66"/>
            <w:hideMark/>
          </w:tcPr>
          <w:p w14:paraId="1C5B941E" w14:textId="77777777" w:rsidR="00241DF0" w:rsidRPr="00241DF0" w:rsidRDefault="00241DF0" w:rsidP="00DD314D">
            <w:pPr>
              <w:pStyle w:val="TAH"/>
            </w:pPr>
            <w:r w:rsidRPr="00241DF0">
              <w:t>Related WIs</w:t>
            </w:r>
          </w:p>
        </w:tc>
        <w:tc>
          <w:tcPr>
            <w:tcW w:w="680" w:type="dxa"/>
            <w:shd w:val="clear" w:color="auto" w:fill="B4C6E7" w:themeFill="accent1" w:themeFillTint="66"/>
            <w:hideMark/>
          </w:tcPr>
          <w:p w14:paraId="004E0763" w14:textId="77777777" w:rsidR="00241DF0" w:rsidRPr="00241DF0" w:rsidRDefault="00241DF0" w:rsidP="00DD314D">
            <w:pPr>
              <w:pStyle w:val="TAH"/>
            </w:pPr>
            <w:r w:rsidRPr="00241DF0">
              <w:t>CR</w:t>
            </w:r>
          </w:p>
        </w:tc>
        <w:tc>
          <w:tcPr>
            <w:tcW w:w="637" w:type="dxa"/>
            <w:shd w:val="clear" w:color="auto" w:fill="B4C6E7" w:themeFill="accent1" w:themeFillTint="66"/>
            <w:hideMark/>
          </w:tcPr>
          <w:p w14:paraId="4C7E1530" w14:textId="2B337F2C" w:rsidR="00241DF0" w:rsidRPr="00241DF0" w:rsidRDefault="00241DF0" w:rsidP="00DD314D">
            <w:pPr>
              <w:pStyle w:val="TAH"/>
            </w:pPr>
            <w:r w:rsidRPr="00241DF0">
              <w:t>CR rev</w:t>
            </w:r>
            <w:r w:rsidR="00763082">
              <w:t>-</w:t>
            </w:r>
            <w:r w:rsidRPr="00241DF0">
              <w:t>ision</w:t>
            </w:r>
          </w:p>
        </w:tc>
        <w:tc>
          <w:tcPr>
            <w:tcW w:w="637" w:type="dxa"/>
            <w:shd w:val="clear" w:color="auto" w:fill="B4C6E7" w:themeFill="accent1" w:themeFillTint="66"/>
            <w:hideMark/>
          </w:tcPr>
          <w:p w14:paraId="1BFFC36F" w14:textId="71A285D6" w:rsidR="00241DF0" w:rsidRPr="00241DF0" w:rsidRDefault="00241DF0" w:rsidP="00DD314D">
            <w:pPr>
              <w:pStyle w:val="TAH"/>
            </w:pPr>
            <w:r w:rsidRPr="00241DF0">
              <w:t>CR cate</w:t>
            </w:r>
            <w:r w:rsidR="00763082">
              <w:t>-</w:t>
            </w:r>
            <w:r w:rsidRPr="00241DF0">
              <w:t>gory</w:t>
            </w:r>
          </w:p>
        </w:tc>
        <w:tc>
          <w:tcPr>
            <w:tcW w:w="1277" w:type="dxa"/>
            <w:shd w:val="clear" w:color="auto" w:fill="B4C6E7" w:themeFill="accent1" w:themeFillTint="66"/>
            <w:hideMark/>
          </w:tcPr>
          <w:p w14:paraId="3DF937E4" w14:textId="77777777" w:rsidR="00241DF0" w:rsidRPr="00241DF0" w:rsidRDefault="00241DF0" w:rsidP="00DD314D">
            <w:pPr>
              <w:pStyle w:val="TAH"/>
            </w:pPr>
            <w:r w:rsidRPr="00241DF0">
              <w:t>TSG CR Pack</w:t>
            </w:r>
          </w:p>
        </w:tc>
      </w:tr>
      <w:tr w:rsidR="004F179A" w:rsidRPr="00241DF0" w14:paraId="62C5C45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344AA7" w14:textId="77777777" w:rsidR="00241DF0" w:rsidRPr="00241DF0" w:rsidRDefault="00241DF0">
            <w:r w:rsidRPr="00241DF0">
              <w:t>R5-246117</w:t>
            </w:r>
          </w:p>
        </w:tc>
        <w:tc>
          <w:tcPr>
            <w:tcW w:w="3119" w:type="dxa"/>
            <w:noWrap/>
            <w:hideMark/>
          </w:tcPr>
          <w:p w14:paraId="2820A19E" w14:textId="77777777" w:rsidR="00241DF0" w:rsidRPr="00241DF0" w:rsidRDefault="00241DF0">
            <w:r w:rsidRPr="00241DF0">
              <w:t>Test Tolerance for RSTD measurement reporting delay test case 14.2.5</w:t>
            </w:r>
          </w:p>
        </w:tc>
        <w:tc>
          <w:tcPr>
            <w:tcW w:w="3049" w:type="dxa"/>
            <w:noWrap/>
            <w:hideMark/>
          </w:tcPr>
          <w:p w14:paraId="06E4DFAD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4C415D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86C36E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A04233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C796B3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2ED20D3" w14:textId="77777777" w:rsidR="00241DF0" w:rsidRPr="00241DF0" w:rsidRDefault="00241DF0">
            <w:r w:rsidRPr="00241DF0">
              <w:t>0838</w:t>
            </w:r>
          </w:p>
        </w:tc>
        <w:tc>
          <w:tcPr>
            <w:tcW w:w="637" w:type="dxa"/>
            <w:noWrap/>
            <w:hideMark/>
          </w:tcPr>
          <w:p w14:paraId="6E1129A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77ADD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5486D7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4327E26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0B10F4" w14:textId="77777777" w:rsidR="00241DF0" w:rsidRPr="00241DF0" w:rsidRDefault="00241DF0">
            <w:r w:rsidRPr="00241DF0">
              <w:t>R5-246119</w:t>
            </w:r>
          </w:p>
        </w:tc>
        <w:tc>
          <w:tcPr>
            <w:tcW w:w="3119" w:type="dxa"/>
            <w:noWrap/>
            <w:hideMark/>
          </w:tcPr>
          <w:p w14:paraId="3B96536E" w14:textId="77777777" w:rsidR="00241DF0" w:rsidRPr="00241DF0" w:rsidRDefault="00241DF0">
            <w:r w:rsidRPr="00241DF0">
              <w:t>Correction of RSTD measurement reporting delay test case 14.2.5 including TT</w:t>
            </w:r>
          </w:p>
        </w:tc>
        <w:tc>
          <w:tcPr>
            <w:tcW w:w="3049" w:type="dxa"/>
            <w:noWrap/>
            <w:hideMark/>
          </w:tcPr>
          <w:p w14:paraId="110B874B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B99AFFE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2018BBA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105A1A24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6BA99A10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6488577D" w14:textId="77777777" w:rsidR="00241DF0" w:rsidRPr="00241DF0" w:rsidRDefault="00241DF0">
            <w:r w:rsidRPr="00241DF0">
              <w:t>0563</w:t>
            </w:r>
          </w:p>
        </w:tc>
        <w:tc>
          <w:tcPr>
            <w:tcW w:w="637" w:type="dxa"/>
            <w:noWrap/>
            <w:hideMark/>
          </w:tcPr>
          <w:p w14:paraId="5D91440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8EBB6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CFE242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1771550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C248C5C" w14:textId="77777777" w:rsidR="00241DF0" w:rsidRPr="00241DF0" w:rsidRDefault="00241DF0">
            <w:r w:rsidRPr="00241DF0">
              <w:t>R5-246122</w:t>
            </w:r>
          </w:p>
        </w:tc>
        <w:tc>
          <w:tcPr>
            <w:tcW w:w="3119" w:type="dxa"/>
            <w:noWrap/>
            <w:hideMark/>
          </w:tcPr>
          <w:p w14:paraId="51299F8E" w14:textId="77777777" w:rsidR="00241DF0" w:rsidRPr="00241DF0" w:rsidRDefault="00241DF0">
            <w:r w:rsidRPr="00241DF0">
              <w:t>Editorial changes to tables of 38.508-2</w:t>
            </w:r>
          </w:p>
        </w:tc>
        <w:tc>
          <w:tcPr>
            <w:tcW w:w="3049" w:type="dxa"/>
            <w:noWrap/>
            <w:hideMark/>
          </w:tcPr>
          <w:p w14:paraId="44DAE76C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16AC61D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E324D7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AD1EE2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2AAED39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725B5203" w14:textId="77777777" w:rsidR="00241DF0" w:rsidRPr="00241DF0" w:rsidRDefault="00241DF0">
            <w:r w:rsidRPr="00241DF0">
              <w:t>0704</w:t>
            </w:r>
          </w:p>
        </w:tc>
        <w:tc>
          <w:tcPr>
            <w:tcW w:w="637" w:type="dxa"/>
            <w:noWrap/>
            <w:hideMark/>
          </w:tcPr>
          <w:p w14:paraId="346620A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00405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B081D4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665E993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D85538" w14:textId="77777777" w:rsidR="00241DF0" w:rsidRPr="00241DF0" w:rsidRDefault="00241DF0">
            <w:r w:rsidRPr="00241DF0">
              <w:t>R5-246123</w:t>
            </w:r>
          </w:p>
        </w:tc>
        <w:tc>
          <w:tcPr>
            <w:tcW w:w="3119" w:type="dxa"/>
            <w:noWrap/>
            <w:hideMark/>
          </w:tcPr>
          <w:p w14:paraId="134A3776" w14:textId="77777777" w:rsidR="00241DF0" w:rsidRPr="00241DF0" w:rsidRDefault="00241DF0">
            <w:r w:rsidRPr="00241DF0">
              <w:t>Addition of RF baseline implementation capabilities for new PC2 3CC EN-DC combos within FR1</w:t>
            </w:r>
          </w:p>
        </w:tc>
        <w:tc>
          <w:tcPr>
            <w:tcW w:w="3049" w:type="dxa"/>
            <w:noWrap/>
            <w:hideMark/>
          </w:tcPr>
          <w:p w14:paraId="213E75EC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7EA090E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E3BC71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6BC122A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B5C28C7" w14:textId="77777777" w:rsidR="00241DF0" w:rsidRPr="00241DF0" w:rsidRDefault="00241DF0">
            <w:r w:rsidRPr="00241DF0">
              <w:t>HPUE_NR_CADC_NR_LTE_DC_R18-UEConTest</w:t>
            </w:r>
          </w:p>
        </w:tc>
        <w:tc>
          <w:tcPr>
            <w:tcW w:w="680" w:type="dxa"/>
            <w:noWrap/>
            <w:hideMark/>
          </w:tcPr>
          <w:p w14:paraId="499543B8" w14:textId="77777777" w:rsidR="00241DF0" w:rsidRPr="00241DF0" w:rsidRDefault="00241DF0">
            <w:r w:rsidRPr="00241DF0">
              <w:t>0705</w:t>
            </w:r>
          </w:p>
        </w:tc>
        <w:tc>
          <w:tcPr>
            <w:tcW w:w="637" w:type="dxa"/>
            <w:noWrap/>
            <w:hideMark/>
          </w:tcPr>
          <w:p w14:paraId="7E53B33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0E7E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1F647C" w14:textId="77777777" w:rsidR="00241DF0" w:rsidRPr="00241DF0" w:rsidRDefault="00241DF0">
            <w:r w:rsidRPr="00241DF0">
              <w:t>RP-242693</w:t>
            </w:r>
          </w:p>
        </w:tc>
      </w:tr>
      <w:tr w:rsidR="004F179A" w:rsidRPr="00241DF0" w14:paraId="4C5C724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29180B" w14:textId="77777777" w:rsidR="00241DF0" w:rsidRPr="00241DF0" w:rsidRDefault="00241DF0">
            <w:r w:rsidRPr="00241DF0">
              <w:t>R5-246124</w:t>
            </w:r>
          </w:p>
        </w:tc>
        <w:tc>
          <w:tcPr>
            <w:tcW w:w="3119" w:type="dxa"/>
            <w:noWrap/>
            <w:hideMark/>
          </w:tcPr>
          <w:p w14:paraId="018C43E7" w14:textId="77777777" w:rsidR="00241DF0" w:rsidRPr="00241DF0" w:rsidRDefault="00241DF0">
            <w:r w:rsidRPr="00241DF0">
              <w:t>Addition of reference sensitivity TP analysis for new PC2 3CC EN-DC combos within FR1</w:t>
            </w:r>
          </w:p>
        </w:tc>
        <w:tc>
          <w:tcPr>
            <w:tcW w:w="3049" w:type="dxa"/>
            <w:noWrap/>
            <w:hideMark/>
          </w:tcPr>
          <w:p w14:paraId="7D15A997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70E71CE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4C9538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2E05745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24BFB5A" w14:textId="77777777" w:rsidR="00241DF0" w:rsidRPr="00241DF0" w:rsidRDefault="00241DF0">
            <w:r w:rsidRPr="00241DF0">
              <w:t>HPUE_NR_CADC_NR_LTE_DC_R18-UEConTest</w:t>
            </w:r>
          </w:p>
        </w:tc>
        <w:tc>
          <w:tcPr>
            <w:tcW w:w="680" w:type="dxa"/>
            <w:noWrap/>
            <w:hideMark/>
          </w:tcPr>
          <w:p w14:paraId="57F680D0" w14:textId="77777777" w:rsidR="00241DF0" w:rsidRPr="00241DF0" w:rsidRDefault="00241DF0">
            <w:r w:rsidRPr="00241DF0">
              <w:t>0944</w:t>
            </w:r>
          </w:p>
        </w:tc>
        <w:tc>
          <w:tcPr>
            <w:tcW w:w="637" w:type="dxa"/>
            <w:noWrap/>
            <w:hideMark/>
          </w:tcPr>
          <w:p w14:paraId="26B8929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1DC7B5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2742280" w14:textId="77777777" w:rsidR="00241DF0" w:rsidRPr="00241DF0" w:rsidRDefault="00241DF0">
            <w:r w:rsidRPr="00241DF0">
              <w:t>RP-242693</w:t>
            </w:r>
          </w:p>
        </w:tc>
      </w:tr>
      <w:tr w:rsidR="004F179A" w:rsidRPr="00241DF0" w14:paraId="5DADF37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199B9BC" w14:textId="77777777" w:rsidR="00241DF0" w:rsidRPr="00241DF0" w:rsidRDefault="00241DF0">
            <w:r w:rsidRPr="00241DF0">
              <w:t>R5-246126</w:t>
            </w:r>
          </w:p>
        </w:tc>
        <w:tc>
          <w:tcPr>
            <w:tcW w:w="3119" w:type="dxa"/>
            <w:noWrap/>
            <w:hideMark/>
          </w:tcPr>
          <w:p w14:paraId="517718E5" w14:textId="77777777" w:rsidR="00241DF0" w:rsidRPr="00241DF0" w:rsidRDefault="00241DF0">
            <w:r w:rsidRPr="00241DF0">
              <w:t>Addition of reference sensitivity for new PC2 3CC EN-DC combos within FR1</w:t>
            </w:r>
          </w:p>
        </w:tc>
        <w:tc>
          <w:tcPr>
            <w:tcW w:w="3049" w:type="dxa"/>
            <w:noWrap/>
            <w:hideMark/>
          </w:tcPr>
          <w:p w14:paraId="6102DA7D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043633A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67F82A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65A8381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17C226C" w14:textId="77777777" w:rsidR="00241DF0" w:rsidRPr="00241DF0" w:rsidRDefault="00241DF0">
            <w:r w:rsidRPr="00241DF0">
              <w:t>HPUE_NR_CADC_NR_LTE_DC_R18-UEConTest</w:t>
            </w:r>
          </w:p>
        </w:tc>
        <w:tc>
          <w:tcPr>
            <w:tcW w:w="680" w:type="dxa"/>
            <w:noWrap/>
            <w:hideMark/>
          </w:tcPr>
          <w:p w14:paraId="124143D5" w14:textId="77777777" w:rsidR="00241DF0" w:rsidRPr="00241DF0" w:rsidRDefault="00241DF0">
            <w:r w:rsidRPr="00241DF0">
              <w:t>1838</w:t>
            </w:r>
          </w:p>
        </w:tc>
        <w:tc>
          <w:tcPr>
            <w:tcW w:w="637" w:type="dxa"/>
            <w:noWrap/>
            <w:hideMark/>
          </w:tcPr>
          <w:p w14:paraId="6CD3F78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ACAECE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EE9A9A" w14:textId="77777777" w:rsidR="00241DF0" w:rsidRPr="00241DF0" w:rsidRDefault="00241DF0">
            <w:r w:rsidRPr="00241DF0">
              <w:t>RP-242693</w:t>
            </w:r>
          </w:p>
        </w:tc>
      </w:tr>
      <w:tr w:rsidR="004F179A" w:rsidRPr="00241DF0" w14:paraId="7F6D23A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62F1D3" w14:textId="77777777" w:rsidR="00241DF0" w:rsidRPr="00241DF0" w:rsidRDefault="00241DF0">
            <w:r w:rsidRPr="00241DF0">
              <w:lastRenderedPageBreak/>
              <w:t>R5-246127</w:t>
            </w:r>
          </w:p>
        </w:tc>
        <w:tc>
          <w:tcPr>
            <w:tcW w:w="3119" w:type="dxa"/>
            <w:noWrap/>
            <w:hideMark/>
          </w:tcPr>
          <w:p w14:paraId="6FE42FAC" w14:textId="77777777" w:rsidR="00241DF0" w:rsidRPr="00241DF0" w:rsidRDefault="00241DF0">
            <w:r w:rsidRPr="00241DF0">
              <w:t>Addition of test frequencies for new R16 2CC NRCA combos with n40</w:t>
            </w:r>
          </w:p>
        </w:tc>
        <w:tc>
          <w:tcPr>
            <w:tcW w:w="3049" w:type="dxa"/>
            <w:noWrap/>
            <w:hideMark/>
          </w:tcPr>
          <w:p w14:paraId="2005DBC9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7F0B2B9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94B5E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6613E5B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5F91AB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016402D9" w14:textId="77777777" w:rsidR="00241DF0" w:rsidRPr="00241DF0" w:rsidRDefault="00241DF0">
            <w:r w:rsidRPr="00241DF0">
              <w:t>3330</w:t>
            </w:r>
          </w:p>
        </w:tc>
        <w:tc>
          <w:tcPr>
            <w:tcW w:w="637" w:type="dxa"/>
            <w:noWrap/>
            <w:hideMark/>
          </w:tcPr>
          <w:p w14:paraId="74CDFB5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D3162B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A5384A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48D4F41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8FCD2E6" w14:textId="77777777" w:rsidR="00241DF0" w:rsidRPr="00241DF0" w:rsidRDefault="00241DF0">
            <w:r w:rsidRPr="00241DF0">
              <w:t>R5-246128</w:t>
            </w:r>
          </w:p>
        </w:tc>
        <w:tc>
          <w:tcPr>
            <w:tcW w:w="3119" w:type="dxa"/>
            <w:noWrap/>
            <w:hideMark/>
          </w:tcPr>
          <w:p w14:paraId="36337B53" w14:textId="77777777" w:rsidR="00241DF0" w:rsidRPr="00241DF0" w:rsidRDefault="00241DF0">
            <w:r w:rsidRPr="00241DF0">
              <w:t>Addition of test frequencies for CA_n40A-n77A</w:t>
            </w:r>
          </w:p>
        </w:tc>
        <w:tc>
          <w:tcPr>
            <w:tcW w:w="3049" w:type="dxa"/>
            <w:noWrap/>
            <w:hideMark/>
          </w:tcPr>
          <w:p w14:paraId="700EFAB6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26369D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8358B73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59336A3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7E4C45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C40C4D1" w14:textId="77777777" w:rsidR="00241DF0" w:rsidRPr="00241DF0" w:rsidRDefault="00241DF0">
            <w:r w:rsidRPr="00241DF0">
              <w:t>3331</w:t>
            </w:r>
          </w:p>
        </w:tc>
        <w:tc>
          <w:tcPr>
            <w:tcW w:w="637" w:type="dxa"/>
            <w:noWrap/>
            <w:hideMark/>
          </w:tcPr>
          <w:p w14:paraId="7BCB3FE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F600AD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8CA64E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19FE289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A637C8" w14:textId="77777777" w:rsidR="00241DF0" w:rsidRPr="00241DF0" w:rsidRDefault="00241DF0">
            <w:r w:rsidRPr="00241DF0">
              <w:t>R5-246129</w:t>
            </w:r>
          </w:p>
        </w:tc>
        <w:tc>
          <w:tcPr>
            <w:tcW w:w="3119" w:type="dxa"/>
            <w:noWrap/>
            <w:hideMark/>
          </w:tcPr>
          <w:p w14:paraId="7FB6CA6B" w14:textId="77777777" w:rsidR="00241DF0" w:rsidRPr="00241DF0" w:rsidRDefault="00241DF0">
            <w:r w:rsidRPr="00241DF0">
              <w:t>Addition of UE capability for new R16 2CC NRCA combos with n40</w:t>
            </w:r>
          </w:p>
        </w:tc>
        <w:tc>
          <w:tcPr>
            <w:tcW w:w="3049" w:type="dxa"/>
            <w:noWrap/>
            <w:hideMark/>
          </w:tcPr>
          <w:p w14:paraId="2280781D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2724182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BF10B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72F03A8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0334C7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670C6C04" w14:textId="77777777" w:rsidR="00241DF0" w:rsidRPr="00241DF0" w:rsidRDefault="00241DF0">
            <w:r w:rsidRPr="00241DF0">
              <w:t>0706</w:t>
            </w:r>
          </w:p>
        </w:tc>
        <w:tc>
          <w:tcPr>
            <w:tcW w:w="637" w:type="dxa"/>
            <w:noWrap/>
            <w:hideMark/>
          </w:tcPr>
          <w:p w14:paraId="6298B85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E5724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85D9A88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7EA22BE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686394" w14:textId="77777777" w:rsidR="00241DF0" w:rsidRPr="00241DF0" w:rsidRDefault="00241DF0">
            <w:r w:rsidRPr="00241DF0">
              <w:t>R5-246130</w:t>
            </w:r>
          </w:p>
        </w:tc>
        <w:tc>
          <w:tcPr>
            <w:tcW w:w="3119" w:type="dxa"/>
            <w:noWrap/>
            <w:hideMark/>
          </w:tcPr>
          <w:p w14:paraId="2DC0F11E" w14:textId="77777777" w:rsidR="00241DF0" w:rsidRPr="00241DF0" w:rsidRDefault="00241DF0">
            <w:r w:rsidRPr="00241DF0">
              <w:t>Addition of UE capability for CA_n40A-n77A</w:t>
            </w:r>
          </w:p>
        </w:tc>
        <w:tc>
          <w:tcPr>
            <w:tcW w:w="3049" w:type="dxa"/>
            <w:noWrap/>
            <w:hideMark/>
          </w:tcPr>
          <w:p w14:paraId="5DEEE942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211D19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747357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3279B99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2D14F0B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32D1F82B" w14:textId="77777777" w:rsidR="00241DF0" w:rsidRPr="00241DF0" w:rsidRDefault="00241DF0">
            <w:r w:rsidRPr="00241DF0">
              <w:t>0707</w:t>
            </w:r>
          </w:p>
        </w:tc>
        <w:tc>
          <w:tcPr>
            <w:tcW w:w="637" w:type="dxa"/>
            <w:noWrap/>
            <w:hideMark/>
          </w:tcPr>
          <w:p w14:paraId="3C2A52A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EB2AB8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6A934F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6A23A2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E7BB7A1" w14:textId="77777777" w:rsidR="00241DF0" w:rsidRPr="00241DF0" w:rsidRDefault="00241DF0">
            <w:r w:rsidRPr="00241DF0">
              <w:t>R5-246131</w:t>
            </w:r>
          </w:p>
        </w:tc>
        <w:tc>
          <w:tcPr>
            <w:tcW w:w="3119" w:type="dxa"/>
            <w:noWrap/>
            <w:hideMark/>
          </w:tcPr>
          <w:p w14:paraId="5B406CA2" w14:textId="77777777" w:rsidR="00241DF0" w:rsidRPr="00241DF0" w:rsidRDefault="00241DF0">
            <w:r w:rsidRPr="00241DF0">
              <w:t>Addition of reference sensitivity and spurious emissions TP analysis for new R16 2CC NRCA combos with n40</w:t>
            </w:r>
          </w:p>
        </w:tc>
        <w:tc>
          <w:tcPr>
            <w:tcW w:w="3049" w:type="dxa"/>
            <w:noWrap/>
            <w:hideMark/>
          </w:tcPr>
          <w:p w14:paraId="51947830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42C74D7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2F3F29F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3AFAB8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545E4A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20B22D94" w14:textId="77777777" w:rsidR="00241DF0" w:rsidRPr="00241DF0" w:rsidRDefault="00241DF0">
            <w:r w:rsidRPr="00241DF0">
              <w:t>0945</w:t>
            </w:r>
          </w:p>
        </w:tc>
        <w:tc>
          <w:tcPr>
            <w:tcW w:w="637" w:type="dxa"/>
            <w:noWrap/>
            <w:hideMark/>
          </w:tcPr>
          <w:p w14:paraId="6E8B416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F5A21C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FCEC334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3BCB71E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40E4476" w14:textId="77777777" w:rsidR="00241DF0" w:rsidRPr="00241DF0" w:rsidRDefault="00241DF0">
            <w:r w:rsidRPr="00241DF0">
              <w:t>R5-246132</w:t>
            </w:r>
          </w:p>
        </w:tc>
        <w:tc>
          <w:tcPr>
            <w:tcW w:w="3119" w:type="dxa"/>
            <w:noWrap/>
            <w:hideMark/>
          </w:tcPr>
          <w:p w14:paraId="62656996" w14:textId="77777777" w:rsidR="00241DF0" w:rsidRPr="00241DF0" w:rsidRDefault="00241DF0">
            <w:r w:rsidRPr="00241DF0">
              <w:t>Addition of reference sensitivity and spurious emissions TP analysis for CA_n40A-n77A</w:t>
            </w:r>
          </w:p>
        </w:tc>
        <w:tc>
          <w:tcPr>
            <w:tcW w:w="3049" w:type="dxa"/>
            <w:noWrap/>
            <w:hideMark/>
          </w:tcPr>
          <w:p w14:paraId="6790901B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22783FE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385044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5D6C284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95120A7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585E74BE" w14:textId="77777777" w:rsidR="00241DF0" w:rsidRPr="00241DF0" w:rsidRDefault="00241DF0">
            <w:r w:rsidRPr="00241DF0">
              <w:t>0946</w:t>
            </w:r>
          </w:p>
        </w:tc>
        <w:tc>
          <w:tcPr>
            <w:tcW w:w="637" w:type="dxa"/>
            <w:noWrap/>
            <w:hideMark/>
          </w:tcPr>
          <w:p w14:paraId="3AB1813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B67C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C41E4E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5CA064D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DD5D0C" w14:textId="77777777" w:rsidR="00241DF0" w:rsidRPr="00241DF0" w:rsidRDefault="00241DF0">
            <w:r w:rsidRPr="00241DF0">
              <w:t>R5-246133</w:t>
            </w:r>
          </w:p>
        </w:tc>
        <w:tc>
          <w:tcPr>
            <w:tcW w:w="3119" w:type="dxa"/>
            <w:noWrap/>
            <w:hideMark/>
          </w:tcPr>
          <w:p w14:paraId="75475CB0" w14:textId="77777777" w:rsidR="00241DF0" w:rsidRPr="00241DF0" w:rsidRDefault="00241DF0">
            <w:r w:rsidRPr="00241DF0">
              <w:t>Addition of spurious emissions, delta TIBc and UE maximum output power for new R16 2CC NRCA combos with n40</w:t>
            </w:r>
          </w:p>
        </w:tc>
        <w:tc>
          <w:tcPr>
            <w:tcW w:w="3049" w:type="dxa"/>
            <w:noWrap/>
            <w:hideMark/>
          </w:tcPr>
          <w:p w14:paraId="4DBBC924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6E5A3A1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731D8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940C57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E3747E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44F8C397" w14:textId="77777777" w:rsidR="00241DF0" w:rsidRPr="00241DF0" w:rsidRDefault="00241DF0">
            <w:r w:rsidRPr="00241DF0">
              <w:t>2989</w:t>
            </w:r>
          </w:p>
        </w:tc>
        <w:tc>
          <w:tcPr>
            <w:tcW w:w="637" w:type="dxa"/>
            <w:noWrap/>
            <w:hideMark/>
          </w:tcPr>
          <w:p w14:paraId="16744C1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697550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A615D4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2C11CE4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4A866C" w14:textId="77777777" w:rsidR="00241DF0" w:rsidRPr="00241DF0" w:rsidRDefault="00241DF0">
            <w:r w:rsidRPr="00241DF0">
              <w:t>R5-246134</w:t>
            </w:r>
          </w:p>
        </w:tc>
        <w:tc>
          <w:tcPr>
            <w:tcW w:w="3119" w:type="dxa"/>
            <w:noWrap/>
            <w:hideMark/>
          </w:tcPr>
          <w:p w14:paraId="161394AF" w14:textId="77777777" w:rsidR="00241DF0" w:rsidRPr="00241DF0" w:rsidRDefault="00241DF0">
            <w:r w:rsidRPr="00241DF0">
              <w:t>Addition of spurious emissions, delta TIBc and UE maximum output power for CA_n40A-n77A</w:t>
            </w:r>
          </w:p>
        </w:tc>
        <w:tc>
          <w:tcPr>
            <w:tcW w:w="3049" w:type="dxa"/>
            <w:noWrap/>
            <w:hideMark/>
          </w:tcPr>
          <w:p w14:paraId="083BC0F0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669343E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AA14F6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9703C1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1BE5377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3D94C18A" w14:textId="77777777" w:rsidR="00241DF0" w:rsidRPr="00241DF0" w:rsidRDefault="00241DF0">
            <w:r w:rsidRPr="00241DF0">
              <w:t>2990</w:t>
            </w:r>
          </w:p>
        </w:tc>
        <w:tc>
          <w:tcPr>
            <w:tcW w:w="637" w:type="dxa"/>
            <w:noWrap/>
            <w:hideMark/>
          </w:tcPr>
          <w:p w14:paraId="0ED1A5A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BCC94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27BA266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6B57C57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223BF4E" w14:textId="77777777" w:rsidR="00241DF0" w:rsidRPr="00241DF0" w:rsidRDefault="00241DF0">
            <w:r w:rsidRPr="00241DF0">
              <w:t>R5-246140</w:t>
            </w:r>
          </w:p>
        </w:tc>
        <w:tc>
          <w:tcPr>
            <w:tcW w:w="3119" w:type="dxa"/>
            <w:noWrap/>
            <w:hideMark/>
          </w:tcPr>
          <w:p w14:paraId="706EE5AE" w14:textId="77777777" w:rsidR="00241DF0" w:rsidRPr="00241DF0" w:rsidRDefault="00241DF0">
            <w:r w:rsidRPr="00241DF0">
              <w:t>Update TC 14.5.4 with TT analysis results</w:t>
            </w:r>
          </w:p>
        </w:tc>
        <w:tc>
          <w:tcPr>
            <w:tcW w:w="3049" w:type="dxa"/>
            <w:noWrap/>
            <w:hideMark/>
          </w:tcPr>
          <w:p w14:paraId="696E35F3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4629BE51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4A771180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54E740CD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46ADE87E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18BCF275" w14:textId="77777777" w:rsidR="00241DF0" w:rsidRPr="00241DF0" w:rsidRDefault="00241DF0">
            <w:r w:rsidRPr="00241DF0">
              <w:t>0564</w:t>
            </w:r>
          </w:p>
        </w:tc>
        <w:tc>
          <w:tcPr>
            <w:tcW w:w="637" w:type="dxa"/>
            <w:noWrap/>
            <w:hideMark/>
          </w:tcPr>
          <w:p w14:paraId="23AE2D5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0D932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D4373B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569E1FA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3E9FA6" w14:textId="77777777" w:rsidR="00241DF0" w:rsidRPr="00241DF0" w:rsidRDefault="00241DF0">
            <w:r w:rsidRPr="00241DF0">
              <w:t>R5-246144</w:t>
            </w:r>
          </w:p>
        </w:tc>
        <w:tc>
          <w:tcPr>
            <w:tcW w:w="3119" w:type="dxa"/>
            <w:noWrap/>
            <w:hideMark/>
          </w:tcPr>
          <w:p w14:paraId="7A7F793F" w14:textId="77777777" w:rsidR="00241DF0" w:rsidRPr="00241DF0" w:rsidRDefault="00241DF0">
            <w:r w:rsidRPr="00241DF0">
              <w:t>Update TC 17.3.2 with TT analysis results</w:t>
            </w:r>
          </w:p>
        </w:tc>
        <w:tc>
          <w:tcPr>
            <w:tcW w:w="3049" w:type="dxa"/>
            <w:noWrap/>
            <w:hideMark/>
          </w:tcPr>
          <w:p w14:paraId="075B4CD8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20C47180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B430588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4537F791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0F214241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09F78385" w14:textId="77777777" w:rsidR="00241DF0" w:rsidRPr="00241DF0" w:rsidRDefault="00241DF0">
            <w:r w:rsidRPr="00241DF0">
              <w:t>0568</w:t>
            </w:r>
          </w:p>
        </w:tc>
        <w:tc>
          <w:tcPr>
            <w:tcW w:w="637" w:type="dxa"/>
            <w:noWrap/>
            <w:hideMark/>
          </w:tcPr>
          <w:p w14:paraId="777D38D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9FB754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CF6D39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564840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309AB1" w14:textId="77777777" w:rsidR="00241DF0" w:rsidRPr="00241DF0" w:rsidRDefault="00241DF0">
            <w:r w:rsidRPr="00241DF0">
              <w:lastRenderedPageBreak/>
              <w:t>R5-246145</w:t>
            </w:r>
          </w:p>
        </w:tc>
        <w:tc>
          <w:tcPr>
            <w:tcW w:w="3119" w:type="dxa"/>
            <w:noWrap/>
            <w:hideMark/>
          </w:tcPr>
          <w:p w14:paraId="62AB300C" w14:textId="77777777" w:rsidR="00241DF0" w:rsidRPr="00241DF0" w:rsidRDefault="00241DF0">
            <w:r w:rsidRPr="00241DF0">
              <w:t>Update TC 17.3.3 with TT analysis results</w:t>
            </w:r>
          </w:p>
        </w:tc>
        <w:tc>
          <w:tcPr>
            <w:tcW w:w="3049" w:type="dxa"/>
            <w:noWrap/>
            <w:hideMark/>
          </w:tcPr>
          <w:p w14:paraId="5C5F1B98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0AE01133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10085E7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1C1DC77C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3D7AAE59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267F5F0E" w14:textId="77777777" w:rsidR="00241DF0" w:rsidRPr="00241DF0" w:rsidRDefault="00241DF0">
            <w:r w:rsidRPr="00241DF0">
              <w:t>0569</w:t>
            </w:r>
          </w:p>
        </w:tc>
        <w:tc>
          <w:tcPr>
            <w:tcW w:w="637" w:type="dxa"/>
            <w:noWrap/>
            <w:hideMark/>
          </w:tcPr>
          <w:p w14:paraId="7F6E63F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8FCF5C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6ED759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1E25896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D7DB69" w14:textId="77777777" w:rsidR="00241DF0" w:rsidRPr="00241DF0" w:rsidRDefault="00241DF0">
            <w:r w:rsidRPr="00241DF0">
              <w:t>R5-246147</w:t>
            </w:r>
          </w:p>
        </w:tc>
        <w:tc>
          <w:tcPr>
            <w:tcW w:w="3119" w:type="dxa"/>
            <w:noWrap/>
            <w:hideMark/>
          </w:tcPr>
          <w:p w14:paraId="70091446" w14:textId="77777777" w:rsidR="00241DF0" w:rsidRPr="00241DF0" w:rsidRDefault="00241DF0">
            <w:r w:rsidRPr="00241DF0">
              <w:t>Update TC 17.4.1 with TT analysis results</w:t>
            </w:r>
          </w:p>
        </w:tc>
        <w:tc>
          <w:tcPr>
            <w:tcW w:w="3049" w:type="dxa"/>
            <w:noWrap/>
            <w:hideMark/>
          </w:tcPr>
          <w:p w14:paraId="275BA60F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2B57B30A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E7C615F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64B05213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5B499790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31486866" w14:textId="77777777" w:rsidR="00241DF0" w:rsidRPr="00241DF0" w:rsidRDefault="00241DF0">
            <w:r w:rsidRPr="00241DF0">
              <w:t>0571</w:t>
            </w:r>
          </w:p>
        </w:tc>
        <w:tc>
          <w:tcPr>
            <w:tcW w:w="637" w:type="dxa"/>
            <w:noWrap/>
            <w:hideMark/>
          </w:tcPr>
          <w:p w14:paraId="41D9D8E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D6343E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30C5EA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74625B0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154E19" w14:textId="77777777" w:rsidR="00241DF0" w:rsidRPr="00241DF0" w:rsidRDefault="00241DF0">
            <w:r w:rsidRPr="00241DF0">
              <w:t>R5-246148</w:t>
            </w:r>
          </w:p>
        </w:tc>
        <w:tc>
          <w:tcPr>
            <w:tcW w:w="3119" w:type="dxa"/>
            <w:noWrap/>
            <w:hideMark/>
          </w:tcPr>
          <w:p w14:paraId="4961DD76" w14:textId="77777777" w:rsidR="00241DF0" w:rsidRPr="00241DF0" w:rsidRDefault="00241DF0">
            <w:r w:rsidRPr="00241DF0">
              <w:t>Update TC 17.4.2 with TT analysis results</w:t>
            </w:r>
          </w:p>
        </w:tc>
        <w:tc>
          <w:tcPr>
            <w:tcW w:w="3049" w:type="dxa"/>
            <w:noWrap/>
            <w:hideMark/>
          </w:tcPr>
          <w:p w14:paraId="4A79E38A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5B854C6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3D0904A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133C394F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086F37B0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2DB7FFF4" w14:textId="77777777" w:rsidR="00241DF0" w:rsidRPr="00241DF0" w:rsidRDefault="00241DF0">
            <w:r w:rsidRPr="00241DF0">
              <w:t>0572</w:t>
            </w:r>
          </w:p>
        </w:tc>
        <w:tc>
          <w:tcPr>
            <w:tcW w:w="637" w:type="dxa"/>
            <w:noWrap/>
            <w:hideMark/>
          </w:tcPr>
          <w:p w14:paraId="06E3032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FC4B3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DDDC89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6BE0681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4AB431" w14:textId="77777777" w:rsidR="00241DF0" w:rsidRPr="00241DF0" w:rsidRDefault="00241DF0">
            <w:r w:rsidRPr="00241DF0">
              <w:t>R5-246149</w:t>
            </w:r>
          </w:p>
        </w:tc>
        <w:tc>
          <w:tcPr>
            <w:tcW w:w="3119" w:type="dxa"/>
            <w:noWrap/>
            <w:hideMark/>
          </w:tcPr>
          <w:p w14:paraId="58EFB2DC" w14:textId="77777777" w:rsidR="00241DF0" w:rsidRPr="00241DF0" w:rsidRDefault="00241DF0">
            <w:r w:rsidRPr="00241DF0">
              <w:t>Update TC 17.4.3 with TT analysis results</w:t>
            </w:r>
          </w:p>
        </w:tc>
        <w:tc>
          <w:tcPr>
            <w:tcW w:w="3049" w:type="dxa"/>
            <w:noWrap/>
            <w:hideMark/>
          </w:tcPr>
          <w:p w14:paraId="7EAD93E2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23F6DFB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0F0B2B7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3D04E468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7FBB4005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4D9402A4" w14:textId="77777777" w:rsidR="00241DF0" w:rsidRPr="00241DF0" w:rsidRDefault="00241DF0">
            <w:r w:rsidRPr="00241DF0">
              <w:t>0573</w:t>
            </w:r>
          </w:p>
        </w:tc>
        <w:tc>
          <w:tcPr>
            <w:tcW w:w="637" w:type="dxa"/>
            <w:noWrap/>
            <w:hideMark/>
          </w:tcPr>
          <w:p w14:paraId="42362D1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36D7BB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2FEE94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3D3651A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067A19" w14:textId="77777777" w:rsidR="00241DF0" w:rsidRPr="00241DF0" w:rsidRDefault="00241DF0">
            <w:r w:rsidRPr="00241DF0">
              <w:t>R5-246150</w:t>
            </w:r>
          </w:p>
        </w:tc>
        <w:tc>
          <w:tcPr>
            <w:tcW w:w="3119" w:type="dxa"/>
            <w:noWrap/>
            <w:hideMark/>
          </w:tcPr>
          <w:p w14:paraId="6286E407" w14:textId="77777777" w:rsidR="00241DF0" w:rsidRPr="00241DF0" w:rsidRDefault="00241DF0">
            <w:r w:rsidRPr="00241DF0">
              <w:t>Update TC 17.4.4 with TT analysis results</w:t>
            </w:r>
          </w:p>
        </w:tc>
        <w:tc>
          <w:tcPr>
            <w:tcW w:w="3049" w:type="dxa"/>
            <w:noWrap/>
            <w:hideMark/>
          </w:tcPr>
          <w:p w14:paraId="6BE6BD4D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6AB4874A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AB71FFD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4E52FB49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607EF935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022B505B" w14:textId="77777777" w:rsidR="00241DF0" w:rsidRPr="00241DF0" w:rsidRDefault="00241DF0">
            <w:r w:rsidRPr="00241DF0">
              <w:t>0574</w:t>
            </w:r>
          </w:p>
        </w:tc>
        <w:tc>
          <w:tcPr>
            <w:tcW w:w="637" w:type="dxa"/>
            <w:noWrap/>
            <w:hideMark/>
          </w:tcPr>
          <w:p w14:paraId="52B66E5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B359F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904F12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41CDDE3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E79E5A" w14:textId="77777777" w:rsidR="00241DF0" w:rsidRPr="00241DF0" w:rsidRDefault="00241DF0">
            <w:r w:rsidRPr="00241DF0">
              <w:t>R5-246152</w:t>
            </w:r>
          </w:p>
        </w:tc>
        <w:tc>
          <w:tcPr>
            <w:tcW w:w="3119" w:type="dxa"/>
            <w:noWrap/>
            <w:hideMark/>
          </w:tcPr>
          <w:p w14:paraId="3BB2DA5B" w14:textId="77777777" w:rsidR="00241DF0" w:rsidRPr="00241DF0" w:rsidRDefault="00241DF0">
            <w:r w:rsidRPr="00241DF0">
              <w:t>Update TC 17.5.2 with TT analysis results</w:t>
            </w:r>
          </w:p>
        </w:tc>
        <w:tc>
          <w:tcPr>
            <w:tcW w:w="3049" w:type="dxa"/>
            <w:noWrap/>
            <w:hideMark/>
          </w:tcPr>
          <w:p w14:paraId="576FB1F8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42CA2E8E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168E057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0F7352E2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563F6372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8D6E0DB" w14:textId="77777777" w:rsidR="00241DF0" w:rsidRPr="00241DF0" w:rsidRDefault="00241DF0">
            <w:r w:rsidRPr="00241DF0">
              <w:t>0576</w:t>
            </w:r>
          </w:p>
        </w:tc>
        <w:tc>
          <w:tcPr>
            <w:tcW w:w="637" w:type="dxa"/>
            <w:noWrap/>
            <w:hideMark/>
          </w:tcPr>
          <w:p w14:paraId="467D269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A3E8A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5EF445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0B8826E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1D209EB" w14:textId="77777777" w:rsidR="00241DF0" w:rsidRPr="00241DF0" w:rsidRDefault="00241DF0">
            <w:r w:rsidRPr="00241DF0">
              <w:t>R5-246170</w:t>
            </w:r>
          </w:p>
        </w:tc>
        <w:tc>
          <w:tcPr>
            <w:tcW w:w="3119" w:type="dxa"/>
            <w:noWrap/>
            <w:hideMark/>
          </w:tcPr>
          <w:p w14:paraId="41D34979" w14:textId="77777777" w:rsidR="00241DF0" w:rsidRPr="00241DF0" w:rsidRDefault="00241DF0">
            <w:r w:rsidRPr="00241DF0">
              <w:t>Addition of TT analysis for LTM intra TC 6.3.2.4.1 and TC 6.3.2.4.3</w:t>
            </w:r>
          </w:p>
        </w:tc>
        <w:tc>
          <w:tcPr>
            <w:tcW w:w="3049" w:type="dxa"/>
            <w:noWrap/>
            <w:hideMark/>
          </w:tcPr>
          <w:p w14:paraId="61B67D46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07E660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1DFEE7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5C8B94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07814E8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79C6F2C0" w14:textId="77777777" w:rsidR="00241DF0" w:rsidRPr="00241DF0" w:rsidRDefault="00241DF0">
            <w:r w:rsidRPr="00241DF0">
              <w:t>0849</w:t>
            </w:r>
          </w:p>
        </w:tc>
        <w:tc>
          <w:tcPr>
            <w:tcW w:w="637" w:type="dxa"/>
            <w:noWrap/>
            <w:hideMark/>
          </w:tcPr>
          <w:p w14:paraId="605BB43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91DCDF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726B38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7C8DEB8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4A14F0" w14:textId="77777777" w:rsidR="00241DF0" w:rsidRPr="00241DF0" w:rsidRDefault="00241DF0">
            <w:r w:rsidRPr="00241DF0">
              <w:t>R5-246171</w:t>
            </w:r>
          </w:p>
        </w:tc>
        <w:tc>
          <w:tcPr>
            <w:tcW w:w="3119" w:type="dxa"/>
            <w:noWrap/>
            <w:hideMark/>
          </w:tcPr>
          <w:p w14:paraId="1211EF91" w14:textId="77777777" w:rsidR="00241DF0" w:rsidRPr="00241DF0" w:rsidRDefault="00241DF0">
            <w:r w:rsidRPr="00241DF0">
              <w:t>Addition of TT analysis for LTM inter TC 6.3.2.4.2</w:t>
            </w:r>
          </w:p>
        </w:tc>
        <w:tc>
          <w:tcPr>
            <w:tcW w:w="3049" w:type="dxa"/>
            <w:noWrap/>
            <w:hideMark/>
          </w:tcPr>
          <w:p w14:paraId="55203FE1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2102941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F72F5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7DFC3F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6CDC53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114D4C06" w14:textId="77777777" w:rsidR="00241DF0" w:rsidRPr="00241DF0" w:rsidRDefault="00241DF0">
            <w:r w:rsidRPr="00241DF0">
              <w:t>0850</w:t>
            </w:r>
          </w:p>
        </w:tc>
        <w:tc>
          <w:tcPr>
            <w:tcW w:w="637" w:type="dxa"/>
            <w:noWrap/>
            <w:hideMark/>
          </w:tcPr>
          <w:p w14:paraId="5D6A3CE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FB0132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0DBD52D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33B4CEC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924FA5" w14:textId="77777777" w:rsidR="00241DF0" w:rsidRPr="00241DF0" w:rsidRDefault="00241DF0">
            <w:r w:rsidRPr="00241DF0">
              <w:t>R5-246172</w:t>
            </w:r>
          </w:p>
        </w:tc>
        <w:tc>
          <w:tcPr>
            <w:tcW w:w="3119" w:type="dxa"/>
            <w:noWrap/>
            <w:hideMark/>
          </w:tcPr>
          <w:p w14:paraId="67065B75" w14:textId="77777777" w:rsidR="00241DF0" w:rsidRPr="00241DF0" w:rsidRDefault="00241DF0">
            <w:r w:rsidRPr="00241DF0">
              <w:t>Update TT value to LTM intra TC 6.3.2.4.1 and TC 6.3.2.4.3</w:t>
            </w:r>
          </w:p>
        </w:tc>
        <w:tc>
          <w:tcPr>
            <w:tcW w:w="3049" w:type="dxa"/>
            <w:noWrap/>
            <w:hideMark/>
          </w:tcPr>
          <w:p w14:paraId="79EF94B5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8A8D1D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F87097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A81C97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01B4B94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022F22B8" w14:textId="77777777" w:rsidR="00241DF0" w:rsidRPr="00241DF0" w:rsidRDefault="00241DF0">
            <w:r w:rsidRPr="00241DF0">
              <w:t>3472</w:t>
            </w:r>
          </w:p>
        </w:tc>
        <w:tc>
          <w:tcPr>
            <w:tcW w:w="637" w:type="dxa"/>
            <w:noWrap/>
            <w:hideMark/>
          </w:tcPr>
          <w:p w14:paraId="655397E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2F849F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39BA82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52C9C02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6DF2C0" w14:textId="77777777" w:rsidR="00241DF0" w:rsidRPr="00241DF0" w:rsidRDefault="00241DF0">
            <w:r w:rsidRPr="00241DF0">
              <w:t>R5-246178</w:t>
            </w:r>
          </w:p>
        </w:tc>
        <w:tc>
          <w:tcPr>
            <w:tcW w:w="3119" w:type="dxa"/>
            <w:noWrap/>
            <w:hideMark/>
          </w:tcPr>
          <w:p w14:paraId="270681A6" w14:textId="77777777" w:rsidR="00241DF0" w:rsidRPr="00241DF0" w:rsidRDefault="00241DF0">
            <w:r w:rsidRPr="00241DF0">
              <w:t>Addition of TT analysis for LTM TC 6.6.26.1</w:t>
            </w:r>
          </w:p>
        </w:tc>
        <w:tc>
          <w:tcPr>
            <w:tcW w:w="3049" w:type="dxa"/>
            <w:noWrap/>
            <w:hideMark/>
          </w:tcPr>
          <w:p w14:paraId="3FA8853C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5CD36D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BE85B7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41C979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F175F1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05468DD3" w14:textId="77777777" w:rsidR="00241DF0" w:rsidRPr="00241DF0" w:rsidRDefault="00241DF0">
            <w:r w:rsidRPr="00241DF0">
              <w:t>0851</w:t>
            </w:r>
          </w:p>
        </w:tc>
        <w:tc>
          <w:tcPr>
            <w:tcW w:w="637" w:type="dxa"/>
            <w:noWrap/>
            <w:hideMark/>
          </w:tcPr>
          <w:p w14:paraId="7EBB811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A5413F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68FB970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3E4161D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DD5011" w14:textId="77777777" w:rsidR="00241DF0" w:rsidRPr="00241DF0" w:rsidRDefault="00241DF0">
            <w:r w:rsidRPr="00241DF0">
              <w:t>R5-246179</w:t>
            </w:r>
          </w:p>
        </w:tc>
        <w:tc>
          <w:tcPr>
            <w:tcW w:w="3119" w:type="dxa"/>
            <w:noWrap/>
            <w:hideMark/>
          </w:tcPr>
          <w:p w14:paraId="655562FB" w14:textId="77777777" w:rsidR="00241DF0" w:rsidRPr="00241DF0" w:rsidRDefault="00241DF0">
            <w:r w:rsidRPr="00241DF0">
              <w:t>Addition of TT analysis for LTM TC 6.6.27.1</w:t>
            </w:r>
          </w:p>
        </w:tc>
        <w:tc>
          <w:tcPr>
            <w:tcW w:w="3049" w:type="dxa"/>
            <w:noWrap/>
            <w:hideMark/>
          </w:tcPr>
          <w:p w14:paraId="17C329F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C7F943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66C47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28C276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5D08544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1B955C4B" w14:textId="77777777" w:rsidR="00241DF0" w:rsidRPr="00241DF0" w:rsidRDefault="00241DF0">
            <w:r w:rsidRPr="00241DF0">
              <w:t>0852</w:t>
            </w:r>
          </w:p>
        </w:tc>
        <w:tc>
          <w:tcPr>
            <w:tcW w:w="637" w:type="dxa"/>
            <w:noWrap/>
            <w:hideMark/>
          </w:tcPr>
          <w:p w14:paraId="4C0273E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242EE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28BF58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22019FB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5465C0" w14:textId="77777777" w:rsidR="00241DF0" w:rsidRPr="00241DF0" w:rsidRDefault="00241DF0">
            <w:r w:rsidRPr="00241DF0">
              <w:t>R5-246180</w:t>
            </w:r>
          </w:p>
        </w:tc>
        <w:tc>
          <w:tcPr>
            <w:tcW w:w="3119" w:type="dxa"/>
            <w:noWrap/>
            <w:hideMark/>
          </w:tcPr>
          <w:p w14:paraId="59D06A5D" w14:textId="77777777" w:rsidR="00241DF0" w:rsidRPr="00241DF0" w:rsidRDefault="00241DF0">
            <w:r w:rsidRPr="00241DF0">
              <w:t>Addition of TT analysis for LTM TC 6.6.28.1</w:t>
            </w:r>
          </w:p>
        </w:tc>
        <w:tc>
          <w:tcPr>
            <w:tcW w:w="3049" w:type="dxa"/>
            <w:noWrap/>
            <w:hideMark/>
          </w:tcPr>
          <w:p w14:paraId="2B8D561E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5A0921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1233FB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1610F0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38A80A5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03761283" w14:textId="77777777" w:rsidR="00241DF0" w:rsidRPr="00241DF0" w:rsidRDefault="00241DF0">
            <w:r w:rsidRPr="00241DF0">
              <w:t>0853</w:t>
            </w:r>
          </w:p>
        </w:tc>
        <w:tc>
          <w:tcPr>
            <w:tcW w:w="637" w:type="dxa"/>
            <w:noWrap/>
            <w:hideMark/>
          </w:tcPr>
          <w:p w14:paraId="63B0D38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1AFB4C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B68B10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0651520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58B3C1" w14:textId="77777777" w:rsidR="00241DF0" w:rsidRPr="00241DF0" w:rsidRDefault="00241DF0">
            <w:r w:rsidRPr="00241DF0">
              <w:lastRenderedPageBreak/>
              <w:t>R5-246181</w:t>
            </w:r>
          </w:p>
        </w:tc>
        <w:tc>
          <w:tcPr>
            <w:tcW w:w="3119" w:type="dxa"/>
            <w:noWrap/>
            <w:hideMark/>
          </w:tcPr>
          <w:p w14:paraId="6CF4B426" w14:textId="77777777" w:rsidR="00241DF0" w:rsidRPr="00241DF0" w:rsidRDefault="00241DF0">
            <w:r w:rsidRPr="00241DF0">
              <w:t>Addition of TT analysis for LTM TC 6.7.17.1.1</w:t>
            </w:r>
          </w:p>
        </w:tc>
        <w:tc>
          <w:tcPr>
            <w:tcW w:w="3049" w:type="dxa"/>
            <w:noWrap/>
            <w:hideMark/>
          </w:tcPr>
          <w:p w14:paraId="02B00920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775D7A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DF295D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242ACC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2EA2508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3B9B713C" w14:textId="77777777" w:rsidR="00241DF0" w:rsidRPr="00241DF0" w:rsidRDefault="00241DF0">
            <w:r w:rsidRPr="00241DF0">
              <w:t>0854</w:t>
            </w:r>
          </w:p>
        </w:tc>
        <w:tc>
          <w:tcPr>
            <w:tcW w:w="637" w:type="dxa"/>
            <w:noWrap/>
            <w:hideMark/>
          </w:tcPr>
          <w:p w14:paraId="5553CFA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B52371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189677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2CBC7B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8C3FD73" w14:textId="77777777" w:rsidR="00241DF0" w:rsidRPr="00241DF0" w:rsidRDefault="00241DF0">
            <w:r w:rsidRPr="00241DF0">
              <w:t>R5-246182</w:t>
            </w:r>
          </w:p>
        </w:tc>
        <w:tc>
          <w:tcPr>
            <w:tcW w:w="3119" w:type="dxa"/>
            <w:noWrap/>
            <w:hideMark/>
          </w:tcPr>
          <w:p w14:paraId="11DF261B" w14:textId="77777777" w:rsidR="00241DF0" w:rsidRPr="00241DF0" w:rsidRDefault="00241DF0">
            <w:r w:rsidRPr="00241DF0">
              <w:t>Update LTM TC 6.6.26.1 including TTs</w:t>
            </w:r>
          </w:p>
        </w:tc>
        <w:tc>
          <w:tcPr>
            <w:tcW w:w="3049" w:type="dxa"/>
            <w:noWrap/>
            <w:hideMark/>
          </w:tcPr>
          <w:p w14:paraId="38C5A111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E47BB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F31FB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A145CE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A3C4D4D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366E5ED6" w14:textId="77777777" w:rsidR="00241DF0" w:rsidRPr="00241DF0" w:rsidRDefault="00241DF0">
            <w:r w:rsidRPr="00241DF0">
              <w:t>3474</w:t>
            </w:r>
          </w:p>
        </w:tc>
        <w:tc>
          <w:tcPr>
            <w:tcW w:w="637" w:type="dxa"/>
            <w:noWrap/>
            <w:hideMark/>
          </w:tcPr>
          <w:p w14:paraId="433905B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9E273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7540123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4436F61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DC8FE9" w14:textId="77777777" w:rsidR="00241DF0" w:rsidRPr="00241DF0" w:rsidRDefault="00241DF0">
            <w:r w:rsidRPr="00241DF0">
              <w:t>R5-246183</w:t>
            </w:r>
          </w:p>
        </w:tc>
        <w:tc>
          <w:tcPr>
            <w:tcW w:w="3119" w:type="dxa"/>
            <w:noWrap/>
            <w:hideMark/>
          </w:tcPr>
          <w:p w14:paraId="0989C69F" w14:textId="77777777" w:rsidR="00241DF0" w:rsidRPr="00241DF0" w:rsidRDefault="00241DF0">
            <w:r w:rsidRPr="00241DF0">
              <w:t>Update LTM TC 6.6.27.1 including TTs</w:t>
            </w:r>
          </w:p>
        </w:tc>
        <w:tc>
          <w:tcPr>
            <w:tcW w:w="3049" w:type="dxa"/>
            <w:noWrap/>
            <w:hideMark/>
          </w:tcPr>
          <w:p w14:paraId="05958799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AFFEF7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792ADE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126528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39F10B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27E11C92" w14:textId="77777777" w:rsidR="00241DF0" w:rsidRPr="00241DF0" w:rsidRDefault="00241DF0">
            <w:r w:rsidRPr="00241DF0">
              <w:t>3475</w:t>
            </w:r>
          </w:p>
        </w:tc>
        <w:tc>
          <w:tcPr>
            <w:tcW w:w="637" w:type="dxa"/>
            <w:noWrap/>
            <w:hideMark/>
          </w:tcPr>
          <w:p w14:paraId="0211E45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3715BD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EDBE041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7AFAE87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8BD52B" w14:textId="77777777" w:rsidR="00241DF0" w:rsidRPr="00241DF0" w:rsidRDefault="00241DF0">
            <w:r w:rsidRPr="00241DF0">
              <w:t>R5-246184</w:t>
            </w:r>
          </w:p>
        </w:tc>
        <w:tc>
          <w:tcPr>
            <w:tcW w:w="3119" w:type="dxa"/>
            <w:noWrap/>
            <w:hideMark/>
          </w:tcPr>
          <w:p w14:paraId="0E7D97B5" w14:textId="77777777" w:rsidR="00241DF0" w:rsidRPr="00241DF0" w:rsidRDefault="00241DF0">
            <w:r w:rsidRPr="00241DF0">
              <w:t>Update LTM TC 6.6.28.1 including TTs</w:t>
            </w:r>
          </w:p>
        </w:tc>
        <w:tc>
          <w:tcPr>
            <w:tcW w:w="3049" w:type="dxa"/>
            <w:noWrap/>
            <w:hideMark/>
          </w:tcPr>
          <w:p w14:paraId="0331C05E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308A2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5B597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483D16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005CFB6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69FE4AC9" w14:textId="77777777" w:rsidR="00241DF0" w:rsidRPr="00241DF0" w:rsidRDefault="00241DF0">
            <w:r w:rsidRPr="00241DF0">
              <w:t>3476</w:t>
            </w:r>
          </w:p>
        </w:tc>
        <w:tc>
          <w:tcPr>
            <w:tcW w:w="637" w:type="dxa"/>
            <w:noWrap/>
            <w:hideMark/>
          </w:tcPr>
          <w:p w14:paraId="5B8800C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B927A2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D651C4A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564896B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B63106" w14:textId="77777777" w:rsidR="00241DF0" w:rsidRPr="00241DF0" w:rsidRDefault="00241DF0">
            <w:r w:rsidRPr="00241DF0">
              <w:t>R5-246185</w:t>
            </w:r>
          </w:p>
        </w:tc>
        <w:tc>
          <w:tcPr>
            <w:tcW w:w="3119" w:type="dxa"/>
            <w:noWrap/>
            <w:hideMark/>
          </w:tcPr>
          <w:p w14:paraId="1683616A" w14:textId="77777777" w:rsidR="00241DF0" w:rsidRPr="00241DF0" w:rsidRDefault="00241DF0">
            <w:r w:rsidRPr="00241DF0">
              <w:t>Update LTM TC 6.7.17.1.1 including TTs</w:t>
            </w:r>
          </w:p>
        </w:tc>
        <w:tc>
          <w:tcPr>
            <w:tcW w:w="3049" w:type="dxa"/>
            <w:noWrap/>
            <w:hideMark/>
          </w:tcPr>
          <w:p w14:paraId="493CD5C1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8EDD20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69F131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FAC03D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51C2891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44D3E3B" w14:textId="77777777" w:rsidR="00241DF0" w:rsidRPr="00241DF0" w:rsidRDefault="00241DF0">
            <w:r w:rsidRPr="00241DF0">
              <w:t>3477</w:t>
            </w:r>
          </w:p>
        </w:tc>
        <w:tc>
          <w:tcPr>
            <w:tcW w:w="637" w:type="dxa"/>
            <w:noWrap/>
            <w:hideMark/>
          </w:tcPr>
          <w:p w14:paraId="32594B8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B2672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2D4F51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5A552B0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CABE7A" w14:textId="77777777" w:rsidR="00241DF0" w:rsidRPr="00241DF0" w:rsidRDefault="00241DF0">
            <w:r w:rsidRPr="00241DF0">
              <w:t>R5-246186</w:t>
            </w:r>
          </w:p>
        </w:tc>
        <w:tc>
          <w:tcPr>
            <w:tcW w:w="3119" w:type="dxa"/>
            <w:noWrap/>
            <w:hideMark/>
          </w:tcPr>
          <w:p w14:paraId="31FA198D" w14:textId="77777777" w:rsidR="00241DF0" w:rsidRPr="00241DF0" w:rsidRDefault="00241DF0">
            <w:r w:rsidRPr="00241DF0">
              <w:t>Update Annex F for LTM L1-RSRP test cases including TTs</w:t>
            </w:r>
          </w:p>
        </w:tc>
        <w:tc>
          <w:tcPr>
            <w:tcW w:w="3049" w:type="dxa"/>
            <w:noWrap/>
            <w:hideMark/>
          </w:tcPr>
          <w:p w14:paraId="62B2F7C8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8D38A3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66A483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660E63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E6C47A3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3B04FD86" w14:textId="77777777" w:rsidR="00241DF0" w:rsidRPr="00241DF0" w:rsidRDefault="00241DF0">
            <w:r w:rsidRPr="00241DF0">
              <w:t>3478</w:t>
            </w:r>
          </w:p>
        </w:tc>
        <w:tc>
          <w:tcPr>
            <w:tcW w:w="637" w:type="dxa"/>
            <w:noWrap/>
            <w:hideMark/>
          </w:tcPr>
          <w:p w14:paraId="497ED83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38B9D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3DAE50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4EA173A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6057AE" w14:textId="77777777" w:rsidR="00241DF0" w:rsidRPr="00241DF0" w:rsidRDefault="00241DF0">
            <w:r w:rsidRPr="00241DF0">
              <w:t>R5-246187</w:t>
            </w:r>
          </w:p>
        </w:tc>
        <w:tc>
          <w:tcPr>
            <w:tcW w:w="3119" w:type="dxa"/>
            <w:noWrap/>
            <w:hideMark/>
          </w:tcPr>
          <w:p w14:paraId="5B106129" w14:textId="77777777" w:rsidR="00241DF0" w:rsidRPr="00241DF0" w:rsidRDefault="00241DF0">
            <w:r w:rsidRPr="00241DF0">
              <w:t>Update message contents and test applicability for LTM TC 6.6.26.1</w:t>
            </w:r>
          </w:p>
        </w:tc>
        <w:tc>
          <w:tcPr>
            <w:tcW w:w="3049" w:type="dxa"/>
            <w:noWrap/>
            <w:hideMark/>
          </w:tcPr>
          <w:p w14:paraId="1E6C4F84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F9BFBC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E17D099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2AA516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02A640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0FB0D56C" w14:textId="77777777" w:rsidR="00241DF0" w:rsidRPr="00241DF0" w:rsidRDefault="00241DF0">
            <w:r w:rsidRPr="00241DF0">
              <w:t>3479</w:t>
            </w:r>
          </w:p>
        </w:tc>
        <w:tc>
          <w:tcPr>
            <w:tcW w:w="637" w:type="dxa"/>
            <w:noWrap/>
            <w:hideMark/>
          </w:tcPr>
          <w:p w14:paraId="0DF8577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B414CA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2647E8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6554095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2DFE9B3" w14:textId="77777777" w:rsidR="00241DF0" w:rsidRPr="00241DF0" w:rsidRDefault="00241DF0">
            <w:r w:rsidRPr="00241DF0">
              <w:t>R5-246188</w:t>
            </w:r>
          </w:p>
        </w:tc>
        <w:tc>
          <w:tcPr>
            <w:tcW w:w="3119" w:type="dxa"/>
            <w:noWrap/>
            <w:hideMark/>
          </w:tcPr>
          <w:p w14:paraId="03154BCD" w14:textId="77777777" w:rsidR="00241DF0" w:rsidRPr="00241DF0" w:rsidRDefault="00241DF0">
            <w:r w:rsidRPr="00241DF0">
              <w:t>Update message contents and test applicability for LTM TC 6.6.27.1</w:t>
            </w:r>
          </w:p>
        </w:tc>
        <w:tc>
          <w:tcPr>
            <w:tcW w:w="3049" w:type="dxa"/>
            <w:noWrap/>
            <w:hideMark/>
          </w:tcPr>
          <w:p w14:paraId="6309ADCB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1DFACA5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31988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EB5C8A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DFF620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0F217B2" w14:textId="77777777" w:rsidR="00241DF0" w:rsidRPr="00241DF0" w:rsidRDefault="00241DF0">
            <w:r w:rsidRPr="00241DF0">
              <w:t>3480</w:t>
            </w:r>
          </w:p>
        </w:tc>
        <w:tc>
          <w:tcPr>
            <w:tcW w:w="637" w:type="dxa"/>
            <w:noWrap/>
            <w:hideMark/>
          </w:tcPr>
          <w:p w14:paraId="7283DAF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774CEC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2DDBBF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36C9967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F788CD" w14:textId="77777777" w:rsidR="00241DF0" w:rsidRPr="00241DF0" w:rsidRDefault="00241DF0">
            <w:r w:rsidRPr="00241DF0">
              <w:t>R5-246189</w:t>
            </w:r>
          </w:p>
        </w:tc>
        <w:tc>
          <w:tcPr>
            <w:tcW w:w="3119" w:type="dxa"/>
            <w:noWrap/>
            <w:hideMark/>
          </w:tcPr>
          <w:p w14:paraId="2A4808C6" w14:textId="77777777" w:rsidR="00241DF0" w:rsidRPr="00241DF0" w:rsidRDefault="00241DF0">
            <w:r w:rsidRPr="00241DF0">
              <w:t>Update message contents and test applicability for LTM TC 6.6.28.1</w:t>
            </w:r>
          </w:p>
        </w:tc>
        <w:tc>
          <w:tcPr>
            <w:tcW w:w="3049" w:type="dxa"/>
            <w:noWrap/>
            <w:hideMark/>
          </w:tcPr>
          <w:p w14:paraId="288567C7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C10383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549E20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E7057D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6E7C421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45BEFB8" w14:textId="77777777" w:rsidR="00241DF0" w:rsidRPr="00241DF0" w:rsidRDefault="00241DF0">
            <w:r w:rsidRPr="00241DF0">
              <w:t>3481</w:t>
            </w:r>
          </w:p>
        </w:tc>
        <w:tc>
          <w:tcPr>
            <w:tcW w:w="637" w:type="dxa"/>
            <w:noWrap/>
            <w:hideMark/>
          </w:tcPr>
          <w:p w14:paraId="6608357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3F8FFD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7B7F25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463B0DA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9D4B62" w14:textId="77777777" w:rsidR="00241DF0" w:rsidRPr="00241DF0" w:rsidRDefault="00241DF0">
            <w:r w:rsidRPr="00241DF0">
              <w:t>R5-246190</w:t>
            </w:r>
          </w:p>
        </w:tc>
        <w:tc>
          <w:tcPr>
            <w:tcW w:w="3119" w:type="dxa"/>
            <w:noWrap/>
            <w:hideMark/>
          </w:tcPr>
          <w:p w14:paraId="2361E2BE" w14:textId="77777777" w:rsidR="00241DF0" w:rsidRPr="00241DF0" w:rsidRDefault="00241DF0">
            <w:r w:rsidRPr="00241DF0">
              <w:t>Update message contents and test applicability for LTM TC 6.7.17.1.1</w:t>
            </w:r>
          </w:p>
        </w:tc>
        <w:tc>
          <w:tcPr>
            <w:tcW w:w="3049" w:type="dxa"/>
            <w:noWrap/>
            <w:hideMark/>
          </w:tcPr>
          <w:p w14:paraId="7D445B7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694149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E7C04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AC907B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39C4BC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1C3D1E31" w14:textId="77777777" w:rsidR="00241DF0" w:rsidRPr="00241DF0" w:rsidRDefault="00241DF0">
            <w:r w:rsidRPr="00241DF0">
              <w:t>3482</w:t>
            </w:r>
          </w:p>
        </w:tc>
        <w:tc>
          <w:tcPr>
            <w:tcW w:w="637" w:type="dxa"/>
            <w:noWrap/>
            <w:hideMark/>
          </w:tcPr>
          <w:p w14:paraId="6FBBF29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857C02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72DAA6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66B2F19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86FF74" w14:textId="77777777" w:rsidR="00241DF0" w:rsidRPr="00241DF0" w:rsidRDefault="00241DF0">
            <w:r w:rsidRPr="00241DF0">
              <w:t>R5-246191</w:t>
            </w:r>
          </w:p>
        </w:tc>
        <w:tc>
          <w:tcPr>
            <w:tcW w:w="3119" w:type="dxa"/>
            <w:noWrap/>
            <w:hideMark/>
          </w:tcPr>
          <w:p w14:paraId="7002EBCA" w14:textId="77777777" w:rsidR="00241DF0" w:rsidRPr="00241DF0" w:rsidRDefault="00241DF0">
            <w:r w:rsidRPr="00241DF0">
              <w:t>Update TT grouping information for LTM clause 6.3.2.4</w:t>
            </w:r>
          </w:p>
        </w:tc>
        <w:tc>
          <w:tcPr>
            <w:tcW w:w="3049" w:type="dxa"/>
            <w:noWrap/>
            <w:hideMark/>
          </w:tcPr>
          <w:p w14:paraId="3B1C9EBE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AF99C9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4F9B894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B2AF0B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60717F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3EEDBA5" w14:textId="77777777" w:rsidR="00241DF0" w:rsidRPr="00241DF0" w:rsidRDefault="00241DF0">
            <w:r w:rsidRPr="00241DF0">
              <w:t>0855</w:t>
            </w:r>
          </w:p>
        </w:tc>
        <w:tc>
          <w:tcPr>
            <w:tcW w:w="637" w:type="dxa"/>
            <w:noWrap/>
            <w:hideMark/>
          </w:tcPr>
          <w:p w14:paraId="0D6D1FD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E6C096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B0622C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23749D1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EB5C96" w14:textId="77777777" w:rsidR="00241DF0" w:rsidRPr="00241DF0" w:rsidRDefault="00241DF0">
            <w:r w:rsidRPr="00241DF0">
              <w:t>R5-246192</w:t>
            </w:r>
          </w:p>
        </w:tc>
        <w:tc>
          <w:tcPr>
            <w:tcW w:w="3119" w:type="dxa"/>
            <w:noWrap/>
            <w:hideMark/>
          </w:tcPr>
          <w:p w14:paraId="554BEDD0" w14:textId="77777777" w:rsidR="00241DF0" w:rsidRPr="00241DF0" w:rsidRDefault="00241DF0">
            <w:r w:rsidRPr="00241DF0">
              <w:t>Update TT to Annex F for LTM PDCCH order TCs</w:t>
            </w:r>
          </w:p>
        </w:tc>
        <w:tc>
          <w:tcPr>
            <w:tcW w:w="3049" w:type="dxa"/>
            <w:noWrap/>
            <w:hideMark/>
          </w:tcPr>
          <w:p w14:paraId="5CEF2033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28A5D07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C3BC2A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BA7041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155B429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7FED6ABF" w14:textId="77777777" w:rsidR="00241DF0" w:rsidRPr="00241DF0" w:rsidRDefault="00241DF0">
            <w:r w:rsidRPr="00241DF0">
              <w:t>3483</w:t>
            </w:r>
          </w:p>
        </w:tc>
        <w:tc>
          <w:tcPr>
            <w:tcW w:w="637" w:type="dxa"/>
            <w:noWrap/>
            <w:hideMark/>
          </w:tcPr>
          <w:p w14:paraId="52252A4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6D3E09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95C429F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6DB70BA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BC22B9" w14:textId="77777777" w:rsidR="00241DF0" w:rsidRPr="00241DF0" w:rsidRDefault="00241DF0">
            <w:r w:rsidRPr="00241DF0">
              <w:lastRenderedPageBreak/>
              <w:t>R5-246193</w:t>
            </w:r>
          </w:p>
        </w:tc>
        <w:tc>
          <w:tcPr>
            <w:tcW w:w="3119" w:type="dxa"/>
            <w:noWrap/>
            <w:hideMark/>
          </w:tcPr>
          <w:p w14:paraId="0B8CEE19" w14:textId="77777777" w:rsidR="00241DF0" w:rsidRPr="00241DF0" w:rsidRDefault="00241DF0">
            <w:r w:rsidRPr="00241DF0">
              <w:t>Addition of test frequencies for new 3CC NRCA combos within FR1</w:t>
            </w:r>
          </w:p>
        </w:tc>
        <w:tc>
          <w:tcPr>
            <w:tcW w:w="3049" w:type="dxa"/>
            <w:noWrap/>
            <w:hideMark/>
          </w:tcPr>
          <w:p w14:paraId="3896F539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660D70A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A7E1CE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F8E709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681C850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4BEE8A24" w14:textId="77777777" w:rsidR="00241DF0" w:rsidRPr="00241DF0" w:rsidRDefault="00241DF0">
            <w:r w:rsidRPr="00241DF0">
              <w:t>3332</w:t>
            </w:r>
          </w:p>
        </w:tc>
        <w:tc>
          <w:tcPr>
            <w:tcW w:w="637" w:type="dxa"/>
            <w:noWrap/>
            <w:hideMark/>
          </w:tcPr>
          <w:p w14:paraId="1936623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661C6D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162C88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5B72E95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24648D4" w14:textId="77777777" w:rsidR="00241DF0" w:rsidRPr="00241DF0" w:rsidRDefault="00241DF0">
            <w:r w:rsidRPr="00241DF0">
              <w:t>R5-246195</w:t>
            </w:r>
          </w:p>
        </w:tc>
        <w:tc>
          <w:tcPr>
            <w:tcW w:w="3119" w:type="dxa"/>
            <w:noWrap/>
            <w:hideMark/>
          </w:tcPr>
          <w:p w14:paraId="7D64C1C2" w14:textId="77777777" w:rsidR="00241DF0" w:rsidRPr="00241DF0" w:rsidRDefault="00241DF0">
            <w:r w:rsidRPr="00241DF0">
              <w:t>Addition of TT analysis for LTM TC 6.3.4.3</w:t>
            </w:r>
          </w:p>
        </w:tc>
        <w:tc>
          <w:tcPr>
            <w:tcW w:w="3049" w:type="dxa"/>
            <w:noWrap/>
            <w:hideMark/>
          </w:tcPr>
          <w:p w14:paraId="1D6A1A07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650632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4F9BC8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BC207D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B4A969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76D4125C" w14:textId="77777777" w:rsidR="00241DF0" w:rsidRPr="00241DF0" w:rsidRDefault="00241DF0">
            <w:r w:rsidRPr="00241DF0">
              <w:t>0856</w:t>
            </w:r>
          </w:p>
        </w:tc>
        <w:tc>
          <w:tcPr>
            <w:tcW w:w="637" w:type="dxa"/>
            <w:noWrap/>
            <w:hideMark/>
          </w:tcPr>
          <w:p w14:paraId="40D13ED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665B6C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218186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2B2B9BD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6E8B97" w14:textId="77777777" w:rsidR="00241DF0" w:rsidRPr="00241DF0" w:rsidRDefault="00241DF0">
            <w:r w:rsidRPr="00241DF0">
              <w:t>R5-246196</w:t>
            </w:r>
          </w:p>
        </w:tc>
        <w:tc>
          <w:tcPr>
            <w:tcW w:w="3119" w:type="dxa"/>
            <w:noWrap/>
            <w:hideMark/>
          </w:tcPr>
          <w:p w14:paraId="45EE09A7" w14:textId="77777777" w:rsidR="00241DF0" w:rsidRPr="00241DF0" w:rsidRDefault="00241DF0">
            <w:r w:rsidRPr="00241DF0">
              <w:t>Update LTM TC 6.3.4.3 including TT</w:t>
            </w:r>
          </w:p>
        </w:tc>
        <w:tc>
          <w:tcPr>
            <w:tcW w:w="3049" w:type="dxa"/>
            <w:noWrap/>
            <w:hideMark/>
          </w:tcPr>
          <w:p w14:paraId="57F537C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A26F8B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41F61B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2F56C6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C4D4020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1AA2041D" w14:textId="77777777" w:rsidR="00241DF0" w:rsidRPr="00241DF0" w:rsidRDefault="00241DF0">
            <w:r w:rsidRPr="00241DF0">
              <w:t>3484</w:t>
            </w:r>
          </w:p>
        </w:tc>
        <w:tc>
          <w:tcPr>
            <w:tcW w:w="637" w:type="dxa"/>
            <w:noWrap/>
            <w:hideMark/>
          </w:tcPr>
          <w:p w14:paraId="5484830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AA2BF9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9CD1DB" w14:textId="77777777" w:rsidR="00241DF0" w:rsidRPr="00241DF0" w:rsidRDefault="00241DF0">
            <w:r w:rsidRPr="00241DF0">
              <w:t>RP-242717</w:t>
            </w:r>
          </w:p>
        </w:tc>
      </w:tr>
      <w:tr w:rsidR="004F179A" w:rsidRPr="00241DF0" w14:paraId="7E76976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3068CC7" w14:textId="77777777" w:rsidR="00241DF0" w:rsidRPr="00241DF0" w:rsidRDefault="00241DF0">
            <w:r w:rsidRPr="00241DF0">
              <w:t>R5-246197</w:t>
            </w:r>
          </w:p>
        </w:tc>
        <w:tc>
          <w:tcPr>
            <w:tcW w:w="3119" w:type="dxa"/>
            <w:noWrap/>
            <w:hideMark/>
          </w:tcPr>
          <w:p w14:paraId="6D5389EE" w14:textId="77777777" w:rsidR="00241DF0" w:rsidRPr="00241DF0" w:rsidRDefault="00241DF0">
            <w:r w:rsidRPr="00241DF0">
              <w:t>Update LTM TC 6.3.4.1 including TT</w:t>
            </w:r>
          </w:p>
        </w:tc>
        <w:tc>
          <w:tcPr>
            <w:tcW w:w="3049" w:type="dxa"/>
            <w:noWrap/>
            <w:hideMark/>
          </w:tcPr>
          <w:p w14:paraId="38DF4EEC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E2D251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F4DAA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074A60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611922A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B211D43" w14:textId="77777777" w:rsidR="00241DF0" w:rsidRPr="00241DF0" w:rsidRDefault="00241DF0">
            <w:r w:rsidRPr="00241DF0">
              <w:t>3485</w:t>
            </w:r>
          </w:p>
        </w:tc>
        <w:tc>
          <w:tcPr>
            <w:tcW w:w="637" w:type="dxa"/>
            <w:noWrap/>
            <w:hideMark/>
          </w:tcPr>
          <w:p w14:paraId="206C828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D88A8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471ED4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294FFE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9C773C" w14:textId="77777777" w:rsidR="00241DF0" w:rsidRPr="00241DF0" w:rsidRDefault="00241DF0">
            <w:r w:rsidRPr="00241DF0">
              <w:t>R5-246198</w:t>
            </w:r>
          </w:p>
        </w:tc>
        <w:tc>
          <w:tcPr>
            <w:tcW w:w="3119" w:type="dxa"/>
            <w:noWrap/>
            <w:hideMark/>
          </w:tcPr>
          <w:p w14:paraId="5B9700A7" w14:textId="77777777" w:rsidR="00241DF0" w:rsidRPr="00241DF0" w:rsidRDefault="00241DF0">
            <w:r w:rsidRPr="00241DF0">
              <w:t>Update LTM TC 6.3.4.2 including TT</w:t>
            </w:r>
          </w:p>
        </w:tc>
        <w:tc>
          <w:tcPr>
            <w:tcW w:w="3049" w:type="dxa"/>
            <w:noWrap/>
            <w:hideMark/>
          </w:tcPr>
          <w:p w14:paraId="4B00E7ED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640323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D3305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BF3251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E2E43C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605A9575" w14:textId="77777777" w:rsidR="00241DF0" w:rsidRPr="00241DF0" w:rsidRDefault="00241DF0">
            <w:r w:rsidRPr="00241DF0">
              <w:t>3486</w:t>
            </w:r>
          </w:p>
        </w:tc>
        <w:tc>
          <w:tcPr>
            <w:tcW w:w="637" w:type="dxa"/>
            <w:noWrap/>
            <w:hideMark/>
          </w:tcPr>
          <w:p w14:paraId="0E24842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9EF373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2631C3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6D0855A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E53299" w14:textId="77777777" w:rsidR="00241DF0" w:rsidRPr="00241DF0" w:rsidRDefault="00241DF0">
            <w:r w:rsidRPr="00241DF0">
              <w:t>R5-246199</w:t>
            </w:r>
          </w:p>
        </w:tc>
        <w:tc>
          <w:tcPr>
            <w:tcW w:w="3119" w:type="dxa"/>
            <w:noWrap/>
            <w:hideMark/>
          </w:tcPr>
          <w:p w14:paraId="7FD30D71" w14:textId="77777777" w:rsidR="00241DF0" w:rsidRPr="00241DF0" w:rsidRDefault="00241DF0">
            <w:r w:rsidRPr="00241DF0">
              <w:t>Addition of TT analysis for LTM TC 6.3.4.1</w:t>
            </w:r>
          </w:p>
        </w:tc>
        <w:tc>
          <w:tcPr>
            <w:tcW w:w="3049" w:type="dxa"/>
            <w:noWrap/>
            <w:hideMark/>
          </w:tcPr>
          <w:p w14:paraId="5EB79D9D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EBB39F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ABACA4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80B0FC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B693D67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1F6578C7" w14:textId="77777777" w:rsidR="00241DF0" w:rsidRPr="00241DF0" w:rsidRDefault="00241DF0">
            <w:r w:rsidRPr="00241DF0">
              <w:t>0857</w:t>
            </w:r>
          </w:p>
        </w:tc>
        <w:tc>
          <w:tcPr>
            <w:tcW w:w="637" w:type="dxa"/>
            <w:noWrap/>
            <w:hideMark/>
          </w:tcPr>
          <w:p w14:paraId="12D7346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501F92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C14888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1D648D2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3CBF0F7" w14:textId="77777777" w:rsidR="00241DF0" w:rsidRPr="00241DF0" w:rsidRDefault="00241DF0">
            <w:r w:rsidRPr="00241DF0">
              <w:t>R5-246200</w:t>
            </w:r>
          </w:p>
        </w:tc>
        <w:tc>
          <w:tcPr>
            <w:tcW w:w="3119" w:type="dxa"/>
            <w:noWrap/>
            <w:hideMark/>
          </w:tcPr>
          <w:p w14:paraId="71E81E33" w14:textId="77777777" w:rsidR="00241DF0" w:rsidRPr="00241DF0" w:rsidRDefault="00241DF0">
            <w:r w:rsidRPr="00241DF0">
              <w:t>Addition of TT analysis for LTM TC 6.3.4.2</w:t>
            </w:r>
          </w:p>
        </w:tc>
        <w:tc>
          <w:tcPr>
            <w:tcW w:w="3049" w:type="dxa"/>
            <w:noWrap/>
            <w:hideMark/>
          </w:tcPr>
          <w:p w14:paraId="70DB8F13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88D7EC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4553DC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9AF084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DD27BD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714A7458" w14:textId="77777777" w:rsidR="00241DF0" w:rsidRPr="00241DF0" w:rsidRDefault="00241DF0">
            <w:r w:rsidRPr="00241DF0">
              <w:t>0858</w:t>
            </w:r>
          </w:p>
        </w:tc>
        <w:tc>
          <w:tcPr>
            <w:tcW w:w="637" w:type="dxa"/>
            <w:noWrap/>
            <w:hideMark/>
          </w:tcPr>
          <w:p w14:paraId="505E496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32005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446F09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65C41FC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87E5B0" w14:textId="77777777" w:rsidR="00241DF0" w:rsidRPr="00241DF0" w:rsidRDefault="00241DF0">
            <w:r w:rsidRPr="00241DF0">
              <w:t>R5-246201</w:t>
            </w:r>
          </w:p>
        </w:tc>
        <w:tc>
          <w:tcPr>
            <w:tcW w:w="3119" w:type="dxa"/>
            <w:noWrap/>
            <w:hideMark/>
          </w:tcPr>
          <w:p w14:paraId="39836695" w14:textId="77777777" w:rsidR="00241DF0" w:rsidRPr="00241DF0" w:rsidRDefault="00241DF0">
            <w:r w:rsidRPr="00241DF0">
              <w:t>Correction to LTM test case 6.3.4.3</w:t>
            </w:r>
          </w:p>
        </w:tc>
        <w:tc>
          <w:tcPr>
            <w:tcW w:w="3049" w:type="dxa"/>
            <w:noWrap/>
            <w:hideMark/>
          </w:tcPr>
          <w:p w14:paraId="01032D36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5C57B0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0DFC8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79ED03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A5C442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C671DB9" w14:textId="77777777" w:rsidR="00241DF0" w:rsidRPr="00241DF0" w:rsidRDefault="00241DF0">
            <w:r w:rsidRPr="00241DF0">
              <w:t>3487</w:t>
            </w:r>
          </w:p>
        </w:tc>
        <w:tc>
          <w:tcPr>
            <w:tcW w:w="637" w:type="dxa"/>
            <w:noWrap/>
            <w:hideMark/>
          </w:tcPr>
          <w:p w14:paraId="7AEC24E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04FFAC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543D65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7217A90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034E0A" w14:textId="77777777" w:rsidR="00241DF0" w:rsidRPr="00241DF0" w:rsidRDefault="00241DF0">
            <w:r w:rsidRPr="00241DF0">
              <w:t>R5-246202</w:t>
            </w:r>
          </w:p>
        </w:tc>
        <w:tc>
          <w:tcPr>
            <w:tcW w:w="3119" w:type="dxa"/>
            <w:noWrap/>
            <w:hideMark/>
          </w:tcPr>
          <w:p w14:paraId="09D59314" w14:textId="77777777" w:rsidR="00241DF0" w:rsidRPr="00241DF0" w:rsidRDefault="00241DF0">
            <w:r w:rsidRPr="00241DF0">
              <w:t>Update message contents for LTM TC 6.3.4.3</w:t>
            </w:r>
          </w:p>
        </w:tc>
        <w:tc>
          <w:tcPr>
            <w:tcW w:w="3049" w:type="dxa"/>
            <w:noWrap/>
            <w:hideMark/>
          </w:tcPr>
          <w:p w14:paraId="617817A4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4E366A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2E5367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E68008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6E8E77A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00050226" w14:textId="77777777" w:rsidR="00241DF0" w:rsidRPr="00241DF0" w:rsidRDefault="00241DF0">
            <w:r w:rsidRPr="00241DF0">
              <w:t>3488</w:t>
            </w:r>
          </w:p>
        </w:tc>
        <w:tc>
          <w:tcPr>
            <w:tcW w:w="637" w:type="dxa"/>
            <w:noWrap/>
            <w:hideMark/>
          </w:tcPr>
          <w:p w14:paraId="5B30229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AB592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878575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0BA68DA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BB5A7E" w14:textId="77777777" w:rsidR="00241DF0" w:rsidRPr="00241DF0" w:rsidRDefault="00241DF0">
            <w:r w:rsidRPr="00241DF0">
              <w:t>R5-246203</w:t>
            </w:r>
          </w:p>
        </w:tc>
        <w:tc>
          <w:tcPr>
            <w:tcW w:w="3119" w:type="dxa"/>
            <w:noWrap/>
            <w:hideMark/>
          </w:tcPr>
          <w:p w14:paraId="7E8B400D" w14:textId="77777777" w:rsidR="00241DF0" w:rsidRPr="00241DF0" w:rsidRDefault="00241DF0">
            <w:r w:rsidRPr="00241DF0">
              <w:t>Core alignment for LTM RACHless TC 6.3.4.3</w:t>
            </w:r>
          </w:p>
        </w:tc>
        <w:tc>
          <w:tcPr>
            <w:tcW w:w="3049" w:type="dxa"/>
            <w:noWrap/>
            <w:hideMark/>
          </w:tcPr>
          <w:p w14:paraId="3F254056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1F04A4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A5F74A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B0A9D6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14572DB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6053E764" w14:textId="77777777" w:rsidR="00241DF0" w:rsidRPr="00241DF0" w:rsidRDefault="00241DF0">
            <w:r w:rsidRPr="00241DF0">
              <w:t>3489</w:t>
            </w:r>
          </w:p>
        </w:tc>
        <w:tc>
          <w:tcPr>
            <w:tcW w:w="637" w:type="dxa"/>
            <w:noWrap/>
            <w:hideMark/>
          </w:tcPr>
          <w:p w14:paraId="0DE0CB2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3DDBA9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4AC64E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1FC85D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96230E" w14:textId="77777777" w:rsidR="00241DF0" w:rsidRPr="00241DF0" w:rsidRDefault="00241DF0">
            <w:r w:rsidRPr="00241DF0">
              <w:t>R5-246207</w:t>
            </w:r>
          </w:p>
        </w:tc>
        <w:tc>
          <w:tcPr>
            <w:tcW w:w="3119" w:type="dxa"/>
            <w:noWrap/>
            <w:hideMark/>
          </w:tcPr>
          <w:p w14:paraId="0DCB9792" w14:textId="77777777" w:rsidR="00241DF0" w:rsidRPr="00241DF0" w:rsidRDefault="00241DF0">
            <w:r w:rsidRPr="00241DF0">
              <w:t>Update message contents for LTM TC 6.3.4.1</w:t>
            </w:r>
          </w:p>
        </w:tc>
        <w:tc>
          <w:tcPr>
            <w:tcW w:w="3049" w:type="dxa"/>
            <w:noWrap/>
            <w:hideMark/>
          </w:tcPr>
          <w:p w14:paraId="56827A74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92A46C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EA495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80C4A8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A94C2AF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67FDAE01" w14:textId="77777777" w:rsidR="00241DF0" w:rsidRPr="00241DF0" w:rsidRDefault="00241DF0">
            <w:r w:rsidRPr="00241DF0">
              <w:t>3491</w:t>
            </w:r>
          </w:p>
        </w:tc>
        <w:tc>
          <w:tcPr>
            <w:tcW w:w="637" w:type="dxa"/>
            <w:noWrap/>
            <w:hideMark/>
          </w:tcPr>
          <w:p w14:paraId="0A0954E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0BC58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A616E0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47039B2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C16870" w14:textId="77777777" w:rsidR="00241DF0" w:rsidRPr="00241DF0" w:rsidRDefault="00241DF0">
            <w:r w:rsidRPr="00241DF0">
              <w:t>R5-246208</w:t>
            </w:r>
          </w:p>
        </w:tc>
        <w:tc>
          <w:tcPr>
            <w:tcW w:w="3119" w:type="dxa"/>
            <w:noWrap/>
            <w:hideMark/>
          </w:tcPr>
          <w:p w14:paraId="6AD07AC9" w14:textId="77777777" w:rsidR="00241DF0" w:rsidRPr="00241DF0" w:rsidRDefault="00241DF0">
            <w:r w:rsidRPr="00241DF0">
              <w:t>Update message contents for LTM TC 6.3.4.2</w:t>
            </w:r>
          </w:p>
        </w:tc>
        <w:tc>
          <w:tcPr>
            <w:tcW w:w="3049" w:type="dxa"/>
            <w:noWrap/>
            <w:hideMark/>
          </w:tcPr>
          <w:p w14:paraId="5B0352A6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85490D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46BEE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815D85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186AB3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78C2359B" w14:textId="77777777" w:rsidR="00241DF0" w:rsidRPr="00241DF0" w:rsidRDefault="00241DF0">
            <w:r w:rsidRPr="00241DF0">
              <w:t>3492</w:t>
            </w:r>
          </w:p>
        </w:tc>
        <w:tc>
          <w:tcPr>
            <w:tcW w:w="637" w:type="dxa"/>
            <w:noWrap/>
            <w:hideMark/>
          </w:tcPr>
          <w:p w14:paraId="4D8F80A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48795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63C830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067B8F6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63E61B" w14:textId="77777777" w:rsidR="00241DF0" w:rsidRPr="00241DF0" w:rsidRDefault="00241DF0">
            <w:r w:rsidRPr="00241DF0">
              <w:lastRenderedPageBreak/>
              <w:t>R5-246209</w:t>
            </w:r>
          </w:p>
        </w:tc>
        <w:tc>
          <w:tcPr>
            <w:tcW w:w="3119" w:type="dxa"/>
            <w:noWrap/>
            <w:hideMark/>
          </w:tcPr>
          <w:p w14:paraId="437F89D4" w14:textId="77777777" w:rsidR="00241DF0" w:rsidRPr="00241DF0" w:rsidRDefault="00241DF0">
            <w:r w:rsidRPr="00241DF0">
              <w:t>Correction to RedCap RRM - SS-SINR accuracy requirement for 1RX</w:t>
            </w:r>
          </w:p>
        </w:tc>
        <w:tc>
          <w:tcPr>
            <w:tcW w:w="3049" w:type="dxa"/>
            <w:noWrap/>
            <w:hideMark/>
          </w:tcPr>
          <w:p w14:paraId="0ED752C6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7EED8B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FD013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5250DF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95E5B1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699A825" w14:textId="77777777" w:rsidR="00241DF0" w:rsidRPr="00241DF0" w:rsidRDefault="00241DF0">
            <w:r w:rsidRPr="00241DF0">
              <w:t>3493</w:t>
            </w:r>
          </w:p>
        </w:tc>
        <w:tc>
          <w:tcPr>
            <w:tcW w:w="637" w:type="dxa"/>
            <w:noWrap/>
            <w:hideMark/>
          </w:tcPr>
          <w:p w14:paraId="3FD45C0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0DC129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C15F8E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107EF0C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37FF9C" w14:textId="77777777" w:rsidR="00241DF0" w:rsidRPr="00241DF0" w:rsidRDefault="00241DF0">
            <w:r w:rsidRPr="00241DF0">
              <w:t>R5-246222</w:t>
            </w:r>
          </w:p>
        </w:tc>
        <w:tc>
          <w:tcPr>
            <w:tcW w:w="3119" w:type="dxa"/>
            <w:noWrap/>
            <w:hideMark/>
          </w:tcPr>
          <w:p w14:paraId="7855E42D" w14:textId="77777777" w:rsidR="00241DF0" w:rsidRPr="00241DF0" w:rsidRDefault="00241DF0">
            <w:r w:rsidRPr="00241DF0">
              <w:t>Update test case 8.1.3.1.25</w:t>
            </w:r>
          </w:p>
        </w:tc>
        <w:tc>
          <w:tcPr>
            <w:tcW w:w="3049" w:type="dxa"/>
            <w:noWrap/>
            <w:hideMark/>
          </w:tcPr>
          <w:p w14:paraId="121F90C1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09F256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469CE28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A16BF2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5B0273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1DD401F" w14:textId="77777777" w:rsidR="00241DF0" w:rsidRPr="00241DF0" w:rsidRDefault="00241DF0">
            <w:r w:rsidRPr="00241DF0">
              <w:t>4661</w:t>
            </w:r>
          </w:p>
        </w:tc>
        <w:tc>
          <w:tcPr>
            <w:tcW w:w="637" w:type="dxa"/>
            <w:noWrap/>
            <w:hideMark/>
          </w:tcPr>
          <w:p w14:paraId="7FF1C89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9AA29B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0E527B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447430F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E8EA8C" w14:textId="77777777" w:rsidR="00241DF0" w:rsidRPr="00241DF0" w:rsidRDefault="00241DF0">
            <w:r w:rsidRPr="00241DF0">
              <w:t>R5-246224</w:t>
            </w:r>
          </w:p>
        </w:tc>
        <w:tc>
          <w:tcPr>
            <w:tcW w:w="3119" w:type="dxa"/>
            <w:noWrap/>
            <w:hideMark/>
          </w:tcPr>
          <w:p w14:paraId="327AE34A" w14:textId="77777777" w:rsidR="00241DF0" w:rsidRPr="00241DF0" w:rsidRDefault="00241DF0">
            <w:r w:rsidRPr="00241DF0">
              <w:t>Correction to the NBIOT testcase 22.3.1.2</w:t>
            </w:r>
          </w:p>
        </w:tc>
        <w:tc>
          <w:tcPr>
            <w:tcW w:w="3049" w:type="dxa"/>
            <w:noWrap/>
            <w:hideMark/>
          </w:tcPr>
          <w:p w14:paraId="2F6E4D0C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17B9420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26EC5F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2546CC95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8234254" w14:textId="77777777" w:rsidR="00241DF0" w:rsidRPr="00241DF0" w:rsidRDefault="00241DF0">
            <w:r w:rsidRPr="00241DF0">
              <w:t>TEI13_Test</w:t>
            </w:r>
          </w:p>
        </w:tc>
        <w:tc>
          <w:tcPr>
            <w:tcW w:w="680" w:type="dxa"/>
            <w:noWrap/>
            <w:hideMark/>
          </w:tcPr>
          <w:p w14:paraId="6BB44DF4" w14:textId="77777777" w:rsidR="00241DF0" w:rsidRPr="00241DF0" w:rsidRDefault="00241DF0">
            <w:r w:rsidRPr="00241DF0">
              <w:t>5352</w:t>
            </w:r>
          </w:p>
        </w:tc>
        <w:tc>
          <w:tcPr>
            <w:tcW w:w="637" w:type="dxa"/>
            <w:noWrap/>
            <w:hideMark/>
          </w:tcPr>
          <w:p w14:paraId="7F1F87B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7A778D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ED38A79" w14:textId="77777777" w:rsidR="00241DF0" w:rsidRPr="00241DF0" w:rsidRDefault="00241DF0">
            <w:r w:rsidRPr="00241DF0">
              <w:t>RP-242730</w:t>
            </w:r>
          </w:p>
        </w:tc>
      </w:tr>
      <w:tr w:rsidR="004F179A" w:rsidRPr="00241DF0" w14:paraId="3D676E7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87CBC0" w14:textId="77777777" w:rsidR="00241DF0" w:rsidRPr="00241DF0" w:rsidRDefault="00241DF0">
            <w:r w:rsidRPr="00241DF0">
              <w:t>R5-246226</w:t>
            </w:r>
          </w:p>
        </w:tc>
        <w:tc>
          <w:tcPr>
            <w:tcW w:w="3119" w:type="dxa"/>
            <w:noWrap/>
            <w:hideMark/>
          </w:tcPr>
          <w:p w14:paraId="4CA051ED" w14:textId="77777777" w:rsidR="00241DF0" w:rsidRPr="00241DF0" w:rsidRDefault="00241DF0">
            <w:r w:rsidRPr="00241DF0">
              <w:t>Correction to NR5GC testcases 8.1.2.1.5.4/5/6</w:t>
            </w:r>
          </w:p>
        </w:tc>
        <w:tc>
          <w:tcPr>
            <w:tcW w:w="3049" w:type="dxa"/>
            <w:noWrap/>
            <w:hideMark/>
          </w:tcPr>
          <w:p w14:paraId="3D73CE62" w14:textId="77777777" w:rsidR="00241DF0" w:rsidRPr="00241DF0" w:rsidRDefault="00241DF0">
            <w:r w:rsidRPr="00241DF0">
              <w:t>ROHDE &amp; SCHWARZ, MediaTek Inc</w:t>
            </w:r>
          </w:p>
        </w:tc>
        <w:tc>
          <w:tcPr>
            <w:tcW w:w="920" w:type="dxa"/>
            <w:noWrap/>
            <w:hideMark/>
          </w:tcPr>
          <w:p w14:paraId="1B821B9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96A3FC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C1CDAA2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9FC3491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B7995F7" w14:textId="77777777" w:rsidR="00241DF0" w:rsidRPr="00241DF0" w:rsidRDefault="00241DF0">
            <w:r w:rsidRPr="00241DF0">
              <w:t>4663</w:t>
            </w:r>
          </w:p>
        </w:tc>
        <w:tc>
          <w:tcPr>
            <w:tcW w:w="637" w:type="dxa"/>
            <w:noWrap/>
            <w:hideMark/>
          </w:tcPr>
          <w:p w14:paraId="527ADEC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EC22F8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A6D5DE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76E881E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4062D70" w14:textId="77777777" w:rsidR="00241DF0" w:rsidRPr="00241DF0" w:rsidRDefault="00241DF0">
            <w:r w:rsidRPr="00241DF0">
              <w:t>R5-246227</w:t>
            </w:r>
          </w:p>
        </w:tc>
        <w:tc>
          <w:tcPr>
            <w:tcW w:w="3119" w:type="dxa"/>
            <w:noWrap/>
            <w:hideMark/>
          </w:tcPr>
          <w:p w14:paraId="3C0A09D7" w14:textId="77777777" w:rsidR="00241DF0" w:rsidRPr="00241DF0" w:rsidRDefault="00241DF0">
            <w:r w:rsidRPr="00241DF0">
              <w:t>Correction to NR MAC testcase 7.1.1.3.2b</w:t>
            </w:r>
          </w:p>
        </w:tc>
        <w:tc>
          <w:tcPr>
            <w:tcW w:w="3049" w:type="dxa"/>
            <w:noWrap/>
            <w:hideMark/>
          </w:tcPr>
          <w:p w14:paraId="6828430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70EA87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61BFFD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90F0FF9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1E48CBD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7F7FADC" w14:textId="77777777" w:rsidR="00241DF0" w:rsidRPr="00241DF0" w:rsidRDefault="00241DF0">
            <w:r w:rsidRPr="00241DF0">
              <w:t>4664</w:t>
            </w:r>
          </w:p>
        </w:tc>
        <w:tc>
          <w:tcPr>
            <w:tcW w:w="637" w:type="dxa"/>
            <w:noWrap/>
            <w:hideMark/>
          </w:tcPr>
          <w:p w14:paraId="7F5FBFB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4A714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E86146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7990574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CCAC6C" w14:textId="77777777" w:rsidR="00241DF0" w:rsidRPr="00241DF0" w:rsidRDefault="00241DF0">
            <w:r w:rsidRPr="00241DF0">
              <w:t>R5-246233</w:t>
            </w:r>
          </w:p>
        </w:tc>
        <w:tc>
          <w:tcPr>
            <w:tcW w:w="3119" w:type="dxa"/>
            <w:noWrap/>
            <w:hideMark/>
          </w:tcPr>
          <w:p w14:paraId="56FF90E9" w14:textId="77777777" w:rsidR="00241DF0" w:rsidRPr="00241DF0" w:rsidRDefault="00241DF0">
            <w:r w:rsidRPr="00241DF0">
              <w:t>PC7 FR2 MU - Rx test cases update in 38.521-2</w:t>
            </w:r>
          </w:p>
        </w:tc>
        <w:tc>
          <w:tcPr>
            <w:tcW w:w="3049" w:type="dxa"/>
            <w:noWrap/>
            <w:hideMark/>
          </w:tcPr>
          <w:p w14:paraId="25672725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09F848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AB7248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064BDBB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7390396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14B659C" w14:textId="77777777" w:rsidR="00241DF0" w:rsidRPr="00241DF0" w:rsidRDefault="00241DF0">
            <w:r w:rsidRPr="00241DF0">
              <w:t>1094</w:t>
            </w:r>
          </w:p>
        </w:tc>
        <w:tc>
          <w:tcPr>
            <w:tcW w:w="637" w:type="dxa"/>
            <w:noWrap/>
            <w:hideMark/>
          </w:tcPr>
          <w:p w14:paraId="5485E36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F72603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1E28189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1343795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1706DCC" w14:textId="77777777" w:rsidR="00241DF0" w:rsidRPr="00241DF0" w:rsidRDefault="00241DF0">
            <w:r w:rsidRPr="00241DF0">
              <w:t>R5-246235</w:t>
            </w:r>
          </w:p>
        </w:tc>
        <w:tc>
          <w:tcPr>
            <w:tcW w:w="3119" w:type="dxa"/>
            <w:noWrap/>
            <w:hideMark/>
          </w:tcPr>
          <w:p w14:paraId="4130F776" w14:textId="77777777" w:rsidR="00241DF0" w:rsidRPr="00241DF0" w:rsidRDefault="00241DF0">
            <w:r w:rsidRPr="00241DF0">
              <w:t>PC6 FR2 MU definition in 38.903</w:t>
            </w:r>
          </w:p>
        </w:tc>
        <w:tc>
          <w:tcPr>
            <w:tcW w:w="3049" w:type="dxa"/>
            <w:noWrap/>
            <w:hideMark/>
          </w:tcPr>
          <w:p w14:paraId="0E92473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491FAFA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A2F2CF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949D82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F6FC2E" w14:textId="77777777" w:rsidR="00241DF0" w:rsidRPr="00241DF0" w:rsidRDefault="00241DF0">
            <w:r w:rsidRPr="00241DF0">
              <w:t>NR_HST_FR2-UEConTest</w:t>
            </w:r>
          </w:p>
        </w:tc>
        <w:tc>
          <w:tcPr>
            <w:tcW w:w="680" w:type="dxa"/>
            <w:noWrap/>
            <w:hideMark/>
          </w:tcPr>
          <w:p w14:paraId="4E3555A4" w14:textId="77777777" w:rsidR="00241DF0" w:rsidRPr="00241DF0" w:rsidRDefault="00241DF0">
            <w:r w:rsidRPr="00241DF0">
              <w:t>0861</w:t>
            </w:r>
          </w:p>
        </w:tc>
        <w:tc>
          <w:tcPr>
            <w:tcW w:w="637" w:type="dxa"/>
            <w:noWrap/>
            <w:hideMark/>
          </w:tcPr>
          <w:p w14:paraId="6F2341D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6A1464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11A067" w14:textId="77777777" w:rsidR="00241DF0" w:rsidRPr="00241DF0" w:rsidRDefault="00241DF0">
            <w:r w:rsidRPr="00241DF0">
              <w:t>RP-242682</w:t>
            </w:r>
          </w:p>
        </w:tc>
      </w:tr>
      <w:tr w:rsidR="004F179A" w:rsidRPr="00241DF0" w14:paraId="79A223E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E93DED9" w14:textId="77777777" w:rsidR="00241DF0" w:rsidRPr="00241DF0" w:rsidRDefault="00241DF0">
            <w:r w:rsidRPr="00241DF0">
              <w:t>R5-246236</w:t>
            </w:r>
          </w:p>
        </w:tc>
        <w:tc>
          <w:tcPr>
            <w:tcW w:w="3119" w:type="dxa"/>
            <w:noWrap/>
            <w:hideMark/>
          </w:tcPr>
          <w:p w14:paraId="29D8DA30" w14:textId="77777777" w:rsidR="00241DF0" w:rsidRPr="00241DF0" w:rsidRDefault="00241DF0">
            <w:r w:rsidRPr="00241DF0">
              <w:t>PC6 FR2 MU - Tx test cases update in 38.521-2</w:t>
            </w:r>
          </w:p>
        </w:tc>
        <w:tc>
          <w:tcPr>
            <w:tcW w:w="3049" w:type="dxa"/>
            <w:noWrap/>
            <w:hideMark/>
          </w:tcPr>
          <w:p w14:paraId="7F37357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8AB10A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AA3C11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7ECF45F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BB32B9" w14:textId="77777777" w:rsidR="00241DF0" w:rsidRPr="00241DF0" w:rsidRDefault="00241DF0">
            <w:r w:rsidRPr="00241DF0">
              <w:t>NR_HST_FR2-UEConTest</w:t>
            </w:r>
          </w:p>
        </w:tc>
        <w:tc>
          <w:tcPr>
            <w:tcW w:w="680" w:type="dxa"/>
            <w:noWrap/>
            <w:hideMark/>
          </w:tcPr>
          <w:p w14:paraId="5895CCEE" w14:textId="77777777" w:rsidR="00241DF0" w:rsidRPr="00241DF0" w:rsidRDefault="00241DF0">
            <w:r w:rsidRPr="00241DF0">
              <w:t>1096</w:t>
            </w:r>
          </w:p>
        </w:tc>
        <w:tc>
          <w:tcPr>
            <w:tcW w:w="637" w:type="dxa"/>
            <w:noWrap/>
            <w:hideMark/>
          </w:tcPr>
          <w:p w14:paraId="05E3ABB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A3E67F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2821B7" w14:textId="77777777" w:rsidR="00241DF0" w:rsidRPr="00241DF0" w:rsidRDefault="00241DF0">
            <w:r w:rsidRPr="00241DF0">
              <w:t>RP-242682</w:t>
            </w:r>
          </w:p>
        </w:tc>
      </w:tr>
      <w:tr w:rsidR="004F179A" w:rsidRPr="00241DF0" w14:paraId="1ECBA33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4908A6" w14:textId="77777777" w:rsidR="00241DF0" w:rsidRPr="00241DF0" w:rsidRDefault="00241DF0">
            <w:r w:rsidRPr="00241DF0">
              <w:t>R5-246237</w:t>
            </w:r>
          </w:p>
        </w:tc>
        <w:tc>
          <w:tcPr>
            <w:tcW w:w="3119" w:type="dxa"/>
            <w:noWrap/>
            <w:hideMark/>
          </w:tcPr>
          <w:p w14:paraId="78DDA224" w14:textId="77777777" w:rsidR="00241DF0" w:rsidRPr="00241DF0" w:rsidRDefault="00241DF0">
            <w:r w:rsidRPr="00241DF0">
              <w:t>PC6 FR2 MU - Rx test cases update in 38.521-2</w:t>
            </w:r>
          </w:p>
        </w:tc>
        <w:tc>
          <w:tcPr>
            <w:tcW w:w="3049" w:type="dxa"/>
            <w:noWrap/>
            <w:hideMark/>
          </w:tcPr>
          <w:p w14:paraId="69A2371C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252F65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5CDDAA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53B09C9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746B41" w14:textId="77777777" w:rsidR="00241DF0" w:rsidRPr="00241DF0" w:rsidRDefault="00241DF0">
            <w:r w:rsidRPr="00241DF0">
              <w:t>NR_HST_FR2-UEConTest</w:t>
            </w:r>
          </w:p>
        </w:tc>
        <w:tc>
          <w:tcPr>
            <w:tcW w:w="680" w:type="dxa"/>
            <w:noWrap/>
            <w:hideMark/>
          </w:tcPr>
          <w:p w14:paraId="42437601" w14:textId="77777777" w:rsidR="00241DF0" w:rsidRPr="00241DF0" w:rsidRDefault="00241DF0">
            <w:r w:rsidRPr="00241DF0">
              <w:t>1097</w:t>
            </w:r>
          </w:p>
        </w:tc>
        <w:tc>
          <w:tcPr>
            <w:tcW w:w="637" w:type="dxa"/>
            <w:noWrap/>
            <w:hideMark/>
          </w:tcPr>
          <w:p w14:paraId="3112D29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A25B69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3DB4AA6" w14:textId="77777777" w:rsidR="00241DF0" w:rsidRPr="00241DF0" w:rsidRDefault="00241DF0">
            <w:r w:rsidRPr="00241DF0">
              <w:t>RP-242682</w:t>
            </w:r>
          </w:p>
        </w:tc>
      </w:tr>
      <w:tr w:rsidR="004F179A" w:rsidRPr="00241DF0" w14:paraId="4F0E9D9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403CF6" w14:textId="77777777" w:rsidR="00241DF0" w:rsidRPr="00241DF0" w:rsidRDefault="00241DF0">
            <w:r w:rsidRPr="00241DF0">
              <w:t>R5-246238</w:t>
            </w:r>
          </w:p>
        </w:tc>
        <w:tc>
          <w:tcPr>
            <w:tcW w:w="3119" w:type="dxa"/>
            <w:noWrap/>
            <w:hideMark/>
          </w:tcPr>
          <w:p w14:paraId="0C6F58A7" w14:textId="77777777" w:rsidR="00241DF0" w:rsidRPr="00241DF0" w:rsidRDefault="00241DF0">
            <w:r w:rsidRPr="00241DF0">
              <w:t>PC6 FR2 MU - Annex F update in 38.521-2</w:t>
            </w:r>
          </w:p>
        </w:tc>
        <w:tc>
          <w:tcPr>
            <w:tcW w:w="3049" w:type="dxa"/>
            <w:noWrap/>
            <w:hideMark/>
          </w:tcPr>
          <w:p w14:paraId="26A8A362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696AE66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514E637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4DD0A7B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8BE17BA" w14:textId="77777777" w:rsidR="00241DF0" w:rsidRPr="00241DF0" w:rsidRDefault="00241DF0">
            <w:r w:rsidRPr="00241DF0">
              <w:t>NR_HST_FR2-UEConTest</w:t>
            </w:r>
          </w:p>
        </w:tc>
        <w:tc>
          <w:tcPr>
            <w:tcW w:w="680" w:type="dxa"/>
            <w:noWrap/>
            <w:hideMark/>
          </w:tcPr>
          <w:p w14:paraId="0FA12007" w14:textId="77777777" w:rsidR="00241DF0" w:rsidRPr="00241DF0" w:rsidRDefault="00241DF0">
            <w:r w:rsidRPr="00241DF0">
              <w:t>1098</w:t>
            </w:r>
          </w:p>
        </w:tc>
        <w:tc>
          <w:tcPr>
            <w:tcW w:w="637" w:type="dxa"/>
            <w:noWrap/>
            <w:hideMark/>
          </w:tcPr>
          <w:p w14:paraId="33565DC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358355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043915" w14:textId="77777777" w:rsidR="00241DF0" w:rsidRPr="00241DF0" w:rsidRDefault="00241DF0">
            <w:r w:rsidRPr="00241DF0">
              <w:t>RP-242682</w:t>
            </w:r>
          </w:p>
        </w:tc>
      </w:tr>
      <w:tr w:rsidR="004F179A" w:rsidRPr="00241DF0" w14:paraId="11F9028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EC178B5" w14:textId="77777777" w:rsidR="00241DF0" w:rsidRPr="00241DF0" w:rsidRDefault="00241DF0">
            <w:r w:rsidRPr="00241DF0">
              <w:t>R5-246239</w:t>
            </w:r>
          </w:p>
        </w:tc>
        <w:tc>
          <w:tcPr>
            <w:tcW w:w="3119" w:type="dxa"/>
            <w:noWrap/>
            <w:hideMark/>
          </w:tcPr>
          <w:p w14:paraId="5F40AE70" w14:textId="77777777" w:rsidR="00241DF0" w:rsidRPr="00241DF0" w:rsidRDefault="00241DF0">
            <w:r w:rsidRPr="00241DF0">
              <w:t>PC5 FR2 - Tx 2UL CA test cases update in 38.521-2</w:t>
            </w:r>
          </w:p>
        </w:tc>
        <w:tc>
          <w:tcPr>
            <w:tcW w:w="3049" w:type="dxa"/>
            <w:noWrap/>
            <w:hideMark/>
          </w:tcPr>
          <w:p w14:paraId="4F70F419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158338D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628FDB3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4D99BB8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BD1646" w14:textId="77777777" w:rsidR="00241DF0" w:rsidRPr="00241DF0" w:rsidRDefault="00241DF0">
            <w:r w:rsidRPr="00241DF0">
              <w:t>NR_FR2_FWA_Bn257_Bn258-UEConTest</w:t>
            </w:r>
          </w:p>
        </w:tc>
        <w:tc>
          <w:tcPr>
            <w:tcW w:w="680" w:type="dxa"/>
            <w:noWrap/>
            <w:hideMark/>
          </w:tcPr>
          <w:p w14:paraId="7A0C2D2E" w14:textId="77777777" w:rsidR="00241DF0" w:rsidRPr="00241DF0" w:rsidRDefault="00241DF0">
            <w:r w:rsidRPr="00241DF0">
              <w:t>1099</w:t>
            </w:r>
          </w:p>
        </w:tc>
        <w:tc>
          <w:tcPr>
            <w:tcW w:w="637" w:type="dxa"/>
            <w:noWrap/>
            <w:hideMark/>
          </w:tcPr>
          <w:p w14:paraId="402E2EE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CB259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6F1156" w14:textId="77777777" w:rsidR="00241DF0" w:rsidRPr="00241DF0" w:rsidRDefault="00241DF0">
            <w:r w:rsidRPr="00241DF0">
              <w:t>RP-242678</w:t>
            </w:r>
          </w:p>
        </w:tc>
      </w:tr>
      <w:tr w:rsidR="004F179A" w:rsidRPr="00241DF0" w14:paraId="4EF833A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8E20F38" w14:textId="77777777" w:rsidR="00241DF0" w:rsidRPr="00241DF0" w:rsidRDefault="00241DF0">
            <w:r w:rsidRPr="00241DF0">
              <w:t>R5-246241</w:t>
            </w:r>
          </w:p>
        </w:tc>
        <w:tc>
          <w:tcPr>
            <w:tcW w:w="3119" w:type="dxa"/>
            <w:noWrap/>
            <w:hideMark/>
          </w:tcPr>
          <w:p w14:paraId="336E9097" w14:textId="77777777" w:rsidR="00241DF0" w:rsidRPr="00241DF0" w:rsidRDefault="00241DF0">
            <w:r w:rsidRPr="00241DF0">
              <w:t>PC5 FR2 MU - Annex F update in 38.521-2</w:t>
            </w:r>
          </w:p>
        </w:tc>
        <w:tc>
          <w:tcPr>
            <w:tcW w:w="3049" w:type="dxa"/>
            <w:noWrap/>
            <w:hideMark/>
          </w:tcPr>
          <w:p w14:paraId="33ADC201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90EE9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22D138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7EC102A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8F61B6" w14:textId="77777777" w:rsidR="00241DF0" w:rsidRPr="00241DF0" w:rsidRDefault="00241DF0">
            <w:r w:rsidRPr="00241DF0">
              <w:t>NR_FR2_FWA_Bn257_Bn258-UEConTest</w:t>
            </w:r>
          </w:p>
        </w:tc>
        <w:tc>
          <w:tcPr>
            <w:tcW w:w="680" w:type="dxa"/>
            <w:noWrap/>
            <w:hideMark/>
          </w:tcPr>
          <w:p w14:paraId="10A46101" w14:textId="77777777" w:rsidR="00241DF0" w:rsidRPr="00241DF0" w:rsidRDefault="00241DF0">
            <w:r w:rsidRPr="00241DF0">
              <w:t>1101</w:t>
            </w:r>
          </w:p>
        </w:tc>
        <w:tc>
          <w:tcPr>
            <w:tcW w:w="637" w:type="dxa"/>
            <w:noWrap/>
            <w:hideMark/>
          </w:tcPr>
          <w:p w14:paraId="0D2A2DB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27C05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0A5F55" w14:textId="77777777" w:rsidR="00241DF0" w:rsidRPr="00241DF0" w:rsidRDefault="00241DF0">
            <w:r w:rsidRPr="00241DF0">
              <w:t>RP-242678</w:t>
            </w:r>
          </w:p>
        </w:tc>
      </w:tr>
      <w:tr w:rsidR="004F179A" w:rsidRPr="00241DF0" w14:paraId="42FF6F1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2E20CC5" w14:textId="77777777" w:rsidR="00241DF0" w:rsidRPr="00241DF0" w:rsidRDefault="00241DF0">
            <w:r w:rsidRPr="00241DF0">
              <w:t>R5-246244</w:t>
            </w:r>
          </w:p>
        </w:tc>
        <w:tc>
          <w:tcPr>
            <w:tcW w:w="3119" w:type="dxa"/>
            <w:noWrap/>
            <w:hideMark/>
          </w:tcPr>
          <w:p w14:paraId="5510B483" w14:textId="77777777" w:rsidR="00241DF0" w:rsidRPr="00241DF0" w:rsidRDefault="00241DF0">
            <w:r w:rsidRPr="00241DF0">
              <w:t>FR2c MU - Annex F update in 38.521-2</w:t>
            </w:r>
          </w:p>
        </w:tc>
        <w:tc>
          <w:tcPr>
            <w:tcW w:w="3049" w:type="dxa"/>
            <w:noWrap/>
            <w:hideMark/>
          </w:tcPr>
          <w:p w14:paraId="7CE9E259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4D99A08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B032C9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1799176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7235761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1DC0E56" w14:textId="77777777" w:rsidR="00241DF0" w:rsidRPr="00241DF0" w:rsidRDefault="00241DF0">
            <w:r w:rsidRPr="00241DF0">
              <w:t>1103</w:t>
            </w:r>
          </w:p>
        </w:tc>
        <w:tc>
          <w:tcPr>
            <w:tcW w:w="637" w:type="dxa"/>
            <w:noWrap/>
            <w:hideMark/>
          </w:tcPr>
          <w:p w14:paraId="021EDAE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4BF90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24CDFE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3E90839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560C97" w14:textId="77777777" w:rsidR="00241DF0" w:rsidRPr="00241DF0" w:rsidRDefault="00241DF0">
            <w:r w:rsidRPr="00241DF0">
              <w:lastRenderedPageBreak/>
              <w:t>R5-246246</w:t>
            </w:r>
          </w:p>
        </w:tc>
        <w:tc>
          <w:tcPr>
            <w:tcW w:w="3119" w:type="dxa"/>
            <w:noWrap/>
            <w:hideMark/>
          </w:tcPr>
          <w:p w14:paraId="6C2DD605" w14:textId="77777777" w:rsidR="00241DF0" w:rsidRPr="00241DF0" w:rsidRDefault="00241DF0">
            <w:r w:rsidRPr="00241DF0">
              <w:t>FR2 MU - General Updates in 38.521-3 Tx test cases</w:t>
            </w:r>
          </w:p>
        </w:tc>
        <w:tc>
          <w:tcPr>
            <w:tcW w:w="3049" w:type="dxa"/>
            <w:noWrap/>
            <w:hideMark/>
          </w:tcPr>
          <w:p w14:paraId="35785D80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5010B9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2665EA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1020958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16305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74A606F" w14:textId="77777777" w:rsidR="00241DF0" w:rsidRPr="00241DF0" w:rsidRDefault="00241DF0">
            <w:r w:rsidRPr="00241DF0">
              <w:t>1839</w:t>
            </w:r>
          </w:p>
        </w:tc>
        <w:tc>
          <w:tcPr>
            <w:tcW w:w="637" w:type="dxa"/>
            <w:noWrap/>
            <w:hideMark/>
          </w:tcPr>
          <w:p w14:paraId="2B627DC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C812ED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EFA4C3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11867CC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15EF69" w14:textId="77777777" w:rsidR="00241DF0" w:rsidRPr="00241DF0" w:rsidRDefault="00241DF0">
            <w:r w:rsidRPr="00241DF0">
              <w:t>R5-246247</w:t>
            </w:r>
          </w:p>
        </w:tc>
        <w:tc>
          <w:tcPr>
            <w:tcW w:w="3119" w:type="dxa"/>
            <w:noWrap/>
            <w:hideMark/>
          </w:tcPr>
          <w:p w14:paraId="698E63A9" w14:textId="77777777" w:rsidR="00241DF0" w:rsidRPr="00241DF0" w:rsidRDefault="00241DF0">
            <w:r w:rsidRPr="00241DF0">
              <w:t>FR2 MU - General Updates in 38.521-3 Rx test cases</w:t>
            </w:r>
          </w:p>
        </w:tc>
        <w:tc>
          <w:tcPr>
            <w:tcW w:w="3049" w:type="dxa"/>
            <w:noWrap/>
            <w:hideMark/>
          </w:tcPr>
          <w:p w14:paraId="16924667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0B9AD3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E37A7F1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6832BDE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DABA413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CC25B59" w14:textId="77777777" w:rsidR="00241DF0" w:rsidRPr="00241DF0" w:rsidRDefault="00241DF0">
            <w:r w:rsidRPr="00241DF0">
              <w:t>1840</w:t>
            </w:r>
          </w:p>
        </w:tc>
        <w:tc>
          <w:tcPr>
            <w:tcW w:w="637" w:type="dxa"/>
            <w:noWrap/>
            <w:hideMark/>
          </w:tcPr>
          <w:p w14:paraId="0737354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03DDB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5E08DA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1429861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F6D68DB" w14:textId="77777777" w:rsidR="00241DF0" w:rsidRPr="00241DF0" w:rsidRDefault="00241DF0">
            <w:r w:rsidRPr="00241DF0">
              <w:t>R5-246248</w:t>
            </w:r>
          </w:p>
        </w:tc>
        <w:tc>
          <w:tcPr>
            <w:tcW w:w="3119" w:type="dxa"/>
            <w:noWrap/>
            <w:hideMark/>
          </w:tcPr>
          <w:p w14:paraId="535C8AD9" w14:textId="77777777" w:rsidR="00241DF0" w:rsidRPr="00241DF0" w:rsidRDefault="00241DF0">
            <w:r w:rsidRPr="00241DF0">
              <w:t>Addition of UE capability for new 3CC NRCA combos within FR1</w:t>
            </w:r>
          </w:p>
        </w:tc>
        <w:tc>
          <w:tcPr>
            <w:tcW w:w="3049" w:type="dxa"/>
            <w:noWrap/>
            <w:hideMark/>
          </w:tcPr>
          <w:p w14:paraId="20479940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2BA3E18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10600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440877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A98DBE9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253935AA" w14:textId="77777777" w:rsidR="00241DF0" w:rsidRPr="00241DF0" w:rsidRDefault="00241DF0">
            <w:r w:rsidRPr="00241DF0">
              <w:t>0708</w:t>
            </w:r>
          </w:p>
        </w:tc>
        <w:tc>
          <w:tcPr>
            <w:tcW w:w="637" w:type="dxa"/>
            <w:noWrap/>
            <w:hideMark/>
          </w:tcPr>
          <w:p w14:paraId="1ECC813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8504C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8140C52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33D2613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8094A0A" w14:textId="77777777" w:rsidR="00241DF0" w:rsidRPr="00241DF0" w:rsidRDefault="00241DF0">
            <w:r w:rsidRPr="00241DF0">
              <w:t>R5-246249</w:t>
            </w:r>
          </w:p>
        </w:tc>
        <w:tc>
          <w:tcPr>
            <w:tcW w:w="3119" w:type="dxa"/>
            <w:noWrap/>
            <w:hideMark/>
          </w:tcPr>
          <w:p w14:paraId="376A31E2" w14:textId="77777777" w:rsidR="00241DF0" w:rsidRPr="00241DF0" w:rsidRDefault="00241DF0">
            <w:r w:rsidRPr="00241DF0">
              <w:t>Addition of reference sensitivity TP analysis for new 3CC NRCA combos within FR1</w:t>
            </w:r>
          </w:p>
        </w:tc>
        <w:tc>
          <w:tcPr>
            <w:tcW w:w="3049" w:type="dxa"/>
            <w:noWrap/>
            <w:hideMark/>
          </w:tcPr>
          <w:p w14:paraId="00087330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4F30E9E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89948A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3143B4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A325DF9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494BCAC2" w14:textId="77777777" w:rsidR="00241DF0" w:rsidRPr="00241DF0" w:rsidRDefault="00241DF0">
            <w:r w:rsidRPr="00241DF0">
              <w:t>0947</w:t>
            </w:r>
          </w:p>
        </w:tc>
        <w:tc>
          <w:tcPr>
            <w:tcW w:w="637" w:type="dxa"/>
            <w:noWrap/>
            <w:hideMark/>
          </w:tcPr>
          <w:p w14:paraId="7BAE623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BFBE8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1ADE63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06F4774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E77DDA" w14:textId="77777777" w:rsidR="00241DF0" w:rsidRPr="00241DF0" w:rsidRDefault="00241DF0">
            <w:r w:rsidRPr="00241DF0">
              <w:t>R5-246255</w:t>
            </w:r>
          </w:p>
        </w:tc>
        <w:tc>
          <w:tcPr>
            <w:tcW w:w="3119" w:type="dxa"/>
            <w:noWrap/>
            <w:hideMark/>
          </w:tcPr>
          <w:p w14:paraId="53D3E0FF" w14:textId="77777777" w:rsidR="00241DF0" w:rsidRPr="00241DF0" w:rsidRDefault="00241DF0">
            <w:r w:rsidRPr="00241DF0">
              <w:t>Introduction of test channel bandwidths and test frequencies for band n105</w:t>
            </w:r>
          </w:p>
        </w:tc>
        <w:tc>
          <w:tcPr>
            <w:tcW w:w="3049" w:type="dxa"/>
            <w:noWrap/>
            <w:hideMark/>
          </w:tcPr>
          <w:p w14:paraId="026B7773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716CF7E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C6FCDD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6839428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B9BACF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2B4096E1" w14:textId="77777777" w:rsidR="00241DF0" w:rsidRPr="00241DF0" w:rsidRDefault="00241DF0">
            <w:r w:rsidRPr="00241DF0">
              <w:t>3334</w:t>
            </w:r>
          </w:p>
        </w:tc>
        <w:tc>
          <w:tcPr>
            <w:tcW w:w="637" w:type="dxa"/>
            <w:noWrap/>
            <w:hideMark/>
          </w:tcPr>
          <w:p w14:paraId="67E8FCF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3E928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877732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07A7AF8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90CEE2" w14:textId="77777777" w:rsidR="00241DF0" w:rsidRPr="00241DF0" w:rsidRDefault="00241DF0">
            <w:r w:rsidRPr="00241DF0">
              <w:t>R5-246256</w:t>
            </w:r>
          </w:p>
        </w:tc>
        <w:tc>
          <w:tcPr>
            <w:tcW w:w="3119" w:type="dxa"/>
            <w:noWrap/>
            <w:hideMark/>
          </w:tcPr>
          <w:p w14:paraId="2D5DAA1D" w14:textId="77777777" w:rsidR="00241DF0" w:rsidRPr="00241DF0" w:rsidRDefault="00241DF0">
            <w:r w:rsidRPr="00241DF0">
              <w:t>Signalling test frequencies for band n105</w:t>
            </w:r>
          </w:p>
        </w:tc>
        <w:tc>
          <w:tcPr>
            <w:tcW w:w="3049" w:type="dxa"/>
            <w:noWrap/>
            <w:hideMark/>
          </w:tcPr>
          <w:p w14:paraId="7D53F7AB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5BFF8A2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5634916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CF7D22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A469B28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11BB17CA" w14:textId="77777777" w:rsidR="00241DF0" w:rsidRPr="00241DF0" w:rsidRDefault="00241DF0">
            <w:r w:rsidRPr="00241DF0">
              <w:t>3335</w:t>
            </w:r>
          </w:p>
        </w:tc>
        <w:tc>
          <w:tcPr>
            <w:tcW w:w="637" w:type="dxa"/>
            <w:noWrap/>
            <w:hideMark/>
          </w:tcPr>
          <w:p w14:paraId="518C541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F8290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E30E48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3FDC6D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04CF6A" w14:textId="77777777" w:rsidR="00241DF0" w:rsidRPr="00241DF0" w:rsidRDefault="00241DF0">
            <w:r w:rsidRPr="00241DF0">
              <w:t>R5-246257</w:t>
            </w:r>
          </w:p>
        </w:tc>
        <w:tc>
          <w:tcPr>
            <w:tcW w:w="3119" w:type="dxa"/>
            <w:noWrap/>
            <w:hideMark/>
          </w:tcPr>
          <w:p w14:paraId="1E95F066" w14:textId="77777777" w:rsidR="00241DF0" w:rsidRPr="00241DF0" w:rsidRDefault="00241DF0">
            <w:r w:rsidRPr="00241DF0">
              <w:t>Demodulation test frequencies for band n105</w:t>
            </w:r>
          </w:p>
        </w:tc>
        <w:tc>
          <w:tcPr>
            <w:tcW w:w="3049" w:type="dxa"/>
            <w:noWrap/>
            <w:hideMark/>
          </w:tcPr>
          <w:p w14:paraId="79343931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38782C6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54BF8FA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E9B8A4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0159300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46B5378C" w14:textId="77777777" w:rsidR="00241DF0" w:rsidRPr="00241DF0" w:rsidRDefault="00241DF0">
            <w:r w:rsidRPr="00241DF0">
              <w:t>3336</w:t>
            </w:r>
          </w:p>
        </w:tc>
        <w:tc>
          <w:tcPr>
            <w:tcW w:w="637" w:type="dxa"/>
            <w:noWrap/>
            <w:hideMark/>
          </w:tcPr>
          <w:p w14:paraId="3120D9D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450E63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9D9EA8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5CD27F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6077A7" w14:textId="77777777" w:rsidR="00241DF0" w:rsidRPr="00241DF0" w:rsidRDefault="00241DF0">
            <w:r w:rsidRPr="00241DF0">
              <w:t>R5-246265</w:t>
            </w:r>
          </w:p>
        </w:tc>
        <w:tc>
          <w:tcPr>
            <w:tcW w:w="3119" w:type="dxa"/>
            <w:noWrap/>
            <w:hideMark/>
          </w:tcPr>
          <w:p w14:paraId="3DDAFA17" w14:textId="77777777" w:rsidR="00241DF0" w:rsidRPr="00241DF0" w:rsidRDefault="00241DF0">
            <w:r w:rsidRPr="00241DF0">
              <w:t>Addition of PC1 operation for bands 40, 42 and 106</w:t>
            </w:r>
          </w:p>
        </w:tc>
        <w:tc>
          <w:tcPr>
            <w:tcW w:w="3049" w:type="dxa"/>
            <w:noWrap/>
            <w:hideMark/>
          </w:tcPr>
          <w:p w14:paraId="14B91595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D4FDB4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9B5416" w14:textId="77777777" w:rsidR="00241DF0" w:rsidRPr="00241DF0" w:rsidRDefault="00241DF0">
            <w:r w:rsidRPr="00241DF0">
              <w:t>36.521-1</w:t>
            </w:r>
          </w:p>
        </w:tc>
        <w:tc>
          <w:tcPr>
            <w:tcW w:w="877" w:type="dxa"/>
            <w:noWrap/>
            <w:hideMark/>
          </w:tcPr>
          <w:p w14:paraId="30F5930E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817495D" w14:textId="77777777" w:rsidR="00241DF0" w:rsidRPr="00241DF0" w:rsidRDefault="00241DF0">
            <w:r w:rsidRPr="00241DF0">
              <w:t>LTE_NR_HPUE_FWVM_R18-UEConTest</w:t>
            </w:r>
          </w:p>
        </w:tc>
        <w:tc>
          <w:tcPr>
            <w:tcW w:w="680" w:type="dxa"/>
            <w:noWrap/>
            <w:hideMark/>
          </w:tcPr>
          <w:p w14:paraId="1066675B" w14:textId="77777777" w:rsidR="00241DF0" w:rsidRPr="00241DF0" w:rsidRDefault="00241DF0">
            <w:r w:rsidRPr="00241DF0">
              <w:t>5523</w:t>
            </w:r>
          </w:p>
        </w:tc>
        <w:tc>
          <w:tcPr>
            <w:tcW w:w="637" w:type="dxa"/>
            <w:noWrap/>
            <w:hideMark/>
          </w:tcPr>
          <w:p w14:paraId="4397B71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E58E86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3D927A4" w14:textId="77777777" w:rsidR="00241DF0" w:rsidRPr="00241DF0" w:rsidRDefault="00241DF0">
            <w:r w:rsidRPr="00241DF0">
              <w:t>RP-242694</w:t>
            </w:r>
          </w:p>
        </w:tc>
      </w:tr>
      <w:tr w:rsidR="004F179A" w:rsidRPr="00241DF0" w14:paraId="4F76313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627E42" w14:textId="77777777" w:rsidR="00241DF0" w:rsidRPr="00241DF0" w:rsidRDefault="00241DF0">
            <w:r w:rsidRPr="00241DF0">
              <w:t>R5-246266</w:t>
            </w:r>
          </w:p>
        </w:tc>
        <w:tc>
          <w:tcPr>
            <w:tcW w:w="3119" w:type="dxa"/>
            <w:noWrap/>
            <w:hideMark/>
          </w:tcPr>
          <w:p w14:paraId="679268D7" w14:textId="77777777" w:rsidR="00241DF0" w:rsidRPr="00241DF0" w:rsidRDefault="00241DF0">
            <w:r w:rsidRPr="00241DF0">
              <w:t>Addition of PC1 operation for band 12</w:t>
            </w:r>
          </w:p>
        </w:tc>
        <w:tc>
          <w:tcPr>
            <w:tcW w:w="3049" w:type="dxa"/>
            <w:noWrap/>
            <w:hideMark/>
          </w:tcPr>
          <w:p w14:paraId="76CCE927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A6F065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53CD11" w14:textId="77777777" w:rsidR="00241DF0" w:rsidRPr="00241DF0" w:rsidRDefault="00241DF0">
            <w:r w:rsidRPr="00241DF0">
              <w:t>36.521-1</w:t>
            </w:r>
          </w:p>
        </w:tc>
        <w:tc>
          <w:tcPr>
            <w:tcW w:w="877" w:type="dxa"/>
            <w:noWrap/>
            <w:hideMark/>
          </w:tcPr>
          <w:p w14:paraId="49EED04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9B8279A" w14:textId="77777777" w:rsidR="00241DF0" w:rsidRPr="00241DF0" w:rsidRDefault="00241DF0">
            <w:r w:rsidRPr="00241DF0">
              <w:t>LTE_NR_HPUE_FWVM_R18-UEConTest</w:t>
            </w:r>
          </w:p>
        </w:tc>
        <w:tc>
          <w:tcPr>
            <w:tcW w:w="680" w:type="dxa"/>
            <w:noWrap/>
            <w:hideMark/>
          </w:tcPr>
          <w:p w14:paraId="58D41E8D" w14:textId="77777777" w:rsidR="00241DF0" w:rsidRPr="00241DF0" w:rsidRDefault="00241DF0">
            <w:r w:rsidRPr="00241DF0">
              <w:t>5524</w:t>
            </w:r>
          </w:p>
        </w:tc>
        <w:tc>
          <w:tcPr>
            <w:tcW w:w="637" w:type="dxa"/>
            <w:noWrap/>
            <w:hideMark/>
          </w:tcPr>
          <w:p w14:paraId="5CA4FEB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0CD414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4DDF24" w14:textId="77777777" w:rsidR="00241DF0" w:rsidRPr="00241DF0" w:rsidRDefault="00241DF0">
            <w:r w:rsidRPr="00241DF0">
              <w:t>RP-242694</w:t>
            </w:r>
          </w:p>
        </w:tc>
      </w:tr>
      <w:tr w:rsidR="004F179A" w:rsidRPr="00241DF0" w14:paraId="6043505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4AA2E3" w14:textId="77777777" w:rsidR="00241DF0" w:rsidRPr="00241DF0" w:rsidRDefault="00241DF0">
            <w:r w:rsidRPr="00241DF0">
              <w:t>R5-246267</w:t>
            </w:r>
          </w:p>
        </w:tc>
        <w:tc>
          <w:tcPr>
            <w:tcW w:w="3119" w:type="dxa"/>
            <w:noWrap/>
            <w:hideMark/>
          </w:tcPr>
          <w:p w14:paraId="3E578FC5" w14:textId="77777777" w:rsidR="00241DF0" w:rsidRPr="00241DF0" w:rsidRDefault="00241DF0">
            <w:r w:rsidRPr="00241DF0">
              <w:t>Introduction of bands 12, 40, 42 and 106 for PC1 implementation capabilities</w:t>
            </w:r>
          </w:p>
        </w:tc>
        <w:tc>
          <w:tcPr>
            <w:tcW w:w="3049" w:type="dxa"/>
            <w:noWrap/>
            <w:hideMark/>
          </w:tcPr>
          <w:p w14:paraId="40333FF9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FF205C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D378D6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55CF544D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DE1EE69" w14:textId="77777777" w:rsidR="00241DF0" w:rsidRPr="00241DF0" w:rsidRDefault="00241DF0">
            <w:r w:rsidRPr="00241DF0">
              <w:t>LTE_NR_HPUE_FWVM_R18-UEConTest</w:t>
            </w:r>
          </w:p>
        </w:tc>
        <w:tc>
          <w:tcPr>
            <w:tcW w:w="680" w:type="dxa"/>
            <w:noWrap/>
            <w:hideMark/>
          </w:tcPr>
          <w:p w14:paraId="2F83DCDB" w14:textId="77777777" w:rsidR="00241DF0" w:rsidRPr="00241DF0" w:rsidRDefault="00241DF0">
            <w:r w:rsidRPr="00241DF0">
              <w:t>1045</w:t>
            </w:r>
          </w:p>
        </w:tc>
        <w:tc>
          <w:tcPr>
            <w:tcW w:w="637" w:type="dxa"/>
            <w:noWrap/>
            <w:hideMark/>
          </w:tcPr>
          <w:p w14:paraId="70BC859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B5CD48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5147FC" w14:textId="77777777" w:rsidR="00241DF0" w:rsidRPr="00241DF0" w:rsidRDefault="00241DF0">
            <w:r w:rsidRPr="00241DF0">
              <w:t>RP-242694</w:t>
            </w:r>
          </w:p>
        </w:tc>
      </w:tr>
      <w:tr w:rsidR="004F179A" w:rsidRPr="00241DF0" w14:paraId="0E64E7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16DB928" w14:textId="77777777" w:rsidR="00241DF0" w:rsidRPr="00241DF0" w:rsidRDefault="00241DF0">
            <w:r w:rsidRPr="00241DF0">
              <w:t>R5-246268</w:t>
            </w:r>
          </w:p>
        </w:tc>
        <w:tc>
          <w:tcPr>
            <w:tcW w:w="3119" w:type="dxa"/>
            <w:noWrap/>
            <w:hideMark/>
          </w:tcPr>
          <w:p w14:paraId="3964E9B5" w14:textId="77777777" w:rsidR="00241DF0" w:rsidRPr="00241DF0" w:rsidRDefault="00241DF0">
            <w:r w:rsidRPr="00241DF0">
              <w:t>Adding bands n100 and n101 note for NB blocking</w:t>
            </w:r>
          </w:p>
        </w:tc>
        <w:tc>
          <w:tcPr>
            <w:tcW w:w="3049" w:type="dxa"/>
            <w:noWrap/>
            <w:hideMark/>
          </w:tcPr>
          <w:p w14:paraId="6F6684BD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487DE7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B6F1C61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0A08D3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A55E72C" w14:textId="77777777" w:rsidR="00241DF0" w:rsidRPr="00241DF0" w:rsidRDefault="00241DF0">
            <w:r w:rsidRPr="00241DF0">
              <w:t>LTE_NR_HPUE_FWVM_R18-UEConTest</w:t>
            </w:r>
          </w:p>
        </w:tc>
        <w:tc>
          <w:tcPr>
            <w:tcW w:w="680" w:type="dxa"/>
            <w:noWrap/>
            <w:hideMark/>
          </w:tcPr>
          <w:p w14:paraId="6C92504F" w14:textId="77777777" w:rsidR="00241DF0" w:rsidRPr="00241DF0" w:rsidRDefault="00241DF0">
            <w:r w:rsidRPr="00241DF0">
              <w:t>2997</w:t>
            </w:r>
          </w:p>
        </w:tc>
        <w:tc>
          <w:tcPr>
            <w:tcW w:w="637" w:type="dxa"/>
            <w:noWrap/>
            <w:hideMark/>
          </w:tcPr>
          <w:p w14:paraId="441FD1E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3C521E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CB171BC" w14:textId="77777777" w:rsidR="00241DF0" w:rsidRPr="00241DF0" w:rsidRDefault="00241DF0">
            <w:r w:rsidRPr="00241DF0">
              <w:t>RP-242694</w:t>
            </w:r>
          </w:p>
        </w:tc>
      </w:tr>
      <w:tr w:rsidR="004F179A" w:rsidRPr="00241DF0" w14:paraId="44B0360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07832C" w14:textId="77777777" w:rsidR="00241DF0" w:rsidRPr="00241DF0" w:rsidRDefault="00241DF0">
            <w:r w:rsidRPr="00241DF0">
              <w:lastRenderedPageBreak/>
              <w:t>R5-246269</w:t>
            </w:r>
          </w:p>
        </w:tc>
        <w:tc>
          <w:tcPr>
            <w:tcW w:w="3119" w:type="dxa"/>
            <w:noWrap/>
            <w:hideMark/>
          </w:tcPr>
          <w:p w14:paraId="4B40066D" w14:textId="77777777" w:rsidR="00241DF0" w:rsidRPr="00241DF0" w:rsidRDefault="00241DF0">
            <w:r w:rsidRPr="00241DF0">
              <w:t>Adding refernce related to bands n100 and n101 NB blocking</w:t>
            </w:r>
          </w:p>
        </w:tc>
        <w:tc>
          <w:tcPr>
            <w:tcW w:w="3049" w:type="dxa"/>
            <w:noWrap/>
            <w:hideMark/>
          </w:tcPr>
          <w:p w14:paraId="72435C76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AF05C0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07213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692A01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2153D8C" w14:textId="77777777" w:rsidR="00241DF0" w:rsidRPr="00241DF0" w:rsidRDefault="00241DF0">
            <w:r w:rsidRPr="00241DF0">
              <w:t>LTE_NR_HPUE_FWVM_R18-UEConTest</w:t>
            </w:r>
          </w:p>
        </w:tc>
        <w:tc>
          <w:tcPr>
            <w:tcW w:w="680" w:type="dxa"/>
            <w:noWrap/>
            <w:hideMark/>
          </w:tcPr>
          <w:p w14:paraId="23E6F981" w14:textId="77777777" w:rsidR="00241DF0" w:rsidRPr="00241DF0" w:rsidRDefault="00241DF0">
            <w:r w:rsidRPr="00241DF0">
              <w:t>2998</w:t>
            </w:r>
          </w:p>
        </w:tc>
        <w:tc>
          <w:tcPr>
            <w:tcW w:w="637" w:type="dxa"/>
            <w:noWrap/>
            <w:hideMark/>
          </w:tcPr>
          <w:p w14:paraId="6EFE94F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A4BB8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BB7CD1" w14:textId="77777777" w:rsidR="00241DF0" w:rsidRPr="00241DF0" w:rsidRDefault="00241DF0">
            <w:r w:rsidRPr="00241DF0">
              <w:t>RP-242694</w:t>
            </w:r>
          </w:p>
        </w:tc>
      </w:tr>
      <w:tr w:rsidR="004F179A" w:rsidRPr="00241DF0" w14:paraId="53CD15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7160EDA" w14:textId="77777777" w:rsidR="00241DF0" w:rsidRPr="00241DF0" w:rsidRDefault="00241DF0">
            <w:r w:rsidRPr="00241DF0">
              <w:t>R5-246270</w:t>
            </w:r>
          </w:p>
        </w:tc>
        <w:tc>
          <w:tcPr>
            <w:tcW w:w="3119" w:type="dxa"/>
            <w:noWrap/>
            <w:hideMark/>
          </w:tcPr>
          <w:p w14:paraId="64448647" w14:textId="77777777" w:rsidR="00241DF0" w:rsidRPr="00241DF0" w:rsidRDefault="00241DF0">
            <w:r w:rsidRPr="00241DF0">
              <w:t>Editorial CR implementation correction for n100 Low test CBW</w:t>
            </w:r>
          </w:p>
        </w:tc>
        <w:tc>
          <w:tcPr>
            <w:tcW w:w="3049" w:type="dxa"/>
            <w:noWrap/>
            <w:hideMark/>
          </w:tcPr>
          <w:p w14:paraId="33E03DC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284E76D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531B34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EB6915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CF29071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009C3717" w14:textId="77777777" w:rsidR="00241DF0" w:rsidRPr="00241DF0" w:rsidRDefault="00241DF0">
            <w:r w:rsidRPr="00241DF0">
              <w:t>3337</w:t>
            </w:r>
          </w:p>
        </w:tc>
        <w:tc>
          <w:tcPr>
            <w:tcW w:w="637" w:type="dxa"/>
            <w:noWrap/>
            <w:hideMark/>
          </w:tcPr>
          <w:p w14:paraId="03FA208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DBEDD9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46F90D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719459B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AEFFBC" w14:textId="77777777" w:rsidR="00241DF0" w:rsidRPr="00241DF0" w:rsidRDefault="00241DF0">
            <w:r w:rsidRPr="00241DF0">
              <w:t>R5-246272</w:t>
            </w:r>
          </w:p>
        </w:tc>
        <w:tc>
          <w:tcPr>
            <w:tcW w:w="3119" w:type="dxa"/>
            <w:noWrap/>
            <w:hideMark/>
          </w:tcPr>
          <w:p w14:paraId="3D95D8DE" w14:textId="77777777" w:rsidR="00241DF0" w:rsidRPr="00241DF0" w:rsidRDefault="00241DF0">
            <w:r w:rsidRPr="00241DF0">
              <w:t>CR implementation correction for band n85 receiver requirements</w:t>
            </w:r>
          </w:p>
        </w:tc>
        <w:tc>
          <w:tcPr>
            <w:tcW w:w="3049" w:type="dxa"/>
            <w:noWrap/>
            <w:hideMark/>
          </w:tcPr>
          <w:p w14:paraId="38AD8302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AA85F6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6099A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CF488F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C367280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FD35006" w14:textId="77777777" w:rsidR="00241DF0" w:rsidRPr="00241DF0" w:rsidRDefault="00241DF0">
            <w:r w:rsidRPr="00241DF0">
              <w:t>3000</w:t>
            </w:r>
          </w:p>
        </w:tc>
        <w:tc>
          <w:tcPr>
            <w:tcW w:w="637" w:type="dxa"/>
            <w:noWrap/>
            <w:hideMark/>
          </w:tcPr>
          <w:p w14:paraId="08B1C08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331C4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CFF26F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74AA53C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430065" w14:textId="77777777" w:rsidR="00241DF0" w:rsidRPr="00241DF0" w:rsidRDefault="00241DF0">
            <w:r w:rsidRPr="00241DF0">
              <w:t>R5-246273</w:t>
            </w:r>
          </w:p>
        </w:tc>
        <w:tc>
          <w:tcPr>
            <w:tcW w:w="3119" w:type="dxa"/>
            <w:noWrap/>
            <w:hideMark/>
          </w:tcPr>
          <w:p w14:paraId="1C731C01" w14:textId="77777777" w:rsidR="00241DF0" w:rsidRPr="00241DF0" w:rsidRDefault="00241DF0">
            <w:r w:rsidRPr="00241DF0">
              <w:t>Addition of 3 MHz CBW for Annexes C and D</w:t>
            </w:r>
          </w:p>
        </w:tc>
        <w:tc>
          <w:tcPr>
            <w:tcW w:w="3049" w:type="dxa"/>
            <w:noWrap/>
            <w:hideMark/>
          </w:tcPr>
          <w:p w14:paraId="070608C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2B088B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79639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0EF726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049044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131F590C" w14:textId="77777777" w:rsidR="00241DF0" w:rsidRPr="00241DF0" w:rsidRDefault="00241DF0">
            <w:r w:rsidRPr="00241DF0">
              <w:t>3001</w:t>
            </w:r>
          </w:p>
        </w:tc>
        <w:tc>
          <w:tcPr>
            <w:tcW w:w="637" w:type="dxa"/>
            <w:noWrap/>
            <w:hideMark/>
          </w:tcPr>
          <w:p w14:paraId="34A7DAC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7FFD3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215443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4948266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55DA18F" w14:textId="77777777" w:rsidR="00241DF0" w:rsidRPr="00241DF0" w:rsidRDefault="00241DF0">
            <w:r w:rsidRPr="00241DF0">
              <w:t>R5-246278</w:t>
            </w:r>
          </w:p>
        </w:tc>
        <w:tc>
          <w:tcPr>
            <w:tcW w:w="3119" w:type="dxa"/>
            <w:noWrap/>
            <w:hideMark/>
          </w:tcPr>
          <w:p w14:paraId="340BCCE2" w14:textId="77777777" w:rsidR="00241DF0" w:rsidRPr="00241DF0" w:rsidRDefault="00241DF0">
            <w:r w:rsidRPr="00241DF0">
              <w:t>Update of UE A-MPR Rel-18 CBWs 25,30,35 MHz for band n71 NS_35</w:t>
            </w:r>
          </w:p>
        </w:tc>
        <w:tc>
          <w:tcPr>
            <w:tcW w:w="3049" w:type="dxa"/>
            <w:noWrap/>
            <w:hideMark/>
          </w:tcPr>
          <w:p w14:paraId="43BFBD16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438197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35B5E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29070A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A3E9BAC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3EE6E9A1" w14:textId="77777777" w:rsidR="00241DF0" w:rsidRPr="00241DF0" w:rsidRDefault="00241DF0">
            <w:r w:rsidRPr="00241DF0">
              <w:t>3004</w:t>
            </w:r>
          </w:p>
        </w:tc>
        <w:tc>
          <w:tcPr>
            <w:tcW w:w="637" w:type="dxa"/>
            <w:noWrap/>
            <w:hideMark/>
          </w:tcPr>
          <w:p w14:paraId="3B9D9EA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8DC4C5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669F0D0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7DEAAD5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FF69BF4" w14:textId="77777777" w:rsidR="00241DF0" w:rsidRPr="00241DF0" w:rsidRDefault="00241DF0">
            <w:r w:rsidRPr="00241DF0">
              <w:t>R5-246279</w:t>
            </w:r>
          </w:p>
        </w:tc>
        <w:tc>
          <w:tcPr>
            <w:tcW w:w="3119" w:type="dxa"/>
            <w:noWrap/>
            <w:hideMark/>
          </w:tcPr>
          <w:p w14:paraId="62C9CB9C" w14:textId="77777777" w:rsidR="00241DF0" w:rsidRPr="00241DF0" w:rsidRDefault="00241DF0">
            <w:r w:rsidRPr="00241DF0">
              <w:t>Addition of 35 MHz CBW to NS_35 for Output power dynamics for Tx Diversity</w:t>
            </w:r>
          </w:p>
        </w:tc>
        <w:tc>
          <w:tcPr>
            <w:tcW w:w="3049" w:type="dxa"/>
            <w:noWrap/>
            <w:hideMark/>
          </w:tcPr>
          <w:p w14:paraId="72951621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2CDD209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A39169B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B24FD8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51F910B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70C1AC6" w14:textId="77777777" w:rsidR="00241DF0" w:rsidRPr="00241DF0" w:rsidRDefault="00241DF0">
            <w:r w:rsidRPr="00241DF0">
              <w:t>3005</w:t>
            </w:r>
          </w:p>
        </w:tc>
        <w:tc>
          <w:tcPr>
            <w:tcW w:w="637" w:type="dxa"/>
            <w:noWrap/>
            <w:hideMark/>
          </w:tcPr>
          <w:p w14:paraId="266C1E9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CDE0F5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DFEAACA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5EE6ED0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F09F2E0" w14:textId="77777777" w:rsidR="00241DF0" w:rsidRPr="00241DF0" w:rsidRDefault="00241DF0">
            <w:r w:rsidRPr="00241DF0">
              <w:t>R5-246283</w:t>
            </w:r>
          </w:p>
        </w:tc>
        <w:tc>
          <w:tcPr>
            <w:tcW w:w="3119" w:type="dxa"/>
            <w:noWrap/>
            <w:hideMark/>
          </w:tcPr>
          <w:p w14:paraId="2BB73B71" w14:textId="77777777" w:rsidR="00241DF0" w:rsidRPr="00241DF0" w:rsidRDefault="00241DF0">
            <w:r w:rsidRPr="00241DF0">
              <w:t>Correction to signalling test frequencies for bands n31 and n72</w:t>
            </w:r>
          </w:p>
        </w:tc>
        <w:tc>
          <w:tcPr>
            <w:tcW w:w="3049" w:type="dxa"/>
            <w:noWrap/>
            <w:hideMark/>
          </w:tcPr>
          <w:p w14:paraId="2F701D2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6889AA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A2551C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1BA7D57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0B5C660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2887F990" w14:textId="77777777" w:rsidR="00241DF0" w:rsidRPr="00241DF0" w:rsidRDefault="00241DF0">
            <w:r w:rsidRPr="00241DF0">
              <w:t>3338</w:t>
            </w:r>
          </w:p>
        </w:tc>
        <w:tc>
          <w:tcPr>
            <w:tcW w:w="637" w:type="dxa"/>
            <w:noWrap/>
            <w:hideMark/>
          </w:tcPr>
          <w:p w14:paraId="037DD4F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D60D94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7C8429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01FE33B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2071CC" w14:textId="77777777" w:rsidR="00241DF0" w:rsidRPr="00241DF0" w:rsidRDefault="00241DF0">
            <w:r w:rsidRPr="00241DF0">
              <w:t>R5-246284</w:t>
            </w:r>
          </w:p>
        </w:tc>
        <w:tc>
          <w:tcPr>
            <w:tcW w:w="3119" w:type="dxa"/>
            <w:noWrap/>
            <w:hideMark/>
          </w:tcPr>
          <w:p w14:paraId="63BA7ECA" w14:textId="77777777" w:rsidR="00241DF0" w:rsidRPr="00241DF0" w:rsidRDefault="00241DF0">
            <w:r w:rsidRPr="00241DF0">
              <w:t>Addition of new test case 13.1.1.1_1 for NB IoT NTN</w:t>
            </w:r>
          </w:p>
        </w:tc>
        <w:tc>
          <w:tcPr>
            <w:tcW w:w="3049" w:type="dxa"/>
            <w:noWrap/>
            <w:hideMark/>
          </w:tcPr>
          <w:p w14:paraId="049F09DE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771C70D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22C4AD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65DFD406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6D5C657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6226E17A" w14:textId="77777777" w:rsidR="00241DF0" w:rsidRPr="00241DF0" w:rsidRDefault="00241DF0">
            <w:r w:rsidRPr="00241DF0">
              <w:t>3054</w:t>
            </w:r>
          </w:p>
        </w:tc>
        <w:tc>
          <w:tcPr>
            <w:tcW w:w="637" w:type="dxa"/>
            <w:noWrap/>
            <w:hideMark/>
          </w:tcPr>
          <w:p w14:paraId="08A4F86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DAADF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516E38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6F86F12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138186" w14:textId="77777777" w:rsidR="00241DF0" w:rsidRPr="00241DF0" w:rsidRDefault="00241DF0">
            <w:r w:rsidRPr="00241DF0">
              <w:t>R5-246287</w:t>
            </w:r>
          </w:p>
        </w:tc>
        <w:tc>
          <w:tcPr>
            <w:tcW w:w="3119" w:type="dxa"/>
            <w:noWrap/>
            <w:hideMark/>
          </w:tcPr>
          <w:p w14:paraId="575CBD6F" w14:textId="77777777" w:rsidR="00241DF0" w:rsidRPr="00241DF0" w:rsidRDefault="00241DF0">
            <w:r w:rsidRPr="00241DF0">
              <w:t>Addition of new test case 13.1.1.2_1 for NB IoT NTN</w:t>
            </w:r>
          </w:p>
        </w:tc>
        <w:tc>
          <w:tcPr>
            <w:tcW w:w="3049" w:type="dxa"/>
            <w:noWrap/>
            <w:hideMark/>
          </w:tcPr>
          <w:p w14:paraId="1BDC2E4F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0A7EFE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E92F01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40BD1779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13A5C31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26EF9879" w14:textId="77777777" w:rsidR="00241DF0" w:rsidRPr="00241DF0" w:rsidRDefault="00241DF0">
            <w:r w:rsidRPr="00241DF0">
              <w:t>3057</w:t>
            </w:r>
          </w:p>
        </w:tc>
        <w:tc>
          <w:tcPr>
            <w:tcW w:w="637" w:type="dxa"/>
            <w:noWrap/>
            <w:hideMark/>
          </w:tcPr>
          <w:p w14:paraId="50B9172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7BADC2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69DD1D1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0F638D9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DD4D4A" w14:textId="77777777" w:rsidR="00241DF0" w:rsidRPr="00241DF0" w:rsidRDefault="00241DF0">
            <w:r w:rsidRPr="00241DF0">
              <w:t>R5-246288</w:t>
            </w:r>
          </w:p>
        </w:tc>
        <w:tc>
          <w:tcPr>
            <w:tcW w:w="3119" w:type="dxa"/>
            <w:noWrap/>
            <w:hideMark/>
          </w:tcPr>
          <w:p w14:paraId="12EAE2AF" w14:textId="77777777" w:rsidR="00241DF0" w:rsidRPr="00241DF0" w:rsidRDefault="00241DF0">
            <w:r w:rsidRPr="00241DF0">
              <w:t>Addition of new test case 13.1.1.3_1 for NB IoT NTN</w:t>
            </w:r>
          </w:p>
        </w:tc>
        <w:tc>
          <w:tcPr>
            <w:tcW w:w="3049" w:type="dxa"/>
            <w:noWrap/>
            <w:hideMark/>
          </w:tcPr>
          <w:p w14:paraId="5806FC09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12B7790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ABA012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0A289CCC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313F1CF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3F3078C7" w14:textId="77777777" w:rsidR="00241DF0" w:rsidRPr="00241DF0" w:rsidRDefault="00241DF0">
            <w:r w:rsidRPr="00241DF0">
              <w:t>3058</w:t>
            </w:r>
          </w:p>
        </w:tc>
        <w:tc>
          <w:tcPr>
            <w:tcW w:w="637" w:type="dxa"/>
            <w:noWrap/>
            <w:hideMark/>
          </w:tcPr>
          <w:p w14:paraId="4196375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AD5142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B726A45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617BFC7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3BC05B" w14:textId="77777777" w:rsidR="00241DF0" w:rsidRPr="00241DF0" w:rsidRDefault="00241DF0">
            <w:r w:rsidRPr="00241DF0">
              <w:t>R5-246294</w:t>
            </w:r>
          </w:p>
        </w:tc>
        <w:tc>
          <w:tcPr>
            <w:tcW w:w="3119" w:type="dxa"/>
            <w:noWrap/>
            <w:hideMark/>
          </w:tcPr>
          <w:p w14:paraId="044F4F7C" w14:textId="77777777" w:rsidR="00241DF0" w:rsidRPr="00241DF0" w:rsidRDefault="00241DF0">
            <w:r w:rsidRPr="00241DF0">
              <w:t>Addition of band 253 into test case 6.2A.1 UE MOP for category M1</w:t>
            </w:r>
          </w:p>
        </w:tc>
        <w:tc>
          <w:tcPr>
            <w:tcW w:w="3049" w:type="dxa"/>
            <w:noWrap/>
            <w:hideMark/>
          </w:tcPr>
          <w:p w14:paraId="71A8F53A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1568440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C0599D3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5DEB2E15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2253D431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0500193F" w14:textId="77777777" w:rsidR="00241DF0" w:rsidRPr="00241DF0" w:rsidRDefault="00241DF0">
            <w:r w:rsidRPr="00241DF0">
              <w:t>0048</w:t>
            </w:r>
          </w:p>
        </w:tc>
        <w:tc>
          <w:tcPr>
            <w:tcW w:w="637" w:type="dxa"/>
            <w:noWrap/>
            <w:hideMark/>
          </w:tcPr>
          <w:p w14:paraId="6FD5374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1B5FA1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47AB1B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3B94885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C91D412" w14:textId="77777777" w:rsidR="00241DF0" w:rsidRPr="00241DF0" w:rsidRDefault="00241DF0">
            <w:r w:rsidRPr="00241DF0">
              <w:lastRenderedPageBreak/>
              <w:t>R5-246295</w:t>
            </w:r>
          </w:p>
        </w:tc>
        <w:tc>
          <w:tcPr>
            <w:tcW w:w="3119" w:type="dxa"/>
            <w:noWrap/>
            <w:hideMark/>
          </w:tcPr>
          <w:p w14:paraId="3181AB21" w14:textId="77777777" w:rsidR="00241DF0" w:rsidRPr="00241DF0" w:rsidRDefault="00241DF0">
            <w:r w:rsidRPr="00241DF0">
              <w:t>Addition of band 253 into test case 6.2B.1 UE MOP for category NB1 and NB2</w:t>
            </w:r>
          </w:p>
        </w:tc>
        <w:tc>
          <w:tcPr>
            <w:tcW w:w="3049" w:type="dxa"/>
            <w:noWrap/>
            <w:hideMark/>
          </w:tcPr>
          <w:p w14:paraId="568EDCBD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3F1E8B9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DF2868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391DE8DC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4B7B19E9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4C9DDF41" w14:textId="77777777" w:rsidR="00241DF0" w:rsidRPr="00241DF0" w:rsidRDefault="00241DF0">
            <w:r w:rsidRPr="00241DF0">
              <w:t>0049</w:t>
            </w:r>
          </w:p>
        </w:tc>
        <w:tc>
          <w:tcPr>
            <w:tcW w:w="637" w:type="dxa"/>
            <w:noWrap/>
            <w:hideMark/>
          </w:tcPr>
          <w:p w14:paraId="5F8A91C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206B4D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6537AA3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7DCDC4D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C3F7C99" w14:textId="77777777" w:rsidR="00241DF0" w:rsidRPr="00241DF0" w:rsidRDefault="00241DF0">
            <w:r w:rsidRPr="00241DF0">
              <w:t>R5-246296</w:t>
            </w:r>
          </w:p>
        </w:tc>
        <w:tc>
          <w:tcPr>
            <w:tcW w:w="3119" w:type="dxa"/>
            <w:noWrap/>
            <w:hideMark/>
          </w:tcPr>
          <w:p w14:paraId="3A9BD140" w14:textId="77777777" w:rsidR="00241DF0" w:rsidRPr="00241DF0" w:rsidRDefault="00241DF0">
            <w:r w:rsidRPr="00241DF0">
              <w:t>Addition of band 253 into test case 6.5A.4.3 Spurious emission band UE co-existence for category M1</w:t>
            </w:r>
          </w:p>
        </w:tc>
        <w:tc>
          <w:tcPr>
            <w:tcW w:w="3049" w:type="dxa"/>
            <w:noWrap/>
            <w:hideMark/>
          </w:tcPr>
          <w:p w14:paraId="06B74BA9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2EE3F82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B46BB3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7694A94F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4030427F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1673D349" w14:textId="77777777" w:rsidR="00241DF0" w:rsidRPr="00241DF0" w:rsidRDefault="00241DF0">
            <w:r w:rsidRPr="00241DF0">
              <w:t>0050</w:t>
            </w:r>
          </w:p>
        </w:tc>
        <w:tc>
          <w:tcPr>
            <w:tcW w:w="637" w:type="dxa"/>
            <w:noWrap/>
            <w:hideMark/>
          </w:tcPr>
          <w:p w14:paraId="747D667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9D1DA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2C58009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04EB81A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064C31" w14:textId="77777777" w:rsidR="00241DF0" w:rsidRPr="00241DF0" w:rsidRDefault="00241DF0">
            <w:r w:rsidRPr="00241DF0">
              <w:t>R5-246297</w:t>
            </w:r>
          </w:p>
        </w:tc>
        <w:tc>
          <w:tcPr>
            <w:tcW w:w="3119" w:type="dxa"/>
            <w:noWrap/>
            <w:hideMark/>
          </w:tcPr>
          <w:p w14:paraId="3EA5E205" w14:textId="77777777" w:rsidR="00241DF0" w:rsidRPr="00241DF0" w:rsidRDefault="00241DF0">
            <w:r w:rsidRPr="00241DF0">
              <w:t>Addition of band 253 into test case 6.5B.4.3 Spurious emission band UE co-existence for category NB1 and NB2</w:t>
            </w:r>
          </w:p>
        </w:tc>
        <w:tc>
          <w:tcPr>
            <w:tcW w:w="3049" w:type="dxa"/>
            <w:noWrap/>
            <w:hideMark/>
          </w:tcPr>
          <w:p w14:paraId="7CDCBB12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6CD5E1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454646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50A5D78D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054B1A30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2D384E5F" w14:textId="77777777" w:rsidR="00241DF0" w:rsidRPr="00241DF0" w:rsidRDefault="00241DF0">
            <w:r w:rsidRPr="00241DF0">
              <w:t>0051</w:t>
            </w:r>
          </w:p>
        </w:tc>
        <w:tc>
          <w:tcPr>
            <w:tcW w:w="637" w:type="dxa"/>
            <w:noWrap/>
            <w:hideMark/>
          </w:tcPr>
          <w:p w14:paraId="64236F6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E7665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10070E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1BC47F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DA784D" w14:textId="77777777" w:rsidR="00241DF0" w:rsidRPr="00241DF0" w:rsidRDefault="00241DF0">
            <w:r w:rsidRPr="00241DF0">
              <w:t>R5-246299</w:t>
            </w:r>
          </w:p>
        </w:tc>
        <w:tc>
          <w:tcPr>
            <w:tcW w:w="3119" w:type="dxa"/>
            <w:noWrap/>
            <w:hideMark/>
          </w:tcPr>
          <w:p w14:paraId="2D46137E" w14:textId="77777777" w:rsidR="00241DF0" w:rsidRPr="00241DF0" w:rsidRDefault="00241DF0">
            <w:r w:rsidRPr="00241DF0">
              <w:t>Addition of band 253 into test case 7.6A.2 In-band blocking for category M1</w:t>
            </w:r>
          </w:p>
        </w:tc>
        <w:tc>
          <w:tcPr>
            <w:tcW w:w="3049" w:type="dxa"/>
            <w:noWrap/>
            <w:hideMark/>
          </w:tcPr>
          <w:p w14:paraId="7466835D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4F544BF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F3D4E4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783B2091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0F5D50B1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09ED4D14" w14:textId="77777777" w:rsidR="00241DF0" w:rsidRPr="00241DF0" w:rsidRDefault="00241DF0">
            <w:r w:rsidRPr="00241DF0">
              <w:t>0053</w:t>
            </w:r>
          </w:p>
        </w:tc>
        <w:tc>
          <w:tcPr>
            <w:tcW w:w="637" w:type="dxa"/>
            <w:noWrap/>
            <w:hideMark/>
          </w:tcPr>
          <w:p w14:paraId="6FB2A34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32E984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95ED7C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32C7C98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535002" w14:textId="77777777" w:rsidR="00241DF0" w:rsidRPr="00241DF0" w:rsidRDefault="00241DF0">
            <w:r w:rsidRPr="00241DF0">
              <w:t>R5-246300</w:t>
            </w:r>
          </w:p>
        </w:tc>
        <w:tc>
          <w:tcPr>
            <w:tcW w:w="3119" w:type="dxa"/>
            <w:noWrap/>
            <w:hideMark/>
          </w:tcPr>
          <w:p w14:paraId="033143AF" w14:textId="77777777" w:rsidR="00241DF0" w:rsidRPr="00241DF0" w:rsidRDefault="00241DF0">
            <w:r w:rsidRPr="00241DF0">
              <w:t>Addition of band 253 into test case 7.6A.3 Out-of-band blocking for category M1</w:t>
            </w:r>
          </w:p>
        </w:tc>
        <w:tc>
          <w:tcPr>
            <w:tcW w:w="3049" w:type="dxa"/>
            <w:noWrap/>
            <w:hideMark/>
          </w:tcPr>
          <w:p w14:paraId="13FE33B8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467BE3F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E4AE4E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74FFB5AF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10E9E221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7794C0A9" w14:textId="77777777" w:rsidR="00241DF0" w:rsidRPr="00241DF0" w:rsidRDefault="00241DF0">
            <w:r w:rsidRPr="00241DF0">
              <w:t>0054</w:t>
            </w:r>
          </w:p>
        </w:tc>
        <w:tc>
          <w:tcPr>
            <w:tcW w:w="637" w:type="dxa"/>
            <w:noWrap/>
            <w:hideMark/>
          </w:tcPr>
          <w:p w14:paraId="20B007D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C295AB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89B3E8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7B853AB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8B6928" w14:textId="77777777" w:rsidR="00241DF0" w:rsidRPr="00241DF0" w:rsidRDefault="00241DF0">
            <w:r w:rsidRPr="00241DF0">
              <w:t>R5-246301</w:t>
            </w:r>
          </w:p>
        </w:tc>
        <w:tc>
          <w:tcPr>
            <w:tcW w:w="3119" w:type="dxa"/>
            <w:noWrap/>
            <w:hideMark/>
          </w:tcPr>
          <w:p w14:paraId="404DFBF2" w14:textId="77777777" w:rsidR="00241DF0" w:rsidRPr="00241DF0" w:rsidRDefault="00241DF0">
            <w:r w:rsidRPr="00241DF0">
              <w:t>Addition of band 253 into test case 7.6B.3 Out-of-band blocking for category NB1 and NB2</w:t>
            </w:r>
          </w:p>
        </w:tc>
        <w:tc>
          <w:tcPr>
            <w:tcW w:w="3049" w:type="dxa"/>
            <w:noWrap/>
            <w:hideMark/>
          </w:tcPr>
          <w:p w14:paraId="0AC759A5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4661663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9C52BC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051EB398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05DC71AA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75013702" w14:textId="77777777" w:rsidR="00241DF0" w:rsidRPr="00241DF0" w:rsidRDefault="00241DF0">
            <w:r w:rsidRPr="00241DF0">
              <w:t>0055</w:t>
            </w:r>
          </w:p>
        </w:tc>
        <w:tc>
          <w:tcPr>
            <w:tcW w:w="637" w:type="dxa"/>
            <w:noWrap/>
            <w:hideMark/>
          </w:tcPr>
          <w:p w14:paraId="4AA8470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4B9C8C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57A5EC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4B99DC6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2A01C7" w14:textId="77777777" w:rsidR="00241DF0" w:rsidRPr="00241DF0" w:rsidRDefault="00241DF0">
            <w:r w:rsidRPr="00241DF0">
              <w:t>R5-246304</w:t>
            </w:r>
          </w:p>
        </w:tc>
        <w:tc>
          <w:tcPr>
            <w:tcW w:w="3119" w:type="dxa"/>
            <w:noWrap/>
            <w:hideMark/>
          </w:tcPr>
          <w:p w14:paraId="039308D6" w14:textId="77777777" w:rsidR="00241DF0" w:rsidRPr="00241DF0" w:rsidRDefault="00241DF0">
            <w:r w:rsidRPr="00241DF0">
              <w:t>Update of A-MPR TC 6.2A.3 for NS_24</w:t>
            </w:r>
          </w:p>
        </w:tc>
        <w:tc>
          <w:tcPr>
            <w:tcW w:w="3049" w:type="dxa"/>
            <w:noWrap/>
            <w:hideMark/>
          </w:tcPr>
          <w:p w14:paraId="3AC6AF8B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7EC813F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CB355DB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66F18C19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5B98773E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03236F67" w14:textId="77777777" w:rsidR="00241DF0" w:rsidRPr="00241DF0" w:rsidRDefault="00241DF0">
            <w:r w:rsidRPr="00241DF0">
              <w:t>0058</w:t>
            </w:r>
          </w:p>
        </w:tc>
        <w:tc>
          <w:tcPr>
            <w:tcW w:w="637" w:type="dxa"/>
            <w:noWrap/>
            <w:hideMark/>
          </w:tcPr>
          <w:p w14:paraId="017568C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419A8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FD0E2CE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65EEA4A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A8FFC2" w14:textId="77777777" w:rsidR="00241DF0" w:rsidRPr="00241DF0" w:rsidRDefault="00241DF0">
            <w:r w:rsidRPr="00241DF0">
              <w:t>R5-246305</w:t>
            </w:r>
          </w:p>
        </w:tc>
        <w:tc>
          <w:tcPr>
            <w:tcW w:w="3119" w:type="dxa"/>
            <w:noWrap/>
            <w:hideMark/>
          </w:tcPr>
          <w:p w14:paraId="366892FD" w14:textId="77777777" w:rsidR="00241DF0" w:rsidRPr="00241DF0" w:rsidRDefault="00241DF0">
            <w:r w:rsidRPr="00241DF0">
              <w:t>Update of A-MPR TC 6.2B.3 for NS_24</w:t>
            </w:r>
          </w:p>
        </w:tc>
        <w:tc>
          <w:tcPr>
            <w:tcW w:w="3049" w:type="dxa"/>
            <w:noWrap/>
            <w:hideMark/>
          </w:tcPr>
          <w:p w14:paraId="64DBC1C2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0CC41FE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08ED68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00889EBA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143E0749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2AAA3A76" w14:textId="77777777" w:rsidR="00241DF0" w:rsidRPr="00241DF0" w:rsidRDefault="00241DF0">
            <w:r w:rsidRPr="00241DF0">
              <w:t>0059</w:t>
            </w:r>
          </w:p>
        </w:tc>
        <w:tc>
          <w:tcPr>
            <w:tcW w:w="637" w:type="dxa"/>
            <w:noWrap/>
            <w:hideMark/>
          </w:tcPr>
          <w:p w14:paraId="5F91960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F353B8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38CBC8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152CD43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3065B4" w14:textId="77777777" w:rsidR="00241DF0" w:rsidRPr="00241DF0" w:rsidRDefault="00241DF0">
            <w:r w:rsidRPr="00241DF0">
              <w:t>R5-246308</w:t>
            </w:r>
          </w:p>
        </w:tc>
        <w:tc>
          <w:tcPr>
            <w:tcW w:w="3119" w:type="dxa"/>
            <w:noWrap/>
            <w:hideMark/>
          </w:tcPr>
          <w:p w14:paraId="4EBA7099" w14:textId="77777777" w:rsidR="00241DF0" w:rsidRPr="00241DF0" w:rsidRDefault="00241DF0">
            <w:r w:rsidRPr="00241DF0">
              <w:t>Editorial update of TC 7.3A.0.5</w:t>
            </w:r>
          </w:p>
        </w:tc>
        <w:tc>
          <w:tcPr>
            <w:tcW w:w="3049" w:type="dxa"/>
            <w:noWrap/>
            <w:hideMark/>
          </w:tcPr>
          <w:p w14:paraId="617E7EFD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5611953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953A36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6E7196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AC6AB49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02A5D6B5" w14:textId="77777777" w:rsidR="00241DF0" w:rsidRPr="00241DF0" w:rsidRDefault="00241DF0">
            <w:r w:rsidRPr="00241DF0">
              <w:t>3007</w:t>
            </w:r>
          </w:p>
        </w:tc>
        <w:tc>
          <w:tcPr>
            <w:tcW w:w="637" w:type="dxa"/>
            <w:noWrap/>
            <w:hideMark/>
          </w:tcPr>
          <w:p w14:paraId="2F2A804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C88B35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354BEE9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14C7185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3D677FA" w14:textId="77777777" w:rsidR="00241DF0" w:rsidRPr="00241DF0" w:rsidRDefault="00241DF0">
            <w:r w:rsidRPr="00241DF0">
              <w:t>R5-246311</w:t>
            </w:r>
          </w:p>
        </w:tc>
        <w:tc>
          <w:tcPr>
            <w:tcW w:w="3119" w:type="dxa"/>
            <w:noWrap/>
            <w:hideMark/>
          </w:tcPr>
          <w:p w14:paraId="05C5B9E5" w14:textId="77777777" w:rsidR="00241DF0" w:rsidRPr="00241DF0" w:rsidRDefault="00241DF0">
            <w:r w:rsidRPr="00241DF0">
              <w:t>Removal of LTM L1-RSRP relative accuracy TC 6.7.17.1.2</w:t>
            </w:r>
          </w:p>
        </w:tc>
        <w:tc>
          <w:tcPr>
            <w:tcW w:w="3049" w:type="dxa"/>
            <w:noWrap/>
            <w:hideMark/>
          </w:tcPr>
          <w:p w14:paraId="0D793447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D13656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267D9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BAD84F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AD1DF07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0065E258" w14:textId="77777777" w:rsidR="00241DF0" w:rsidRPr="00241DF0" w:rsidRDefault="00241DF0">
            <w:r w:rsidRPr="00241DF0">
              <w:t>3494</w:t>
            </w:r>
          </w:p>
        </w:tc>
        <w:tc>
          <w:tcPr>
            <w:tcW w:w="637" w:type="dxa"/>
            <w:noWrap/>
            <w:hideMark/>
          </w:tcPr>
          <w:p w14:paraId="5FA8F26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F69431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43FF5D7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7A1733A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4FD9647" w14:textId="77777777" w:rsidR="00241DF0" w:rsidRPr="00241DF0" w:rsidRDefault="00241DF0">
            <w:r w:rsidRPr="00241DF0">
              <w:lastRenderedPageBreak/>
              <w:t>R5-246313</w:t>
            </w:r>
          </w:p>
        </w:tc>
        <w:tc>
          <w:tcPr>
            <w:tcW w:w="3119" w:type="dxa"/>
            <w:noWrap/>
            <w:hideMark/>
          </w:tcPr>
          <w:p w14:paraId="7F7ADF01" w14:textId="77777777" w:rsidR="00241DF0" w:rsidRPr="00241DF0" w:rsidRDefault="00241DF0">
            <w:r w:rsidRPr="00241DF0">
              <w:t>Update to message content of RSRP Range for NTN RACH cases</w:t>
            </w:r>
          </w:p>
        </w:tc>
        <w:tc>
          <w:tcPr>
            <w:tcW w:w="3049" w:type="dxa"/>
            <w:noWrap/>
            <w:hideMark/>
          </w:tcPr>
          <w:p w14:paraId="27CA38ED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40388D0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4860BCB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357F5FE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729030F5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20B31EBE" w14:textId="77777777" w:rsidR="00241DF0" w:rsidRPr="00241DF0" w:rsidRDefault="00241DF0">
            <w:r w:rsidRPr="00241DF0">
              <w:t>3060</w:t>
            </w:r>
          </w:p>
        </w:tc>
        <w:tc>
          <w:tcPr>
            <w:tcW w:w="637" w:type="dxa"/>
            <w:noWrap/>
            <w:hideMark/>
          </w:tcPr>
          <w:p w14:paraId="12AF1CB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2EC789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4DAD482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07229E4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265361" w14:textId="77777777" w:rsidR="00241DF0" w:rsidRPr="00241DF0" w:rsidRDefault="00241DF0">
            <w:r w:rsidRPr="00241DF0">
              <w:t>R5-246320</w:t>
            </w:r>
          </w:p>
        </w:tc>
        <w:tc>
          <w:tcPr>
            <w:tcW w:w="3119" w:type="dxa"/>
            <w:noWrap/>
            <w:hideMark/>
          </w:tcPr>
          <w:p w14:paraId="4459A0DB" w14:textId="77777777" w:rsidR="00241DF0" w:rsidRPr="00241DF0" w:rsidRDefault="00241DF0">
            <w:r w:rsidRPr="00241DF0">
              <w:t>Update test requirement for Redcap inter frequency test cases</w:t>
            </w:r>
          </w:p>
        </w:tc>
        <w:tc>
          <w:tcPr>
            <w:tcW w:w="3049" w:type="dxa"/>
            <w:noWrap/>
            <w:hideMark/>
          </w:tcPr>
          <w:p w14:paraId="3D7CCB9F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7F7BD53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CAEED1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DC9F34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87C56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EAD317A" w14:textId="77777777" w:rsidR="00241DF0" w:rsidRPr="00241DF0" w:rsidRDefault="00241DF0">
            <w:r w:rsidRPr="00241DF0">
              <w:t>3496</w:t>
            </w:r>
          </w:p>
        </w:tc>
        <w:tc>
          <w:tcPr>
            <w:tcW w:w="637" w:type="dxa"/>
            <w:noWrap/>
            <w:hideMark/>
          </w:tcPr>
          <w:p w14:paraId="454FD13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18FD4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3BA24CD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5C78F2E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1F8A92" w14:textId="77777777" w:rsidR="00241DF0" w:rsidRPr="00241DF0" w:rsidRDefault="00241DF0">
            <w:r w:rsidRPr="00241DF0">
              <w:t>R5-246321</w:t>
            </w:r>
          </w:p>
        </w:tc>
        <w:tc>
          <w:tcPr>
            <w:tcW w:w="3119" w:type="dxa"/>
            <w:noWrap/>
            <w:hideMark/>
          </w:tcPr>
          <w:p w14:paraId="1313EF63" w14:textId="77777777" w:rsidR="00241DF0" w:rsidRPr="00241DF0" w:rsidRDefault="00241DF0">
            <w:r w:rsidRPr="00241DF0">
              <w:t>Correction to LTE eCall over IMS test case 11.3.1</w:t>
            </w:r>
          </w:p>
        </w:tc>
        <w:tc>
          <w:tcPr>
            <w:tcW w:w="3049" w:type="dxa"/>
            <w:noWrap/>
            <w:hideMark/>
          </w:tcPr>
          <w:p w14:paraId="7ED37577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B39F58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8D3B33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7A24E75E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74CD0B2A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79323A92" w14:textId="77777777" w:rsidR="00241DF0" w:rsidRPr="00241DF0" w:rsidRDefault="00241DF0">
            <w:r w:rsidRPr="00241DF0">
              <w:t>5353</w:t>
            </w:r>
          </w:p>
        </w:tc>
        <w:tc>
          <w:tcPr>
            <w:tcW w:w="637" w:type="dxa"/>
            <w:noWrap/>
            <w:hideMark/>
          </w:tcPr>
          <w:p w14:paraId="16FDFE0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90750A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ADBEAF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2F83ECC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0B4BA8" w14:textId="77777777" w:rsidR="00241DF0" w:rsidRPr="00241DF0" w:rsidRDefault="00241DF0">
            <w:r w:rsidRPr="00241DF0">
              <w:t>R5-246322</w:t>
            </w:r>
          </w:p>
        </w:tc>
        <w:tc>
          <w:tcPr>
            <w:tcW w:w="3119" w:type="dxa"/>
            <w:noWrap/>
            <w:hideMark/>
          </w:tcPr>
          <w:p w14:paraId="7762274C" w14:textId="77777777" w:rsidR="00241DF0" w:rsidRPr="00241DF0" w:rsidRDefault="00241DF0">
            <w:r w:rsidRPr="00241DF0">
              <w:t>Update to applicability of test cases for Satellite Access</w:t>
            </w:r>
          </w:p>
        </w:tc>
        <w:tc>
          <w:tcPr>
            <w:tcW w:w="3049" w:type="dxa"/>
            <w:noWrap/>
            <w:hideMark/>
          </w:tcPr>
          <w:p w14:paraId="0B8A8274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141A7F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ED66708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23B7AB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EE0B25A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5D26ECAD" w14:textId="77777777" w:rsidR="00241DF0" w:rsidRPr="00241DF0" w:rsidRDefault="00241DF0">
            <w:r w:rsidRPr="00241DF0">
              <w:t>0492</w:t>
            </w:r>
          </w:p>
        </w:tc>
        <w:tc>
          <w:tcPr>
            <w:tcW w:w="637" w:type="dxa"/>
            <w:noWrap/>
            <w:hideMark/>
          </w:tcPr>
          <w:p w14:paraId="39529BB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12C806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47408C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671E111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31ECDA1" w14:textId="77777777" w:rsidR="00241DF0" w:rsidRPr="00241DF0" w:rsidRDefault="00241DF0">
            <w:r w:rsidRPr="00241DF0">
              <w:t>R5-246323</w:t>
            </w:r>
          </w:p>
        </w:tc>
        <w:tc>
          <w:tcPr>
            <w:tcW w:w="3119" w:type="dxa"/>
            <w:noWrap/>
            <w:hideMark/>
          </w:tcPr>
          <w:p w14:paraId="7FC37CB1" w14:textId="77777777" w:rsidR="00241DF0" w:rsidRPr="00241DF0" w:rsidRDefault="00241DF0">
            <w:r w:rsidRPr="00241DF0">
              <w:t>Update IE CandidateTCI-State</w:t>
            </w:r>
          </w:p>
        </w:tc>
        <w:tc>
          <w:tcPr>
            <w:tcW w:w="3049" w:type="dxa"/>
            <w:noWrap/>
            <w:hideMark/>
          </w:tcPr>
          <w:p w14:paraId="09937F06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19BD5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582505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4A9109E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35E1FF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632BCFDF" w14:textId="77777777" w:rsidR="00241DF0" w:rsidRPr="00241DF0" w:rsidRDefault="00241DF0">
            <w:r w:rsidRPr="00241DF0">
              <w:t>3339</w:t>
            </w:r>
          </w:p>
        </w:tc>
        <w:tc>
          <w:tcPr>
            <w:tcW w:w="637" w:type="dxa"/>
            <w:noWrap/>
            <w:hideMark/>
          </w:tcPr>
          <w:p w14:paraId="22D28ED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BF302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A79578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591C6F2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7833AF6" w14:textId="77777777" w:rsidR="00241DF0" w:rsidRPr="00241DF0" w:rsidRDefault="00241DF0">
            <w:r w:rsidRPr="00241DF0">
              <w:t>R5-246324</w:t>
            </w:r>
          </w:p>
        </w:tc>
        <w:tc>
          <w:tcPr>
            <w:tcW w:w="3119" w:type="dxa"/>
            <w:noWrap/>
            <w:hideMark/>
          </w:tcPr>
          <w:p w14:paraId="5079B666" w14:textId="77777777" w:rsidR="00241DF0" w:rsidRPr="00241DF0" w:rsidRDefault="00241DF0">
            <w:r w:rsidRPr="00241DF0">
              <w:t>Update IE CandidateTCI-UL-State</w:t>
            </w:r>
          </w:p>
        </w:tc>
        <w:tc>
          <w:tcPr>
            <w:tcW w:w="3049" w:type="dxa"/>
            <w:noWrap/>
            <w:hideMark/>
          </w:tcPr>
          <w:p w14:paraId="68574862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D22BC6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A36D6E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0A9C18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B72CE43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4E5F8EDF" w14:textId="77777777" w:rsidR="00241DF0" w:rsidRPr="00241DF0" w:rsidRDefault="00241DF0">
            <w:r w:rsidRPr="00241DF0">
              <w:t>3340</w:t>
            </w:r>
          </w:p>
        </w:tc>
        <w:tc>
          <w:tcPr>
            <w:tcW w:w="637" w:type="dxa"/>
            <w:noWrap/>
            <w:hideMark/>
          </w:tcPr>
          <w:p w14:paraId="42F8DEA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81D84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053C794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4A72AE3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E104B5" w14:textId="77777777" w:rsidR="00241DF0" w:rsidRPr="00241DF0" w:rsidRDefault="00241DF0">
            <w:r w:rsidRPr="00241DF0">
              <w:t>R5-246325</w:t>
            </w:r>
          </w:p>
        </w:tc>
        <w:tc>
          <w:tcPr>
            <w:tcW w:w="3119" w:type="dxa"/>
            <w:noWrap/>
            <w:hideMark/>
          </w:tcPr>
          <w:p w14:paraId="7D7E6FEA" w14:textId="77777777" w:rsidR="00241DF0" w:rsidRPr="00241DF0" w:rsidRDefault="00241DF0">
            <w:r w:rsidRPr="00241DF0">
              <w:t>Update IE EarlyUL-SyncConfig</w:t>
            </w:r>
          </w:p>
        </w:tc>
        <w:tc>
          <w:tcPr>
            <w:tcW w:w="3049" w:type="dxa"/>
            <w:noWrap/>
            <w:hideMark/>
          </w:tcPr>
          <w:p w14:paraId="76984DE1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D674DF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F27DEE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79FA88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310FDA3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2DDF31B4" w14:textId="77777777" w:rsidR="00241DF0" w:rsidRPr="00241DF0" w:rsidRDefault="00241DF0">
            <w:r w:rsidRPr="00241DF0">
              <w:t>3341</w:t>
            </w:r>
          </w:p>
        </w:tc>
        <w:tc>
          <w:tcPr>
            <w:tcW w:w="637" w:type="dxa"/>
            <w:noWrap/>
            <w:hideMark/>
          </w:tcPr>
          <w:p w14:paraId="668297E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0AB77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2D0056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2F52886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9379E9" w14:textId="77777777" w:rsidR="00241DF0" w:rsidRPr="00241DF0" w:rsidRDefault="00241DF0">
            <w:r w:rsidRPr="00241DF0">
              <w:t>R5-246326</w:t>
            </w:r>
          </w:p>
        </w:tc>
        <w:tc>
          <w:tcPr>
            <w:tcW w:w="3119" w:type="dxa"/>
            <w:noWrap/>
            <w:hideMark/>
          </w:tcPr>
          <w:p w14:paraId="30B89D03" w14:textId="77777777" w:rsidR="00241DF0" w:rsidRPr="00241DF0" w:rsidRDefault="00241DF0">
            <w:r w:rsidRPr="00241DF0">
              <w:t>Update IE LTM-TCI-Info</w:t>
            </w:r>
          </w:p>
        </w:tc>
        <w:tc>
          <w:tcPr>
            <w:tcW w:w="3049" w:type="dxa"/>
            <w:noWrap/>
            <w:hideMark/>
          </w:tcPr>
          <w:p w14:paraId="356C4CDD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084F0B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7136C5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F30AAC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15B98B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217BC42B" w14:textId="77777777" w:rsidR="00241DF0" w:rsidRPr="00241DF0" w:rsidRDefault="00241DF0">
            <w:r w:rsidRPr="00241DF0">
              <w:t>3342</w:t>
            </w:r>
          </w:p>
        </w:tc>
        <w:tc>
          <w:tcPr>
            <w:tcW w:w="637" w:type="dxa"/>
            <w:noWrap/>
            <w:hideMark/>
          </w:tcPr>
          <w:p w14:paraId="242161B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FAE76E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31387EE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69617BE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C47DA8C" w14:textId="77777777" w:rsidR="00241DF0" w:rsidRPr="00241DF0" w:rsidRDefault="00241DF0">
            <w:r w:rsidRPr="00241DF0">
              <w:t>R5-246327</w:t>
            </w:r>
          </w:p>
        </w:tc>
        <w:tc>
          <w:tcPr>
            <w:tcW w:w="3119" w:type="dxa"/>
            <w:noWrap/>
            <w:hideMark/>
          </w:tcPr>
          <w:p w14:paraId="3B97DB64" w14:textId="77777777" w:rsidR="00241DF0" w:rsidRPr="00241DF0" w:rsidRDefault="00241DF0">
            <w:r w:rsidRPr="00241DF0">
              <w:t>Corrections to UAS test case 10.1.4.2</w:t>
            </w:r>
          </w:p>
        </w:tc>
        <w:tc>
          <w:tcPr>
            <w:tcW w:w="3049" w:type="dxa"/>
            <w:noWrap/>
            <w:hideMark/>
          </w:tcPr>
          <w:p w14:paraId="4BC85D73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72DD888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7CC8CCC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D424673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295898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DCA2BDB" w14:textId="77777777" w:rsidR="00241DF0" w:rsidRPr="00241DF0" w:rsidRDefault="00241DF0">
            <w:r w:rsidRPr="00241DF0">
              <w:t>4668</w:t>
            </w:r>
          </w:p>
        </w:tc>
        <w:tc>
          <w:tcPr>
            <w:tcW w:w="637" w:type="dxa"/>
            <w:noWrap/>
            <w:hideMark/>
          </w:tcPr>
          <w:p w14:paraId="4001374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9B2FD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2BBCAD8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74573F1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BDA8EE0" w14:textId="77777777" w:rsidR="00241DF0" w:rsidRPr="00241DF0" w:rsidRDefault="00241DF0">
            <w:r w:rsidRPr="00241DF0">
              <w:t>R5-246328</w:t>
            </w:r>
          </w:p>
        </w:tc>
        <w:tc>
          <w:tcPr>
            <w:tcW w:w="3119" w:type="dxa"/>
            <w:noWrap/>
            <w:hideMark/>
          </w:tcPr>
          <w:p w14:paraId="6AA8184A" w14:textId="77777777" w:rsidR="00241DF0" w:rsidRPr="00241DF0" w:rsidRDefault="00241DF0">
            <w:r w:rsidRPr="00241DF0">
              <w:t>Corrections to UAS test case 10.1.4.3</w:t>
            </w:r>
          </w:p>
        </w:tc>
        <w:tc>
          <w:tcPr>
            <w:tcW w:w="3049" w:type="dxa"/>
            <w:noWrap/>
            <w:hideMark/>
          </w:tcPr>
          <w:p w14:paraId="4DB8C4D2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2FDD8B4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133F81B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1C2063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B744C3C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79D69BF" w14:textId="77777777" w:rsidR="00241DF0" w:rsidRPr="00241DF0" w:rsidRDefault="00241DF0">
            <w:r w:rsidRPr="00241DF0">
              <w:t>4669</w:t>
            </w:r>
          </w:p>
        </w:tc>
        <w:tc>
          <w:tcPr>
            <w:tcW w:w="637" w:type="dxa"/>
            <w:noWrap/>
            <w:hideMark/>
          </w:tcPr>
          <w:p w14:paraId="5CEE96F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822154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977B04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5DA3F32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21B3742" w14:textId="77777777" w:rsidR="00241DF0" w:rsidRPr="00241DF0" w:rsidRDefault="00241DF0">
            <w:r w:rsidRPr="00241DF0">
              <w:t>R5-246346</w:t>
            </w:r>
          </w:p>
        </w:tc>
        <w:tc>
          <w:tcPr>
            <w:tcW w:w="3119" w:type="dxa"/>
            <w:noWrap/>
            <w:hideMark/>
          </w:tcPr>
          <w:p w14:paraId="7923AEEC" w14:textId="77777777" w:rsidR="00241DF0" w:rsidRPr="00241DF0" w:rsidRDefault="00241DF0">
            <w:r w:rsidRPr="00241DF0">
              <w:t>Updates to RF PICS for Further NR mobility enhancements</w:t>
            </w:r>
          </w:p>
        </w:tc>
        <w:tc>
          <w:tcPr>
            <w:tcW w:w="3049" w:type="dxa"/>
            <w:noWrap/>
            <w:hideMark/>
          </w:tcPr>
          <w:p w14:paraId="68FA8CAB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2180F8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196AFE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A2A52F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4BC91AA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212CDD62" w14:textId="77777777" w:rsidR="00241DF0" w:rsidRPr="00241DF0" w:rsidRDefault="00241DF0">
            <w:r w:rsidRPr="00241DF0">
              <w:t>0712</w:t>
            </w:r>
          </w:p>
        </w:tc>
        <w:tc>
          <w:tcPr>
            <w:tcW w:w="637" w:type="dxa"/>
            <w:noWrap/>
            <w:hideMark/>
          </w:tcPr>
          <w:p w14:paraId="5135BC0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7B91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85874A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0CA8DB2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B5089E" w14:textId="77777777" w:rsidR="00241DF0" w:rsidRPr="00241DF0" w:rsidRDefault="00241DF0">
            <w:r w:rsidRPr="00241DF0">
              <w:t>R5-246347</w:t>
            </w:r>
          </w:p>
        </w:tc>
        <w:tc>
          <w:tcPr>
            <w:tcW w:w="3119" w:type="dxa"/>
            <w:noWrap/>
            <w:hideMark/>
          </w:tcPr>
          <w:p w14:paraId="3D189E98" w14:textId="77777777" w:rsidR="00241DF0" w:rsidRPr="00241DF0" w:rsidRDefault="00241DF0">
            <w:r w:rsidRPr="00241DF0">
              <w:t>Addition of IoT NTN band 253 for RF part</w:t>
            </w:r>
          </w:p>
        </w:tc>
        <w:tc>
          <w:tcPr>
            <w:tcW w:w="3049" w:type="dxa"/>
            <w:noWrap/>
            <w:hideMark/>
          </w:tcPr>
          <w:p w14:paraId="7488F72C" w14:textId="77777777" w:rsidR="00241DF0" w:rsidRPr="00241DF0" w:rsidRDefault="00241DF0">
            <w:r w:rsidRPr="00241DF0">
              <w:t>MediaTek Inc., Inmarsat, ViaSat</w:t>
            </w:r>
          </w:p>
        </w:tc>
        <w:tc>
          <w:tcPr>
            <w:tcW w:w="920" w:type="dxa"/>
            <w:noWrap/>
            <w:hideMark/>
          </w:tcPr>
          <w:p w14:paraId="748E6BA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C49480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0E81BA36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1D15694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76F31EA4" w14:textId="77777777" w:rsidR="00241DF0" w:rsidRPr="00241DF0" w:rsidRDefault="00241DF0">
            <w:r w:rsidRPr="00241DF0">
              <w:t>1489</w:t>
            </w:r>
          </w:p>
        </w:tc>
        <w:tc>
          <w:tcPr>
            <w:tcW w:w="637" w:type="dxa"/>
            <w:noWrap/>
            <w:hideMark/>
          </w:tcPr>
          <w:p w14:paraId="67EB603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D78B9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1285EF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4B97246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4EBF28F" w14:textId="77777777" w:rsidR="00241DF0" w:rsidRPr="00241DF0" w:rsidRDefault="00241DF0">
            <w:r w:rsidRPr="00241DF0">
              <w:t>R5-246348</w:t>
            </w:r>
          </w:p>
        </w:tc>
        <w:tc>
          <w:tcPr>
            <w:tcW w:w="3119" w:type="dxa"/>
            <w:noWrap/>
            <w:hideMark/>
          </w:tcPr>
          <w:p w14:paraId="2AC522CE" w14:textId="77777777" w:rsidR="00241DF0" w:rsidRPr="00241DF0" w:rsidRDefault="00241DF0">
            <w:r w:rsidRPr="00241DF0">
              <w:t>Addition of IoT NTN band 253 in band group list</w:t>
            </w:r>
          </w:p>
        </w:tc>
        <w:tc>
          <w:tcPr>
            <w:tcW w:w="3049" w:type="dxa"/>
            <w:noWrap/>
            <w:hideMark/>
          </w:tcPr>
          <w:p w14:paraId="67D4FDEB" w14:textId="77777777" w:rsidR="00241DF0" w:rsidRPr="00241DF0" w:rsidRDefault="00241DF0">
            <w:r w:rsidRPr="00241DF0">
              <w:t>MediaTek Inc., Inmarsat, ViaSat</w:t>
            </w:r>
          </w:p>
        </w:tc>
        <w:tc>
          <w:tcPr>
            <w:tcW w:w="920" w:type="dxa"/>
            <w:noWrap/>
            <w:hideMark/>
          </w:tcPr>
          <w:p w14:paraId="42F1F8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7E31FB9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3F44E615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13B805B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72B7FCE5" w14:textId="77777777" w:rsidR="00241DF0" w:rsidRPr="00241DF0" w:rsidRDefault="00241DF0">
            <w:r w:rsidRPr="00241DF0">
              <w:t>3064</w:t>
            </w:r>
          </w:p>
        </w:tc>
        <w:tc>
          <w:tcPr>
            <w:tcW w:w="637" w:type="dxa"/>
            <w:noWrap/>
            <w:hideMark/>
          </w:tcPr>
          <w:p w14:paraId="176DD53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B99EB9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F09BD6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75E6FDC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05C5E16" w14:textId="77777777" w:rsidR="00241DF0" w:rsidRPr="00241DF0" w:rsidRDefault="00241DF0">
            <w:r w:rsidRPr="00241DF0">
              <w:lastRenderedPageBreak/>
              <w:t>R5-246349</w:t>
            </w:r>
          </w:p>
        </w:tc>
        <w:tc>
          <w:tcPr>
            <w:tcW w:w="3119" w:type="dxa"/>
            <w:noWrap/>
            <w:hideMark/>
          </w:tcPr>
          <w:p w14:paraId="72921D39" w14:textId="77777777" w:rsidR="00241DF0" w:rsidRPr="00241DF0" w:rsidRDefault="00241DF0">
            <w:r w:rsidRPr="00241DF0">
              <w:t>Addition of IoT NTN band 253 in Operating bands and channel arrangement</w:t>
            </w:r>
          </w:p>
        </w:tc>
        <w:tc>
          <w:tcPr>
            <w:tcW w:w="3049" w:type="dxa"/>
            <w:noWrap/>
            <w:hideMark/>
          </w:tcPr>
          <w:p w14:paraId="6A780C7E" w14:textId="77777777" w:rsidR="00241DF0" w:rsidRPr="00241DF0" w:rsidRDefault="00241DF0">
            <w:r w:rsidRPr="00241DF0">
              <w:t>MediaTek Inc., Inmarsat, ViaSat</w:t>
            </w:r>
          </w:p>
        </w:tc>
        <w:tc>
          <w:tcPr>
            <w:tcW w:w="920" w:type="dxa"/>
            <w:noWrap/>
            <w:hideMark/>
          </w:tcPr>
          <w:p w14:paraId="7D6B0E1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F082C53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479926D2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597328BE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31EEF4CA" w14:textId="77777777" w:rsidR="00241DF0" w:rsidRPr="00241DF0" w:rsidRDefault="00241DF0">
            <w:r w:rsidRPr="00241DF0">
              <w:t>0060</w:t>
            </w:r>
          </w:p>
        </w:tc>
        <w:tc>
          <w:tcPr>
            <w:tcW w:w="637" w:type="dxa"/>
            <w:noWrap/>
            <w:hideMark/>
          </w:tcPr>
          <w:p w14:paraId="3731B53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901AB9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1F9013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0542DA1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A34D3B" w14:textId="77777777" w:rsidR="00241DF0" w:rsidRPr="00241DF0" w:rsidRDefault="00241DF0">
            <w:r w:rsidRPr="00241DF0">
              <w:t>R5-246350</w:t>
            </w:r>
          </w:p>
        </w:tc>
        <w:tc>
          <w:tcPr>
            <w:tcW w:w="3119" w:type="dxa"/>
            <w:noWrap/>
            <w:hideMark/>
          </w:tcPr>
          <w:p w14:paraId="48D6AD45" w14:textId="77777777" w:rsidR="00241DF0" w:rsidRPr="00241DF0" w:rsidRDefault="00241DF0">
            <w:r w:rsidRPr="00241DF0">
              <w:t>Addition of PICS for IoT NTN band 253</w:t>
            </w:r>
          </w:p>
        </w:tc>
        <w:tc>
          <w:tcPr>
            <w:tcW w:w="3049" w:type="dxa"/>
            <w:noWrap/>
            <w:hideMark/>
          </w:tcPr>
          <w:p w14:paraId="6EC20BED" w14:textId="77777777" w:rsidR="00241DF0" w:rsidRPr="00241DF0" w:rsidRDefault="00241DF0">
            <w:r w:rsidRPr="00241DF0">
              <w:t>MediaTek Inc., Inmarsat, ViaSat</w:t>
            </w:r>
          </w:p>
        </w:tc>
        <w:tc>
          <w:tcPr>
            <w:tcW w:w="920" w:type="dxa"/>
            <w:noWrap/>
            <w:hideMark/>
          </w:tcPr>
          <w:p w14:paraId="7AFC027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F7DDF5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300ADF8A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C2E7B50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0E3D7F29" w14:textId="77777777" w:rsidR="00241DF0" w:rsidRPr="00241DF0" w:rsidRDefault="00241DF0">
            <w:r w:rsidRPr="00241DF0">
              <w:t>1047</w:t>
            </w:r>
          </w:p>
        </w:tc>
        <w:tc>
          <w:tcPr>
            <w:tcW w:w="637" w:type="dxa"/>
            <w:noWrap/>
            <w:hideMark/>
          </w:tcPr>
          <w:p w14:paraId="68440C3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96001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68E1EDD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70CE51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B50A47" w14:textId="77777777" w:rsidR="00241DF0" w:rsidRPr="00241DF0" w:rsidRDefault="00241DF0">
            <w:r w:rsidRPr="00241DF0">
              <w:t>R5-246351</w:t>
            </w:r>
          </w:p>
        </w:tc>
        <w:tc>
          <w:tcPr>
            <w:tcW w:w="3119" w:type="dxa"/>
            <w:noWrap/>
            <w:hideMark/>
          </w:tcPr>
          <w:p w14:paraId="6C583DE7" w14:textId="77777777" w:rsidR="00241DF0" w:rsidRPr="00241DF0" w:rsidRDefault="00241DF0">
            <w:r w:rsidRPr="00241DF0">
              <w:t>Corrections to RF PICS</w:t>
            </w:r>
          </w:p>
        </w:tc>
        <w:tc>
          <w:tcPr>
            <w:tcW w:w="3049" w:type="dxa"/>
            <w:noWrap/>
            <w:hideMark/>
          </w:tcPr>
          <w:p w14:paraId="104BA75B" w14:textId="77777777" w:rsidR="00241DF0" w:rsidRPr="00241DF0" w:rsidRDefault="00241DF0">
            <w:r w:rsidRPr="00241DF0">
              <w:t>MediaTek Inc., SRTC</w:t>
            </w:r>
          </w:p>
        </w:tc>
        <w:tc>
          <w:tcPr>
            <w:tcW w:w="920" w:type="dxa"/>
            <w:noWrap/>
            <w:hideMark/>
          </w:tcPr>
          <w:p w14:paraId="65A6EB1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96F3C1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6D1217B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A25ABB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2386CDC" w14:textId="77777777" w:rsidR="00241DF0" w:rsidRPr="00241DF0" w:rsidRDefault="00241DF0">
            <w:r w:rsidRPr="00241DF0">
              <w:t>0713</w:t>
            </w:r>
          </w:p>
        </w:tc>
        <w:tc>
          <w:tcPr>
            <w:tcW w:w="637" w:type="dxa"/>
            <w:noWrap/>
            <w:hideMark/>
          </w:tcPr>
          <w:p w14:paraId="09B4F94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ECD06D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8B65D5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5B82919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08542A" w14:textId="77777777" w:rsidR="00241DF0" w:rsidRPr="00241DF0" w:rsidRDefault="00241DF0">
            <w:r w:rsidRPr="00241DF0">
              <w:t>R5-246352</w:t>
            </w:r>
          </w:p>
        </w:tc>
        <w:tc>
          <w:tcPr>
            <w:tcW w:w="3119" w:type="dxa"/>
            <w:noWrap/>
            <w:hideMark/>
          </w:tcPr>
          <w:p w14:paraId="78918D38" w14:textId="77777777" w:rsidR="00241DF0" w:rsidRPr="00241DF0" w:rsidRDefault="00241DF0">
            <w:r w:rsidRPr="00241DF0">
              <w:t>Correction to TC 6.6.18.3 and 6.6.18.4</w:t>
            </w:r>
          </w:p>
        </w:tc>
        <w:tc>
          <w:tcPr>
            <w:tcW w:w="3049" w:type="dxa"/>
            <w:noWrap/>
            <w:hideMark/>
          </w:tcPr>
          <w:p w14:paraId="02E3A5DE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CBC60B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D69C8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13FB74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467805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1B2E678" w14:textId="77777777" w:rsidR="00241DF0" w:rsidRPr="00241DF0" w:rsidRDefault="00241DF0">
            <w:r w:rsidRPr="00241DF0">
              <w:t>3497</w:t>
            </w:r>
          </w:p>
        </w:tc>
        <w:tc>
          <w:tcPr>
            <w:tcW w:w="637" w:type="dxa"/>
            <w:noWrap/>
            <w:hideMark/>
          </w:tcPr>
          <w:p w14:paraId="474035C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55CD9C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1AC19D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492C6C7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B17CA09" w14:textId="77777777" w:rsidR="00241DF0" w:rsidRPr="00241DF0" w:rsidRDefault="00241DF0">
            <w:r w:rsidRPr="00241DF0">
              <w:t>R5-246353</w:t>
            </w:r>
          </w:p>
        </w:tc>
        <w:tc>
          <w:tcPr>
            <w:tcW w:w="3119" w:type="dxa"/>
            <w:noWrap/>
            <w:hideMark/>
          </w:tcPr>
          <w:p w14:paraId="1AAE8AFF" w14:textId="77777777" w:rsidR="00241DF0" w:rsidRPr="00241DF0" w:rsidRDefault="00241DF0">
            <w:r w:rsidRPr="00241DF0">
              <w:t>Correction to MPR requirements for NB-IoT NTN</w:t>
            </w:r>
          </w:p>
        </w:tc>
        <w:tc>
          <w:tcPr>
            <w:tcW w:w="3049" w:type="dxa"/>
            <w:noWrap/>
            <w:hideMark/>
          </w:tcPr>
          <w:p w14:paraId="3517164E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988BBB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97478F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7FA10333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5F04BBF4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53AB665E" w14:textId="77777777" w:rsidR="00241DF0" w:rsidRPr="00241DF0" w:rsidRDefault="00241DF0">
            <w:r w:rsidRPr="00241DF0">
              <w:t>0061</w:t>
            </w:r>
          </w:p>
        </w:tc>
        <w:tc>
          <w:tcPr>
            <w:tcW w:w="637" w:type="dxa"/>
            <w:noWrap/>
            <w:hideMark/>
          </w:tcPr>
          <w:p w14:paraId="7182FF1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981C2A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214F5F5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44D5265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497DAD" w14:textId="77777777" w:rsidR="00241DF0" w:rsidRPr="00241DF0" w:rsidRDefault="00241DF0">
            <w:r w:rsidRPr="00241DF0">
              <w:t>R5-246354</w:t>
            </w:r>
          </w:p>
        </w:tc>
        <w:tc>
          <w:tcPr>
            <w:tcW w:w="3119" w:type="dxa"/>
            <w:noWrap/>
            <w:hideMark/>
          </w:tcPr>
          <w:p w14:paraId="46672007" w14:textId="77777777" w:rsidR="00241DF0" w:rsidRPr="00241DF0" w:rsidRDefault="00241DF0">
            <w:r w:rsidRPr="00241DF0">
              <w:t>Correction to MOP requirements on sTTI for eMTC NTN</w:t>
            </w:r>
          </w:p>
        </w:tc>
        <w:tc>
          <w:tcPr>
            <w:tcW w:w="3049" w:type="dxa"/>
            <w:noWrap/>
            <w:hideMark/>
          </w:tcPr>
          <w:p w14:paraId="7D447FA3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372394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0BBB7F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6D24D026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385239EA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4584A671" w14:textId="77777777" w:rsidR="00241DF0" w:rsidRPr="00241DF0" w:rsidRDefault="00241DF0">
            <w:r w:rsidRPr="00241DF0">
              <w:t>0062</w:t>
            </w:r>
          </w:p>
        </w:tc>
        <w:tc>
          <w:tcPr>
            <w:tcW w:w="637" w:type="dxa"/>
            <w:noWrap/>
            <w:hideMark/>
          </w:tcPr>
          <w:p w14:paraId="0CF20E2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14A9A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BC74AE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4930C18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2C4CAB" w14:textId="77777777" w:rsidR="00241DF0" w:rsidRPr="00241DF0" w:rsidRDefault="00241DF0">
            <w:r w:rsidRPr="00241DF0">
              <w:t>R5-246361</w:t>
            </w:r>
          </w:p>
        </w:tc>
        <w:tc>
          <w:tcPr>
            <w:tcW w:w="3119" w:type="dxa"/>
            <w:noWrap/>
            <w:hideMark/>
          </w:tcPr>
          <w:p w14:paraId="7E860207" w14:textId="77777777" w:rsidR="00241DF0" w:rsidRPr="00241DF0" w:rsidRDefault="00241DF0">
            <w:r w:rsidRPr="00241DF0">
              <w:t>Addition of IoT NTN band 253 for SIG part</w:t>
            </w:r>
          </w:p>
        </w:tc>
        <w:tc>
          <w:tcPr>
            <w:tcW w:w="3049" w:type="dxa"/>
            <w:noWrap/>
            <w:hideMark/>
          </w:tcPr>
          <w:p w14:paraId="7608B270" w14:textId="77777777" w:rsidR="00241DF0" w:rsidRPr="00241DF0" w:rsidRDefault="00241DF0">
            <w:r w:rsidRPr="00241DF0">
              <w:t>MediaTek Inc., Inmarsat, ViaSat</w:t>
            </w:r>
          </w:p>
        </w:tc>
        <w:tc>
          <w:tcPr>
            <w:tcW w:w="920" w:type="dxa"/>
            <w:noWrap/>
            <w:hideMark/>
          </w:tcPr>
          <w:p w14:paraId="45454E4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D7D687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094DB464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50E0E6A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074BA0D3" w14:textId="77777777" w:rsidR="00241DF0" w:rsidRPr="00241DF0" w:rsidRDefault="00241DF0">
            <w:r w:rsidRPr="00241DF0">
              <w:t>1490</w:t>
            </w:r>
          </w:p>
        </w:tc>
        <w:tc>
          <w:tcPr>
            <w:tcW w:w="637" w:type="dxa"/>
            <w:noWrap/>
            <w:hideMark/>
          </w:tcPr>
          <w:p w14:paraId="7B65677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C40000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4DC94F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703F60C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7D2C1C" w14:textId="77777777" w:rsidR="00241DF0" w:rsidRPr="00241DF0" w:rsidRDefault="00241DF0">
            <w:r w:rsidRPr="00241DF0">
              <w:t>R5-246362</w:t>
            </w:r>
          </w:p>
        </w:tc>
        <w:tc>
          <w:tcPr>
            <w:tcW w:w="3119" w:type="dxa"/>
            <w:noWrap/>
            <w:hideMark/>
          </w:tcPr>
          <w:p w14:paraId="531226BB" w14:textId="77777777" w:rsidR="00241DF0" w:rsidRPr="00241DF0" w:rsidRDefault="00241DF0">
            <w:r w:rsidRPr="00241DF0">
              <w:t>Update of TC 22.4.13a for IoT NTN band 253</w:t>
            </w:r>
          </w:p>
        </w:tc>
        <w:tc>
          <w:tcPr>
            <w:tcW w:w="3049" w:type="dxa"/>
            <w:noWrap/>
            <w:hideMark/>
          </w:tcPr>
          <w:p w14:paraId="7A64B7CF" w14:textId="77777777" w:rsidR="00241DF0" w:rsidRPr="00241DF0" w:rsidRDefault="00241DF0">
            <w:r w:rsidRPr="00241DF0">
              <w:t>MediaTek Inc., Inmarsat, ViaSat</w:t>
            </w:r>
          </w:p>
        </w:tc>
        <w:tc>
          <w:tcPr>
            <w:tcW w:w="920" w:type="dxa"/>
            <w:noWrap/>
            <w:hideMark/>
          </w:tcPr>
          <w:p w14:paraId="1E0B4BA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26192CB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64494E46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B4CB16D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783F8A98" w14:textId="77777777" w:rsidR="00241DF0" w:rsidRPr="00241DF0" w:rsidRDefault="00241DF0">
            <w:r w:rsidRPr="00241DF0">
              <w:t>5354</w:t>
            </w:r>
          </w:p>
        </w:tc>
        <w:tc>
          <w:tcPr>
            <w:tcW w:w="637" w:type="dxa"/>
            <w:noWrap/>
            <w:hideMark/>
          </w:tcPr>
          <w:p w14:paraId="38B4EDE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181E3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4C3FFC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0BB7EB1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701E36" w14:textId="77777777" w:rsidR="00241DF0" w:rsidRPr="00241DF0" w:rsidRDefault="00241DF0">
            <w:r w:rsidRPr="00241DF0">
              <w:t>R5-246363</w:t>
            </w:r>
          </w:p>
        </w:tc>
        <w:tc>
          <w:tcPr>
            <w:tcW w:w="3119" w:type="dxa"/>
            <w:noWrap/>
            <w:hideMark/>
          </w:tcPr>
          <w:p w14:paraId="4A43E3BF" w14:textId="77777777" w:rsidR="00241DF0" w:rsidRPr="00241DF0" w:rsidRDefault="00241DF0">
            <w:r w:rsidRPr="00241DF0">
              <w:t>Addition of PICS for IoT NTN band 253</w:t>
            </w:r>
          </w:p>
        </w:tc>
        <w:tc>
          <w:tcPr>
            <w:tcW w:w="3049" w:type="dxa"/>
            <w:noWrap/>
            <w:hideMark/>
          </w:tcPr>
          <w:p w14:paraId="2984DFF8" w14:textId="77777777" w:rsidR="00241DF0" w:rsidRPr="00241DF0" w:rsidRDefault="00241DF0">
            <w:r w:rsidRPr="00241DF0">
              <w:t>MediaTek Inc., Inmarsat, ViaSat</w:t>
            </w:r>
          </w:p>
        </w:tc>
        <w:tc>
          <w:tcPr>
            <w:tcW w:w="920" w:type="dxa"/>
            <w:noWrap/>
            <w:hideMark/>
          </w:tcPr>
          <w:p w14:paraId="6D9140B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86D350D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10991BF3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CD2063A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0045CDD2" w14:textId="77777777" w:rsidR="00241DF0" w:rsidRPr="00241DF0" w:rsidRDefault="00241DF0">
            <w:r w:rsidRPr="00241DF0">
              <w:t>1467</w:t>
            </w:r>
          </w:p>
        </w:tc>
        <w:tc>
          <w:tcPr>
            <w:tcW w:w="637" w:type="dxa"/>
            <w:noWrap/>
            <w:hideMark/>
          </w:tcPr>
          <w:p w14:paraId="10F5903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AB285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C365717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6A88D43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C2B41D" w14:textId="77777777" w:rsidR="00241DF0" w:rsidRPr="00241DF0" w:rsidRDefault="00241DF0">
            <w:r w:rsidRPr="00241DF0">
              <w:t>R5-246364</w:t>
            </w:r>
          </w:p>
        </w:tc>
        <w:tc>
          <w:tcPr>
            <w:tcW w:w="3119" w:type="dxa"/>
            <w:noWrap/>
            <w:hideMark/>
          </w:tcPr>
          <w:p w14:paraId="2D847F73" w14:textId="77777777" w:rsidR="00241DF0" w:rsidRPr="00241DF0" w:rsidRDefault="00241DF0">
            <w:r w:rsidRPr="00241DF0">
              <w:t>Correction to RRC IE RadioBearerConfig</w:t>
            </w:r>
          </w:p>
        </w:tc>
        <w:tc>
          <w:tcPr>
            <w:tcW w:w="3049" w:type="dxa"/>
            <w:noWrap/>
            <w:hideMark/>
          </w:tcPr>
          <w:p w14:paraId="4F1A1A1F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1D244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8DB282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5906085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77B70C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5A3A8AA" w14:textId="77777777" w:rsidR="00241DF0" w:rsidRPr="00241DF0" w:rsidRDefault="00241DF0">
            <w:r w:rsidRPr="00241DF0">
              <w:t>3345</w:t>
            </w:r>
          </w:p>
        </w:tc>
        <w:tc>
          <w:tcPr>
            <w:tcW w:w="637" w:type="dxa"/>
            <w:noWrap/>
            <w:hideMark/>
          </w:tcPr>
          <w:p w14:paraId="628A581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61B45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F4FFC24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5A942EA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E41DB15" w14:textId="77777777" w:rsidR="00241DF0" w:rsidRPr="00241DF0" w:rsidRDefault="00241DF0">
            <w:r w:rsidRPr="00241DF0">
              <w:t>R5-246365</w:t>
            </w:r>
          </w:p>
        </w:tc>
        <w:tc>
          <w:tcPr>
            <w:tcW w:w="3119" w:type="dxa"/>
            <w:noWrap/>
            <w:hideMark/>
          </w:tcPr>
          <w:p w14:paraId="5F7E88B2" w14:textId="77777777" w:rsidR="00241DF0" w:rsidRPr="00241DF0" w:rsidRDefault="00241DF0">
            <w:r w:rsidRPr="00241DF0">
              <w:t>Correction to RRC IE UE-CapabilityRequestFilterNR</w:t>
            </w:r>
          </w:p>
        </w:tc>
        <w:tc>
          <w:tcPr>
            <w:tcW w:w="3049" w:type="dxa"/>
            <w:noWrap/>
            <w:hideMark/>
          </w:tcPr>
          <w:p w14:paraId="144F0D3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E981F4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F3DA4E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20AA61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91E22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09E7F8A" w14:textId="77777777" w:rsidR="00241DF0" w:rsidRPr="00241DF0" w:rsidRDefault="00241DF0">
            <w:r w:rsidRPr="00241DF0">
              <w:t>3346</w:t>
            </w:r>
          </w:p>
        </w:tc>
        <w:tc>
          <w:tcPr>
            <w:tcW w:w="637" w:type="dxa"/>
            <w:noWrap/>
            <w:hideMark/>
          </w:tcPr>
          <w:p w14:paraId="5B8F848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DC467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C8878EF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09D3064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CEC7F7" w14:textId="77777777" w:rsidR="00241DF0" w:rsidRPr="00241DF0" w:rsidRDefault="00241DF0">
            <w:r w:rsidRPr="00241DF0">
              <w:t>R5-246366</w:t>
            </w:r>
          </w:p>
        </w:tc>
        <w:tc>
          <w:tcPr>
            <w:tcW w:w="3119" w:type="dxa"/>
            <w:noWrap/>
            <w:hideMark/>
          </w:tcPr>
          <w:p w14:paraId="74D9F58A" w14:textId="77777777" w:rsidR="00241DF0" w:rsidRPr="00241DF0" w:rsidRDefault="00241DF0">
            <w:r w:rsidRPr="00241DF0">
              <w:t>Addition of PICS for RedCap UE</w:t>
            </w:r>
          </w:p>
        </w:tc>
        <w:tc>
          <w:tcPr>
            <w:tcW w:w="3049" w:type="dxa"/>
            <w:noWrap/>
            <w:hideMark/>
          </w:tcPr>
          <w:p w14:paraId="68ADB2C8" w14:textId="77777777" w:rsidR="00241DF0" w:rsidRPr="00241DF0" w:rsidRDefault="00241DF0">
            <w:r w:rsidRPr="00241DF0">
              <w:t>MediaTek Inc., SRTC</w:t>
            </w:r>
          </w:p>
        </w:tc>
        <w:tc>
          <w:tcPr>
            <w:tcW w:w="920" w:type="dxa"/>
            <w:noWrap/>
            <w:hideMark/>
          </w:tcPr>
          <w:p w14:paraId="74963E0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D6EF2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4AA0BB9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349CB0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0FE9B58" w14:textId="77777777" w:rsidR="00241DF0" w:rsidRPr="00241DF0" w:rsidRDefault="00241DF0">
            <w:r w:rsidRPr="00241DF0">
              <w:t>0714</w:t>
            </w:r>
          </w:p>
        </w:tc>
        <w:tc>
          <w:tcPr>
            <w:tcW w:w="637" w:type="dxa"/>
            <w:noWrap/>
            <w:hideMark/>
          </w:tcPr>
          <w:p w14:paraId="129A439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320537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2F0B58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2CEAC84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FA40344" w14:textId="77777777" w:rsidR="00241DF0" w:rsidRPr="00241DF0" w:rsidRDefault="00241DF0">
            <w:r w:rsidRPr="00241DF0">
              <w:t>R5-246369</w:t>
            </w:r>
          </w:p>
        </w:tc>
        <w:tc>
          <w:tcPr>
            <w:tcW w:w="3119" w:type="dxa"/>
            <w:noWrap/>
            <w:hideMark/>
          </w:tcPr>
          <w:p w14:paraId="521E3A1E" w14:textId="77777777" w:rsidR="00241DF0" w:rsidRPr="00241DF0" w:rsidRDefault="00241DF0">
            <w:r w:rsidRPr="00241DF0">
              <w:t>Updates to MAC TC 7.1.1.3.2b</w:t>
            </w:r>
          </w:p>
        </w:tc>
        <w:tc>
          <w:tcPr>
            <w:tcW w:w="3049" w:type="dxa"/>
            <w:noWrap/>
            <w:hideMark/>
          </w:tcPr>
          <w:p w14:paraId="6CA878D2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AB29F2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907B2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ED154C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FAED07B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080C545" w14:textId="77777777" w:rsidR="00241DF0" w:rsidRPr="00241DF0" w:rsidRDefault="00241DF0">
            <w:r w:rsidRPr="00241DF0">
              <w:t>4678</w:t>
            </w:r>
          </w:p>
        </w:tc>
        <w:tc>
          <w:tcPr>
            <w:tcW w:w="637" w:type="dxa"/>
            <w:noWrap/>
            <w:hideMark/>
          </w:tcPr>
          <w:p w14:paraId="371C9F9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232E2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AFA21B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58DDCD1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11A61B" w14:textId="77777777" w:rsidR="00241DF0" w:rsidRPr="00241DF0" w:rsidRDefault="00241DF0">
            <w:r w:rsidRPr="00241DF0">
              <w:lastRenderedPageBreak/>
              <w:t>R5-246371</w:t>
            </w:r>
          </w:p>
        </w:tc>
        <w:tc>
          <w:tcPr>
            <w:tcW w:w="3119" w:type="dxa"/>
            <w:noWrap/>
            <w:hideMark/>
          </w:tcPr>
          <w:p w14:paraId="2E1E25A3" w14:textId="77777777" w:rsidR="00241DF0" w:rsidRPr="00241DF0" w:rsidRDefault="00241DF0">
            <w:r w:rsidRPr="00241DF0">
              <w:t>Updates to CHO TC 8.1.4.4.2</w:t>
            </w:r>
          </w:p>
        </w:tc>
        <w:tc>
          <w:tcPr>
            <w:tcW w:w="3049" w:type="dxa"/>
            <w:noWrap/>
            <w:hideMark/>
          </w:tcPr>
          <w:p w14:paraId="5596B129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E06F13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60CE2F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BD296A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8EA3347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1BBDDDAC" w14:textId="77777777" w:rsidR="00241DF0" w:rsidRPr="00241DF0" w:rsidRDefault="00241DF0">
            <w:r w:rsidRPr="00241DF0">
              <w:t>4680</w:t>
            </w:r>
          </w:p>
        </w:tc>
        <w:tc>
          <w:tcPr>
            <w:tcW w:w="637" w:type="dxa"/>
            <w:noWrap/>
            <w:hideMark/>
          </w:tcPr>
          <w:p w14:paraId="5DEDCFC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748B2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04F954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3EC211D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114FA2" w14:textId="77777777" w:rsidR="00241DF0" w:rsidRPr="00241DF0" w:rsidRDefault="00241DF0">
            <w:r w:rsidRPr="00241DF0">
              <w:t>R5-246372</w:t>
            </w:r>
          </w:p>
        </w:tc>
        <w:tc>
          <w:tcPr>
            <w:tcW w:w="3119" w:type="dxa"/>
            <w:noWrap/>
            <w:hideMark/>
          </w:tcPr>
          <w:p w14:paraId="4328CBC0" w14:textId="77777777" w:rsidR="00241DF0" w:rsidRPr="00241DF0" w:rsidRDefault="00241DF0">
            <w:r w:rsidRPr="00241DF0">
              <w:t>Updates to CHO TC 8.1.4.4.3</w:t>
            </w:r>
          </w:p>
        </w:tc>
        <w:tc>
          <w:tcPr>
            <w:tcW w:w="3049" w:type="dxa"/>
            <w:noWrap/>
            <w:hideMark/>
          </w:tcPr>
          <w:p w14:paraId="0F1D4CAF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9DC2C3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99F79A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3BCA7C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77E9A60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1EF5171D" w14:textId="77777777" w:rsidR="00241DF0" w:rsidRPr="00241DF0" w:rsidRDefault="00241DF0">
            <w:r w:rsidRPr="00241DF0">
              <w:t>4681</w:t>
            </w:r>
          </w:p>
        </w:tc>
        <w:tc>
          <w:tcPr>
            <w:tcW w:w="637" w:type="dxa"/>
            <w:noWrap/>
            <w:hideMark/>
          </w:tcPr>
          <w:p w14:paraId="3B847CE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4B809F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646D4F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35F2E53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3444E5" w14:textId="77777777" w:rsidR="00241DF0" w:rsidRPr="00241DF0" w:rsidRDefault="00241DF0">
            <w:r w:rsidRPr="00241DF0">
              <w:t>R5-246373</w:t>
            </w:r>
          </w:p>
        </w:tc>
        <w:tc>
          <w:tcPr>
            <w:tcW w:w="3119" w:type="dxa"/>
            <w:noWrap/>
            <w:hideMark/>
          </w:tcPr>
          <w:p w14:paraId="0E43D777" w14:textId="77777777" w:rsidR="00241DF0" w:rsidRPr="00241DF0" w:rsidRDefault="00241DF0">
            <w:r w:rsidRPr="00241DF0">
              <w:t>Updates to CHO TC 8.1.4.4.4</w:t>
            </w:r>
          </w:p>
        </w:tc>
        <w:tc>
          <w:tcPr>
            <w:tcW w:w="3049" w:type="dxa"/>
            <w:noWrap/>
            <w:hideMark/>
          </w:tcPr>
          <w:p w14:paraId="5BADB4A3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1C04A3F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12E9DB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5A2806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625B7D5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100A1EE1" w14:textId="77777777" w:rsidR="00241DF0" w:rsidRPr="00241DF0" w:rsidRDefault="00241DF0">
            <w:r w:rsidRPr="00241DF0">
              <w:t>4682</w:t>
            </w:r>
          </w:p>
        </w:tc>
        <w:tc>
          <w:tcPr>
            <w:tcW w:w="637" w:type="dxa"/>
            <w:noWrap/>
            <w:hideMark/>
          </w:tcPr>
          <w:p w14:paraId="6F4F4F9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0AC3F7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0CD276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2BA8990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2503BA2" w14:textId="77777777" w:rsidR="00241DF0" w:rsidRPr="00241DF0" w:rsidRDefault="00241DF0">
            <w:r w:rsidRPr="00241DF0">
              <w:t>R5-246376</w:t>
            </w:r>
          </w:p>
        </w:tc>
        <w:tc>
          <w:tcPr>
            <w:tcW w:w="3119" w:type="dxa"/>
            <w:noWrap/>
            <w:hideMark/>
          </w:tcPr>
          <w:p w14:paraId="1B0C88BA" w14:textId="77777777" w:rsidR="00241DF0" w:rsidRPr="00241DF0" w:rsidRDefault="00241DF0">
            <w:r w:rsidRPr="00241DF0">
              <w:t>Correction to MDT enh. TC 8.1.6.1.3.8 and 8.1.6.1.3.9</w:t>
            </w:r>
          </w:p>
        </w:tc>
        <w:tc>
          <w:tcPr>
            <w:tcW w:w="3049" w:type="dxa"/>
            <w:noWrap/>
            <w:hideMark/>
          </w:tcPr>
          <w:p w14:paraId="4AE5F700" w14:textId="77777777" w:rsidR="00241DF0" w:rsidRPr="00241DF0" w:rsidRDefault="00241DF0">
            <w:r w:rsidRPr="00241DF0">
              <w:t>MediaTek Inc., SRTC</w:t>
            </w:r>
          </w:p>
        </w:tc>
        <w:tc>
          <w:tcPr>
            <w:tcW w:w="920" w:type="dxa"/>
            <w:noWrap/>
            <w:hideMark/>
          </w:tcPr>
          <w:p w14:paraId="419797F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AD897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F7E7C0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26A145A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A9BB6DC" w14:textId="77777777" w:rsidR="00241DF0" w:rsidRPr="00241DF0" w:rsidRDefault="00241DF0">
            <w:r w:rsidRPr="00241DF0">
              <w:t>4685</w:t>
            </w:r>
          </w:p>
        </w:tc>
        <w:tc>
          <w:tcPr>
            <w:tcW w:w="637" w:type="dxa"/>
            <w:noWrap/>
            <w:hideMark/>
          </w:tcPr>
          <w:p w14:paraId="62C2DA8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4762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8BB4ED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42995AF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E036C78" w14:textId="77777777" w:rsidR="00241DF0" w:rsidRPr="00241DF0" w:rsidRDefault="00241DF0">
            <w:r w:rsidRPr="00241DF0">
              <w:t>R5-246377</w:t>
            </w:r>
          </w:p>
        </w:tc>
        <w:tc>
          <w:tcPr>
            <w:tcW w:w="3119" w:type="dxa"/>
            <w:noWrap/>
            <w:hideMark/>
          </w:tcPr>
          <w:p w14:paraId="64652A02" w14:textId="77777777" w:rsidR="00241DF0" w:rsidRPr="00241DF0" w:rsidRDefault="00241DF0">
            <w:r w:rsidRPr="00241DF0">
              <w:t>Correction to MDT TC 8.1.6.2.1</w:t>
            </w:r>
          </w:p>
        </w:tc>
        <w:tc>
          <w:tcPr>
            <w:tcW w:w="3049" w:type="dxa"/>
            <w:noWrap/>
            <w:hideMark/>
          </w:tcPr>
          <w:p w14:paraId="180976A8" w14:textId="77777777" w:rsidR="00241DF0" w:rsidRPr="00241DF0" w:rsidRDefault="00241DF0">
            <w:r w:rsidRPr="00241DF0">
              <w:t>MediaTek Inc., SRTC</w:t>
            </w:r>
          </w:p>
        </w:tc>
        <w:tc>
          <w:tcPr>
            <w:tcW w:w="920" w:type="dxa"/>
            <w:noWrap/>
            <w:hideMark/>
          </w:tcPr>
          <w:p w14:paraId="0F9B74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9D32D7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58361A8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C462B71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AFD7DD8" w14:textId="77777777" w:rsidR="00241DF0" w:rsidRPr="00241DF0" w:rsidRDefault="00241DF0">
            <w:r w:rsidRPr="00241DF0">
              <w:t>4686</w:t>
            </w:r>
          </w:p>
        </w:tc>
        <w:tc>
          <w:tcPr>
            <w:tcW w:w="637" w:type="dxa"/>
            <w:noWrap/>
            <w:hideMark/>
          </w:tcPr>
          <w:p w14:paraId="49D1A19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A31A4D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8E2E77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7F89124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4326AC" w14:textId="77777777" w:rsidR="00241DF0" w:rsidRPr="00241DF0" w:rsidRDefault="00241DF0">
            <w:r w:rsidRPr="00241DF0">
              <w:t>R5-246380</w:t>
            </w:r>
          </w:p>
        </w:tc>
        <w:tc>
          <w:tcPr>
            <w:tcW w:w="3119" w:type="dxa"/>
            <w:noWrap/>
            <w:hideMark/>
          </w:tcPr>
          <w:p w14:paraId="7B2F5AC4" w14:textId="77777777" w:rsidR="00241DF0" w:rsidRPr="00241DF0" w:rsidRDefault="00241DF0">
            <w:r w:rsidRPr="00241DF0">
              <w:t>Correction to RRC IE SchedulingRequestConfig</w:t>
            </w:r>
          </w:p>
        </w:tc>
        <w:tc>
          <w:tcPr>
            <w:tcW w:w="3049" w:type="dxa"/>
            <w:noWrap/>
            <w:hideMark/>
          </w:tcPr>
          <w:p w14:paraId="62B9F994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2F9B9C0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FBE2576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3CB02D68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DCACD44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7831856A" w14:textId="77777777" w:rsidR="00241DF0" w:rsidRPr="00241DF0" w:rsidRDefault="00241DF0">
            <w:r w:rsidRPr="00241DF0">
              <w:t>1491</w:t>
            </w:r>
          </w:p>
        </w:tc>
        <w:tc>
          <w:tcPr>
            <w:tcW w:w="637" w:type="dxa"/>
            <w:noWrap/>
            <w:hideMark/>
          </w:tcPr>
          <w:p w14:paraId="1ED819F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367CB5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FF11A42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7D0FC23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8FA98D" w14:textId="77777777" w:rsidR="00241DF0" w:rsidRPr="00241DF0" w:rsidRDefault="00241DF0">
            <w:r w:rsidRPr="00241DF0">
              <w:t>R5-246381</w:t>
            </w:r>
          </w:p>
        </w:tc>
        <w:tc>
          <w:tcPr>
            <w:tcW w:w="3119" w:type="dxa"/>
            <w:noWrap/>
            <w:hideMark/>
          </w:tcPr>
          <w:p w14:paraId="4A686C0D" w14:textId="77777777" w:rsidR="00241DF0" w:rsidRPr="00241DF0" w:rsidRDefault="00241DF0">
            <w:r w:rsidRPr="00241DF0">
              <w:t>Editorial correction to PDCP TC 7.3.4.1 and 7.3.4.2</w:t>
            </w:r>
          </w:p>
        </w:tc>
        <w:tc>
          <w:tcPr>
            <w:tcW w:w="3049" w:type="dxa"/>
            <w:noWrap/>
            <w:hideMark/>
          </w:tcPr>
          <w:p w14:paraId="230602CB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CB7C6C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15274DA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53598285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BF1126B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5A5C599A" w14:textId="77777777" w:rsidR="00241DF0" w:rsidRPr="00241DF0" w:rsidRDefault="00241DF0">
            <w:r w:rsidRPr="00241DF0">
              <w:t>5355</w:t>
            </w:r>
          </w:p>
        </w:tc>
        <w:tc>
          <w:tcPr>
            <w:tcW w:w="637" w:type="dxa"/>
            <w:noWrap/>
            <w:hideMark/>
          </w:tcPr>
          <w:p w14:paraId="23E654C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64ECBA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E7A774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70526D2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0999C5A" w14:textId="77777777" w:rsidR="00241DF0" w:rsidRPr="00241DF0" w:rsidRDefault="00241DF0">
            <w:r w:rsidRPr="00241DF0">
              <w:t>R5-246382</w:t>
            </w:r>
          </w:p>
        </w:tc>
        <w:tc>
          <w:tcPr>
            <w:tcW w:w="3119" w:type="dxa"/>
            <w:noWrap/>
            <w:hideMark/>
          </w:tcPr>
          <w:p w14:paraId="00101EB6" w14:textId="77777777" w:rsidR="00241DF0" w:rsidRPr="00241DF0" w:rsidRDefault="00241DF0">
            <w:r w:rsidRPr="00241DF0">
              <w:t>Correction to TC 13.1.19 and 13.1.21</w:t>
            </w:r>
          </w:p>
        </w:tc>
        <w:tc>
          <w:tcPr>
            <w:tcW w:w="3049" w:type="dxa"/>
            <w:noWrap/>
            <w:hideMark/>
          </w:tcPr>
          <w:p w14:paraId="0576E2D2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A53B2B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FB5945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509C502E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7BCE3AF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4477646D" w14:textId="77777777" w:rsidR="00241DF0" w:rsidRPr="00241DF0" w:rsidRDefault="00241DF0">
            <w:r w:rsidRPr="00241DF0">
              <w:t>5356</w:t>
            </w:r>
          </w:p>
        </w:tc>
        <w:tc>
          <w:tcPr>
            <w:tcW w:w="637" w:type="dxa"/>
            <w:noWrap/>
            <w:hideMark/>
          </w:tcPr>
          <w:p w14:paraId="335477C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A82C58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E0E8DF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5BE888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5326F93" w14:textId="77777777" w:rsidR="00241DF0" w:rsidRPr="00241DF0" w:rsidRDefault="00241DF0">
            <w:r w:rsidRPr="00241DF0">
              <w:t>R5-246383</w:t>
            </w:r>
          </w:p>
        </w:tc>
        <w:tc>
          <w:tcPr>
            <w:tcW w:w="3119" w:type="dxa"/>
            <w:noWrap/>
            <w:hideMark/>
          </w:tcPr>
          <w:p w14:paraId="1AEF1E5D" w14:textId="77777777" w:rsidR="00241DF0" w:rsidRPr="00241DF0" w:rsidRDefault="00241DF0">
            <w:r w:rsidRPr="00241DF0">
              <w:t>Correction to SSAC TC 13.5.1c</w:t>
            </w:r>
          </w:p>
        </w:tc>
        <w:tc>
          <w:tcPr>
            <w:tcW w:w="3049" w:type="dxa"/>
            <w:noWrap/>
            <w:hideMark/>
          </w:tcPr>
          <w:p w14:paraId="626CA5F5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2ED3F9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AC89CD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502F3512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E13C4D6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177322A8" w14:textId="77777777" w:rsidR="00241DF0" w:rsidRPr="00241DF0" w:rsidRDefault="00241DF0">
            <w:r w:rsidRPr="00241DF0">
              <w:t>5357</w:t>
            </w:r>
          </w:p>
        </w:tc>
        <w:tc>
          <w:tcPr>
            <w:tcW w:w="637" w:type="dxa"/>
            <w:noWrap/>
            <w:hideMark/>
          </w:tcPr>
          <w:p w14:paraId="3705438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FFB4F6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2119D3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088BB0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C8551D" w14:textId="77777777" w:rsidR="00241DF0" w:rsidRPr="00241DF0" w:rsidRDefault="00241DF0">
            <w:r w:rsidRPr="00241DF0">
              <w:t>R5-246385</w:t>
            </w:r>
          </w:p>
        </w:tc>
        <w:tc>
          <w:tcPr>
            <w:tcW w:w="3119" w:type="dxa"/>
            <w:noWrap/>
            <w:hideMark/>
          </w:tcPr>
          <w:p w14:paraId="5A75F421" w14:textId="77777777" w:rsidR="00241DF0" w:rsidRPr="00241DF0" w:rsidRDefault="00241DF0">
            <w:r w:rsidRPr="00241DF0">
              <w:t>Correction to NB-IoT TC 22.3.3.5</w:t>
            </w:r>
          </w:p>
        </w:tc>
        <w:tc>
          <w:tcPr>
            <w:tcW w:w="3049" w:type="dxa"/>
            <w:noWrap/>
            <w:hideMark/>
          </w:tcPr>
          <w:p w14:paraId="7A23717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AFACB8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5E012F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7B60426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6E19EC6" w14:textId="77777777" w:rsidR="00241DF0" w:rsidRPr="00241DF0" w:rsidRDefault="00241DF0">
            <w:r w:rsidRPr="00241DF0">
              <w:t>TEI13_Test</w:t>
            </w:r>
          </w:p>
        </w:tc>
        <w:tc>
          <w:tcPr>
            <w:tcW w:w="680" w:type="dxa"/>
            <w:noWrap/>
            <w:hideMark/>
          </w:tcPr>
          <w:p w14:paraId="0894F4EA" w14:textId="77777777" w:rsidR="00241DF0" w:rsidRPr="00241DF0" w:rsidRDefault="00241DF0">
            <w:r w:rsidRPr="00241DF0">
              <w:t>5359</w:t>
            </w:r>
          </w:p>
        </w:tc>
        <w:tc>
          <w:tcPr>
            <w:tcW w:w="637" w:type="dxa"/>
            <w:noWrap/>
            <w:hideMark/>
          </w:tcPr>
          <w:p w14:paraId="5584667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35B92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04F72F" w14:textId="77777777" w:rsidR="00241DF0" w:rsidRPr="00241DF0" w:rsidRDefault="00241DF0">
            <w:r w:rsidRPr="00241DF0">
              <w:t>RP-242730</w:t>
            </w:r>
          </w:p>
        </w:tc>
      </w:tr>
      <w:tr w:rsidR="004F179A" w:rsidRPr="00241DF0" w14:paraId="3431B46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00C90B" w14:textId="77777777" w:rsidR="00241DF0" w:rsidRPr="00241DF0" w:rsidRDefault="00241DF0">
            <w:r w:rsidRPr="00241DF0">
              <w:t>R5-246387</w:t>
            </w:r>
          </w:p>
        </w:tc>
        <w:tc>
          <w:tcPr>
            <w:tcW w:w="3119" w:type="dxa"/>
            <w:noWrap/>
            <w:hideMark/>
          </w:tcPr>
          <w:p w14:paraId="232D9133" w14:textId="77777777" w:rsidR="00241DF0" w:rsidRPr="00241DF0" w:rsidRDefault="00241DF0">
            <w:r w:rsidRPr="00241DF0">
              <w:t>Addition of NB-IoT NTN TC 22.5.25</w:t>
            </w:r>
          </w:p>
        </w:tc>
        <w:tc>
          <w:tcPr>
            <w:tcW w:w="3049" w:type="dxa"/>
            <w:noWrap/>
            <w:hideMark/>
          </w:tcPr>
          <w:p w14:paraId="26282214" w14:textId="77777777" w:rsidR="00241DF0" w:rsidRPr="00241DF0" w:rsidRDefault="00241DF0">
            <w:r w:rsidRPr="00241DF0">
              <w:t>MediaTek Inc., CMCC, China Telecom, SRTC, Sateliot, Inmarsat, ViaSat, EchoStar, Novamint, Thales, ESA</w:t>
            </w:r>
          </w:p>
        </w:tc>
        <w:tc>
          <w:tcPr>
            <w:tcW w:w="920" w:type="dxa"/>
            <w:noWrap/>
            <w:hideMark/>
          </w:tcPr>
          <w:p w14:paraId="045AAB5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56D168F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65072485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E10E179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48A6D305" w14:textId="77777777" w:rsidR="00241DF0" w:rsidRPr="00241DF0" w:rsidRDefault="00241DF0">
            <w:r w:rsidRPr="00241DF0">
              <w:t>5361</w:t>
            </w:r>
          </w:p>
        </w:tc>
        <w:tc>
          <w:tcPr>
            <w:tcW w:w="637" w:type="dxa"/>
            <w:noWrap/>
            <w:hideMark/>
          </w:tcPr>
          <w:p w14:paraId="42FA4E8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A306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47DE8D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7D7E8FE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E2531E" w14:textId="77777777" w:rsidR="00241DF0" w:rsidRPr="00241DF0" w:rsidRDefault="00241DF0">
            <w:r w:rsidRPr="00241DF0">
              <w:t>R5-246388</w:t>
            </w:r>
          </w:p>
        </w:tc>
        <w:tc>
          <w:tcPr>
            <w:tcW w:w="3119" w:type="dxa"/>
            <w:noWrap/>
            <w:hideMark/>
          </w:tcPr>
          <w:p w14:paraId="129B8A3B" w14:textId="77777777" w:rsidR="00241DF0" w:rsidRPr="00241DF0" w:rsidRDefault="00241DF0">
            <w:r w:rsidRPr="00241DF0">
              <w:t>Addition of NB-IoT NTN TC 22.5.26</w:t>
            </w:r>
          </w:p>
        </w:tc>
        <w:tc>
          <w:tcPr>
            <w:tcW w:w="3049" w:type="dxa"/>
            <w:noWrap/>
            <w:hideMark/>
          </w:tcPr>
          <w:p w14:paraId="7412B54C" w14:textId="77777777" w:rsidR="00241DF0" w:rsidRPr="00241DF0" w:rsidRDefault="00241DF0">
            <w:r w:rsidRPr="00241DF0">
              <w:t>MediaTek Inc., CMCC, China Telecom, SRTC, Sateliot, Inmarsat, ViaSat, EchoStar, Novamint, Thales, ESA</w:t>
            </w:r>
          </w:p>
        </w:tc>
        <w:tc>
          <w:tcPr>
            <w:tcW w:w="920" w:type="dxa"/>
            <w:noWrap/>
            <w:hideMark/>
          </w:tcPr>
          <w:p w14:paraId="13147A9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B04508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6C550AA3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585FB0A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4FFC70CB" w14:textId="77777777" w:rsidR="00241DF0" w:rsidRPr="00241DF0" w:rsidRDefault="00241DF0">
            <w:r w:rsidRPr="00241DF0">
              <w:t>5362</w:t>
            </w:r>
          </w:p>
        </w:tc>
        <w:tc>
          <w:tcPr>
            <w:tcW w:w="637" w:type="dxa"/>
            <w:noWrap/>
            <w:hideMark/>
          </w:tcPr>
          <w:p w14:paraId="2280047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439536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6426DE4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5C719C6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629296" w14:textId="77777777" w:rsidR="00241DF0" w:rsidRPr="00241DF0" w:rsidRDefault="00241DF0">
            <w:r w:rsidRPr="00241DF0">
              <w:t>R5-246389</w:t>
            </w:r>
          </w:p>
        </w:tc>
        <w:tc>
          <w:tcPr>
            <w:tcW w:w="3119" w:type="dxa"/>
            <w:noWrap/>
            <w:hideMark/>
          </w:tcPr>
          <w:p w14:paraId="0F9E7B68" w14:textId="77777777" w:rsidR="00241DF0" w:rsidRPr="00241DF0" w:rsidRDefault="00241DF0">
            <w:r w:rsidRPr="00241DF0">
              <w:t>Addition of NB-IoT NTN TC 22.5.27</w:t>
            </w:r>
          </w:p>
        </w:tc>
        <w:tc>
          <w:tcPr>
            <w:tcW w:w="3049" w:type="dxa"/>
            <w:noWrap/>
            <w:hideMark/>
          </w:tcPr>
          <w:p w14:paraId="4DF10272" w14:textId="77777777" w:rsidR="00241DF0" w:rsidRPr="00241DF0" w:rsidRDefault="00241DF0">
            <w:r w:rsidRPr="00241DF0">
              <w:t xml:space="preserve">MediaTek Inc., CMCC, China Telecom, SRTC, Sateliot, </w:t>
            </w:r>
            <w:r w:rsidRPr="00241DF0">
              <w:lastRenderedPageBreak/>
              <w:t>Inmarsat, ViaSat, EchoStar, Novamint, Thales, ESA</w:t>
            </w:r>
          </w:p>
        </w:tc>
        <w:tc>
          <w:tcPr>
            <w:tcW w:w="920" w:type="dxa"/>
            <w:noWrap/>
            <w:hideMark/>
          </w:tcPr>
          <w:p w14:paraId="14C64078" w14:textId="77777777" w:rsidR="00241DF0" w:rsidRPr="00241DF0" w:rsidRDefault="00241DF0">
            <w:r w:rsidRPr="00241DF0">
              <w:lastRenderedPageBreak/>
              <w:t>Rel-18</w:t>
            </w:r>
          </w:p>
        </w:tc>
        <w:tc>
          <w:tcPr>
            <w:tcW w:w="1134" w:type="dxa"/>
            <w:noWrap/>
            <w:hideMark/>
          </w:tcPr>
          <w:p w14:paraId="14A3F4C4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70F1CD6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760FBB3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2EA4C670" w14:textId="77777777" w:rsidR="00241DF0" w:rsidRPr="00241DF0" w:rsidRDefault="00241DF0">
            <w:r w:rsidRPr="00241DF0">
              <w:t>5363</w:t>
            </w:r>
          </w:p>
        </w:tc>
        <w:tc>
          <w:tcPr>
            <w:tcW w:w="637" w:type="dxa"/>
            <w:noWrap/>
            <w:hideMark/>
          </w:tcPr>
          <w:p w14:paraId="025D8A5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98FC7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E35CF2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5C54290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8A4296" w14:textId="77777777" w:rsidR="00241DF0" w:rsidRPr="00241DF0" w:rsidRDefault="00241DF0">
            <w:r w:rsidRPr="00241DF0">
              <w:t>R5-246390</w:t>
            </w:r>
          </w:p>
        </w:tc>
        <w:tc>
          <w:tcPr>
            <w:tcW w:w="3119" w:type="dxa"/>
            <w:noWrap/>
            <w:hideMark/>
          </w:tcPr>
          <w:p w14:paraId="0C293130" w14:textId="77777777" w:rsidR="00241DF0" w:rsidRPr="00241DF0" w:rsidRDefault="00241DF0">
            <w:r w:rsidRPr="00241DF0">
              <w:t>Addition of applicability for new NB-IoT NTN TC</w:t>
            </w:r>
          </w:p>
        </w:tc>
        <w:tc>
          <w:tcPr>
            <w:tcW w:w="3049" w:type="dxa"/>
            <w:noWrap/>
            <w:hideMark/>
          </w:tcPr>
          <w:p w14:paraId="2350B6DC" w14:textId="77777777" w:rsidR="00241DF0" w:rsidRPr="00241DF0" w:rsidRDefault="00241DF0">
            <w:r w:rsidRPr="00241DF0">
              <w:t>MediaTek Inc., CMCC, China Telecom, SRTC, Sateliot, Inmarsat, ViaSat, EchoStar, Novamint, Thales, ESA</w:t>
            </w:r>
          </w:p>
        </w:tc>
        <w:tc>
          <w:tcPr>
            <w:tcW w:w="920" w:type="dxa"/>
            <w:noWrap/>
            <w:hideMark/>
          </w:tcPr>
          <w:p w14:paraId="074A32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823B17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5321C276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12E124A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6F809086" w14:textId="77777777" w:rsidR="00241DF0" w:rsidRPr="00241DF0" w:rsidRDefault="00241DF0">
            <w:r w:rsidRPr="00241DF0">
              <w:t>1468</w:t>
            </w:r>
          </w:p>
        </w:tc>
        <w:tc>
          <w:tcPr>
            <w:tcW w:w="637" w:type="dxa"/>
            <w:noWrap/>
            <w:hideMark/>
          </w:tcPr>
          <w:p w14:paraId="3235573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360DB6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CD3416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20352BD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B5CC54" w14:textId="77777777" w:rsidR="00241DF0" w:rsidRPr="00241DF0" w:rsidRDefault="00241DF0">
            <w:r w:rsidRPr="00241DF0">
              <w:t>R5-246392</w:t>
            </w:r>
          </w:p>
        </w:tc>
        <w:tc>
          <w:tcPr>
            <w:tcW w:w="3119" w:type="dxa"/>
            <w:noWrap/>
            <w:hideMark/>
          </w:tcPr>
          <w:p w14:paraId="106C7880" w14:textId="77777777" w:rsidR="00241DF0" w:rsidRPr="00241DF0" w:rsidRDefault="00241DF0">
            <w:r w:rsidRPr="00241DF0">
              <w:t>Addition of maximum NPDCCH repetition number for NB-IoT NTN RLM IS test cases</w:t>
            </w:r>
          </w:p>
        </w:tc>
        <w:tc>
          <w:tcPr>
            <w:tcW w:w="3049" w:type="dxa"/>
            <w:noWrap/>
            <w:hideMark/>
          </w:tcPr>
          <w:p w14:paraId="2C579301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19CC913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7EB7731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7F4883F0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BFA9908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77CD91B5" w14:textId="77777777" w:rsidR="00241DF0" w:rsidRPr="00241DF0" w:rsidRDefault="00241DF0">
            <w:r w:rsidRPr="00241DF0">
              <w:t>3065</w:t>
            </w:r>
          </w:p>
        </w:tc>
        <w:tc>
          <w:tcPr>
            <w:tcW w:w="637" w:type="dxa"/>
            <w:noWrap/>
            <w:hideMark/>
          </w:tcPr>
          <w:p w14:paraId="245BC9B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570A3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3090F0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7ECC46D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DEC898" w14:textId="77777777" w:rsidR="00241DF0" w:rsidRPr="00241DF0" w:rsidRDefault="00241DF0">
            <w:r w:rsidRPr="00241DF0">
              <w:t>R5-246393</w:t>
            </w:r>
          </w:p>
        </w:tc>
        <w:tc>
          <w:tcPr>
            <w:tcW w:w="3119" w:type="dxa"/>
            <w:noWrap/>
            <w:hideMark/>
          </w:tcPr>
          <w:p w14:paraId="27C236A1" w14:textId="77777777" w:rsidR="00241DF0" w:rsidRPr="00241DF0" w:rsidRDefault="00241DF0">
            <w:r w:rsidRPr="00241DF0">
              <w:t>Core spec alignment for LTM cell switch TC 6.3.4.1</w:t>
            </w:r>
          </w:p>
        </w:tc>
        <w:tc>
          <w:tcPr>
            <w:tcW w:w="3049" w:type="dxa"/>
            <w:noWrap/>
            <w:hideMark/>
          </w:tcPr>
          <w:p w14:paraId="60B675EF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428082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ECE50E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C02B4B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DBA18D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2AD18C98" w14:textId="77777777" w:rsidR="00241DF0" w:rsidRPr="00241DF0" w:rsidRDefault="00241DF0">
            <w:r w:rsidRPr="00241DF0">
              <w:t>3498</w:t>
            </w:r>
          </w:p>
        </w:tc>
        <w:tc>
          <w:tcPr>
            <w:tcW w:w="637" w:type="dxa"/>
            <w:noWrap/>
            <w:hideMark/>
          </w:tcPr>
          <w:p w14:paraId="440B6C0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53CF77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EEEB79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0FE84E9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C7782E" w14:textId="77777777" w:rsidR="00241DF0" w:rsidRPr="00241DF0" w:rsidRDefault="00241DF0">
            <w:r w:rsidRPr="00241DF0">
              <w:t>R5-246395</w:t>
            </w:r>
          </w:p>
        </w:tc>
        <w:tc>
          <w:tcPr>
            <w:tcW w:w="3119" w:type="dxa"/>
            <w:noWrap/>
            <w:hideMark/>
          </w:tcPr>
          <w:p w14:paraId="685A6C21" w14:textId="77777777" w:rsidR="00241DF0" w:rsidRPr="00241DF0" w:rsidRDefault="00241DF0">
            <w:r w:rsidRPr="00241DF0">
              <w:t>Editorial correction to Annex F.1.3 and Annex F.3.3 of 38.521-3</w:t>
            </w:r>
          </w:p>
        </w:tc>
        <w:tc>
          <w:tcPr>
            <w:tcW w:w="3049" w:type="dxa"/>
            <w:noWrap/>
            <w:hideMark/>
          </w:tcPr>
          <w:p w14:paraId="6FF30BB9" w14:textId="77777777" w:rsidR="00241DF0" w:rsidRPr="00241DF0" w:rsidRDefault="00241DF0">
            <w:r w:rsidRPr="00241DF0">
              <w:t>Tejet,ZTE</w:t>
            </w:r>
          </w:p>
        </w:tc>
        <w:tc>
          <w:tcPr>
            <w:tcW w:w="920" w:type="dxa"/>
            <w:noWrap/>
            <w:hideMark/>
          </w:tcPr>
          <w:p w14:paraId="734C0D0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9C91BF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5C901BE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F8AA29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48C4D81" w14:textId="77777777" w:rsidR="00241DF0" w:rsidRPr="00241DF0" w:rsidRDefault="00241DF0">
            <w:r w:rsidRPr="00241DF0">
              <w:t>1841</w:t>
            </w:r>
          </w:p>
        </w:tc>
        <w:tc>
          <w:tcPr>
            <w:tcW w:w="637" w:type="dxa"/>
            <w:noWrap/>
            <w:hideMark/>
          </w:tcPr>
          <w:p w14:paraId="35860EC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F0C12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92DDF9D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6733C38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1BFEC6" w14:textId="77777777" w:rsidR="00241DF0" w:rsidRPr="00241DF0" w:rsidRDefault="00241DF0">
            <w:r w:rsidRPr="00241DF0">
              <w:t>R5-246396</w:t>
            </w:r>
          </w:p>
        </w:tc>
        <w:tc>
          <w:tcPr>
            <w:tcW w:w="3119" w:type="dxa"/>
            <w:noWrap/>
            <w:hideMark/>
          </w:tcPr>
          <w:p w14:paraId="7309DECC" w14:textId="77777777" w:rsidR="00241DF0" w:rsidRPr="00241DF0" w:rsidRDefault="00241DF0">
            <w:r w:rsidRPr="00241DF0">
              <w:t>Correction to NR5GC testcase 6.3.2.5</w:t>
            </w:r>
          </w:p>
        </w:tc>
        <w:tc>
          <w:tcPr>
            <w:tcW w:w="3049" w:type="dxa"/>
            <w:noWrap/>
            <w:hideMark/>
          </w:tcPr>
          <w:p w14:paraId="5CB53563" w14:textId="77777777" w:rsidR="00241DF0" w:rsidRPr="00241DF0" w:rsidRDefault="00241DF0">
            <w:r w:rsidRPr="00241DF0">
              <w:t>ROHDE &amp; SCHWARZ, MediaTek Inc</w:t>
            </w:r>
          </w:p>
        </w:tc>
        <w:tc>
          <w:tcPr>
            <w:tcW w:w="920" w:type="dxa"/>
            <w:noWrap/>
            <w:hideMark/>
          </w:tcPr>
          <w:p w14:paraId="63059D4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96EA89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547A5B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8AD420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9CB23F7" w14:textId="77777777" w:rsidR="00241DF0" w:rsidRPr="00241DF0" w:rsidRDefault="00241DF0">
            <w:r w:rsidRPr="00241DF0">
              <w:t>4688</w:t>
            </w:r>
          </w:p>
        </w:tc>
        <w:tc>
          <w:tcPr>
            <w:tcW w:w="637" w:type="dxa"/>
            <w:noWrap/>
            <w:hideMark/>
          </w:tcPr>
          <w:p w14:paraId="312FAC9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CFE2D3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18C46A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1853B33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E16557" w14:textId="77777777" w:rsidR="00241DF0" w:rsidRPr="00241DF0" w:rsidRDefault="00241DF0">
            <w:r w:rsidRPr="00241DF0">
              <w:t>R5-246400</w:t>
            </w:r>
          </w:p>
        </w:tc>
        <w:tc>
          <w:tcPr>
            <w:tcW w:w="3119" w:type="dxa"/>
            <w:noWrap/>
            <w:hideMark/>
          </w:tcPr>
          <w:p w14:paraId="2CF99D23" w14:textId="77777777" w:rsidR="00241DF0" w:rsidRPr="00241DF0" w:rsidRDefault="00241DF0">
            <w:r w:rsidRPr="00241DF0">
              <w:t>Corrections to PDCCH-Config</w:t>
            </w:r>
          </w:p>
        </w:tc>
        <w:tc>
          <w:tcPr>
            <w:tcW w:w="3049" w:type="dxa"/>
            <w:noWrap/>
            <w:hideMark/>
          </w:tcPr>
          <w:p w14:paraId="7F0E1C15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3AF4D4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86D594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18BC898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3F3BB36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0861B394" w14:textId="77777777" w:rsidR="00241DF0" w:rsidRPr="00241DF0" w:rsidRDefault="00241DF0">
            <w:r w:rsidRPr="00241DF0">
              <w:t>3347</w:t>
            </w:r>
          </w:p>
        </w:tc>
        <w:tc>
          <w:tcPr>
            <w:tcW w:w="637" w:type="dxa"/>
            <w:noWrap/>
            <w:hideMark/>
          </w:tcPr>
          <w:p w14:paraId="2732E7A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6ED653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C515C6E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2BE1A4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0E205D" w14:textId="77777777" w:rsidR="00241DF0" w:rsidRPr="00241DF0" w:rsidRDefault="00241DF0">
            <w:r w:rsidRPr="00241DF0">
              <w:t>R5-246401</w:t>
            </w:r>
          </w:p>
        </w:tc>
        <w:tc>
          <w:tcPr>
            <w:tcW w:w="3119" w:type="dxa"/>
            <w:noWrap/>
            <w:hideMark/>
          </w:tcPr>
          <w:p w14:paraId="5EFC6726" w14:textId="77777777" w:rsidR="00241DF0" w:rsidRPr="00241DF0" w:rsidRDefault="00241DF0">
            <w:r w:rsidRPr="00241DF0">
              <w:t>NR MC enhancements: Initial Test Model</w:t>
            </w:r>
          </w:p>
        </w:tc>
        <w:tc>
          <w:tcPr>
            <w:tcW w:w="3049" w:type="dxa"/>
            <w:noWrap/>
            <w:hideMark/>
          </w:tcPr>
          <w:p w14:paraId="140E1511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642A273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02F7E17" w14:textId="77777777" w:rsidR="00241DF0" w:rsidRPr="00241DF0" w:rsidRDefault="00241DF0">
            <w:r w:rsidRPr="00241DF0">
              <w:t>38.523-3</w:t>
            </w:r>
          </w:p>
        </w:tc>
        <w:tc>
          <w:tcPr>
            <w:tcW w:w="877" w:type="dxa"/>
            <w:noWrap/>
            <w:hideMark/>
          </w:tcPr>
          <w:p w14:paraId="7904FDA9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F843D45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1F2F6A18" w14:textId="77777777" w:rsidR="00241DF0" w:rsidRPr="00241DF0" w:rsidRDefault="00241DF0">
            <w:r w:rsidRPr="00241DF0">
              <w:t>3578</w:t>
            </w:r>
          </w:p>
        </w:tc>
        <w:tc>
          <w:tcPr>
            <w:tcW w:w="637" w:type="dxa"/>
            <w:noWrap/>
            <w:hideMark/>
          </w:tcPr>
          <w:p w14:paraId="7905CF0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EE3C46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2F2E901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01815AE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A7A4E58" w14:textId="77777777" w:rsidR="00241DF0" w:rsidRPr="00241DF0" w:rsidRDefault="00241DF0">
            <w:r w:rsidRPr="00241DF0">
              <w:t>R5-246403</w:t>
            </w:r>
          </w:p>
        </w:tc>
        <w:tc>
          <w:tcPr>
            <w:tcW w:w="3119" w:type="dxa"/>
            <w:noWrap/>
            <w:hideMark/>
          </w:tcPr>
          <w:p w14:paraId="111C2B5C" w14:textId="77777777" w:rsidR="00241DF0" w:rsidRPr="00241DF0" w:rsidRDefault="00241DF0">
            <w:r w:rsidRPr="00241DF0">
              <w:t>Updates to test procedure 4.9.44 for UUAA-MM</w:t>
            </w:r>
          </w:p>
        </w:tc>
        <w:tc>
          <w:tcPr>
            <w:tcW w:w="3049" w:type="dxa"/>
            <w:noWrap/>
            <w:hideMark/>
          </w:tcPr>
          <w:p w14:paraId="00B83467" w14:textId="77777777" w:rsidR="00241DF0" w:rsidRPr="00241DF0" w:rsidRDefault="00241DF0">
            <w:r w:rsidRPr="00241DF0">
              <w:t>MCC TF160, Qualcomm</w:t>
            </w:r>
          </w:p>
        </w:tc>
        <w:tc>
          <w:tcPr>
            <w:tcW w:w="920" w:type="dxa"/>
            <w:noWrap/>
            <w:hideMark/>
          </w:tcPr>
          <w:p w14:paraId="2C9DF4D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C78559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B53709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B14033D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9CD0AA8" w14:textId="77777777" w:rsidR="00241DF0" w:rsidRPr="00241DF0" w:rsidRDefault="00241DF0">
            <w:r w:rsidRPr="00241DF0">
              <w:t>3348</w:t>
            </w:r>
          </w:p>
        </w:tc>
        <w:tc>
          <w:tcPr>
            <w:tcW w:w="637" w:type="dxa"/>
            <w:noWrap/>
            <w:hideMark/>
          </w:tcPr>
          <w:p w14:paraId="2A1EC48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965F4F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73689E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0ED5998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8A14A8" w14:textId="77777777" w:rsidR="00241DF0" w:rsidRPr="00241DF0" w:rsidRDefault="00241DF0">
            <w:r w:rsidRPr="00241DF0">
              <w:t>R5-246404</w:t>
            </w:r>
          </w:p>
        </w:tc>
        <w:tc>
          <w:tcPr>
            <w:tcW w:w="3119" w:type="dxa"/>
            <w:noWrap/>
            <w:hideMark/>
          </w:tcPr>
          <w:p w14:paraId="7E4753B6" w14:textId="77777777" w:rsidR="00241DF0" w:rsidRPr="00241DF0" w:rsidRDefault="00241DF0">
            <w:r w:rsidRPr="00241DF0">
              <w:t>New APN/DNN PICS for UAS operation</w:t>
            </w:r>
          </w:p>
        </w:tc>
        <w:tc>
          <w:tcPr>
            <w:tcW w:w="3049" w:type="dxa"/>
            <w:noWrap/>
            <w:hideMark/>
          </w:tcPr>
          <w:p w14:paraId="11635AE4" w14:textId="77777777" w:rsidR="00241DF0" w:rsidRPr="00241DF0" w:rsidRDefault="00241DF0">
            <w:r w:rsidRPr="00241DF0">
              <w:t>MCC TF160, Qualcomm</w:t>
            </w:r>
          </w:p>
        </w:tc>
        <w:tc>
          <w:tcPr>
            <w:tcW w:w="920" w:type="dxa"/>
            <w:noWrap/>
            <w:hideMark/>
          </w:tcPr>
          <w:p w14:paraId="100DC63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79E81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EC8EE4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6AF23D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ADBE814" w14:textId="77777777" w:rsidR="00241DF0" w:rsidRPr="00241DF0" w:rsidRDefault="00241DF0">
            <w:r w:rsidRPr="00241DF0">
              <w:t>0716</w:t>
            </w:r>
          </w:p>
        </w:tc>
        <w:tc>
          <w:tcPr>
            <w:tcW w:w="637" w:type="dxa"/>
            <w:noWrap/>
            <w:hideMark/>
          </w:tcPr>
          <w:p w14:paraId="0162F98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0C1EC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0513CD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5C27CE7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6FCC20" w14:textId="77777777" w:rsidR="00241DF0" w:rsidRPr="00241DF0" w:rsidRDefault="00241DF0">
            <w:r w:rsidRPr="00241DF0">
              <w:t>R5-246405</w:t>
            </w:r>
          </w:p>
        </w:tc>
        <w:tc>
          <w:tcPr>
            <w:tcW w:w="3119" w:type="dxa"/>
            <w:noWrap/>
            <w:hideMark/>
          </w:tcPr>
          <w:p w14:paraId="62F6B9AB" w14:textId="77777777" w:rsidR="00241DF0" w:rsidRPr="00241DF0" w:rsidRDefault="00241DF0">
            <w:r w:rsidRPr="00241DF0">
              <w:t>Corrections to NR PDCP TCs 7.1.3.4.4.x</w:t>
            </w:r>
          </w:p>
        </w:tc>
        <w:tc>
          <w:tcPr>
            <w:tcW w:w="3049" w:type="dxa"/>
            <w:noWrap/>
            <w:hideMark/>
          </w:tcPr>
          <w:p w14:paraId="2E3DD15B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14A7A37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E3745E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9818CC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A03853D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41B5D2A" w14:textId="77777777" w:rsidR="00241DF0" w:rsidRPr="00241DF0" w:rsidRDefault="00241DF0">
            <w:r w:rsidRPr="00241DF0">
              <w:t>4689</w:t>
            </w:r>
          </w:p>
        </w:tc>
        <w:tc>
          <w:tcPr>
            <w:tcW w:w="637" w:type="dxa"/>
            <w:noWrap/>
            <w:hideMark/>
          </w:tcPr>
          <w:p w14:paraId="48D1CC3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394C1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C4FCEC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5D9328D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E277D52" w14:textId="77777777" w:rsidR="00241DF0" w:rsidRPr="00241DF0" w:rsidRDefault="00241DF0">
            <w:r w:rsidRPr="00241DF0">
              <w:t>R5-246406</w:t>
            </w:r>
          </w:p>
        </w:tc>
        <w:tc>
          <w:tcPr>
            <w:tcW w:w="3119" w:type="dxa"/>
            <w:noWrap/>
            <w:hideMark/>
          </w:tcPr>
          <w:p w14:paraId="4BFF9C70" w14:textId="77777777" w:rsidR="00241DF0" w:rsidRPr="00241DF0" w:rsidRDefault="00241DF0">
            <w:r w:rsidRPr="00241DF0">
              <w:t>Corrections to NR5GC testcase 8.1.4.1.2</w:t>
            </w:r>
          </w:p>
        </w:tc>
        <w:tc>
          <w:tcPr>
            <w:tcW w:w="3049" w:type="dxa"/>
            <w:noWrap/>
            <w:hideMark/>
          </w:tcPr>
          <w:p w14:paraId="28215306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7755086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30360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89685F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19EF8A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AB5EBEC" w14:textId="77777777" w:rsidR="00241DF0" w:rsidRPr="00241DF0" w:rsidRDefault="00241DF0">
            <w:r w:rsidRPr="00241DF0">
              <w:t>4690</w:t>
            </w:r>
          </w:p>
        </w:tc>
        <w:tc>
          <w:tcPr>
            <w:tcW w:w="637" w:type="dxa"/>
            <w:noWrap/>
            <w:hideMark/>
          </w:tcPr>
          <w:p w14:paraId="20287AA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F5275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6F20414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7F37D8B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929512" w14:textId="77777777" w:rsidR="00241DF0" w:rsidRPr="00241DF0" w:rsidRDefault="00241DF0">
            <w:r w:rsidRPr="00241DF0">
              <w:lastRenderedPageBreak/>
              <w:t>R5-246407</w:t>
            </w:r>
          </w:p>
        </w:tc>
        <w:tc>
          <w:tcPr>
            <w:tcW w:w="3119" w:type="dxa"/>
            <w:noWrap/>
            <w:hideMark/>
          </w:tcPr>
          <w:p w14:paraId="1F6DD2FF" w14:textId="77777777" w:rsidR="00241DF0" w:rsidRPr="00241DF0" w:rsidRDefault="00241DF0">
            <w:r w:rsidRPr="00241DF0">
              <w:t>Updates to NR RRC test case 8.1.5.1.1</w:t>
            </w:r>
          </w:p>
        </w:tc>
        <w:tc>
          <w:tcPr>
            <w:tcW w:w="3049" w:type="dxa"/>
            <w:noWrap/>
            <w:hideMark/>
          </w:tcPr>
          <w:p w14:paraId="53443310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60F3856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519E2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B2D20EC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D54E72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D34D92C" w14:textId="77777777" w:rsidR="00241DF0" w:rsidRPr="00241DF0" w:rsidRDefault="00241DF0">
            <w:r w:rsidRPr="00241DF0">
              <w:t>4691</w:t>
            </w:r>
          </w:p>
        </w:tc>
        <w:tc>
          <w:tcPr>
            <w:tcW w:w="637" w:type="dxa"/>
            <w:noWrap/>
            <w:hideMark/>
          </w:tcPr>
          <w:p w14:paraId="4F7C5F8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16A73A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BE36F77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391D32B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81859A" w14:textId="77777777" w:rsidR="00241DF0" w:rsidRPr="00241DF0" w:rsidRDefault="00241DF0">
            <w:r w:rsidRPr="00241DF0">
              <w:t>R5-246408</w:t>
            </w:r>
          </w:p>
        </w:tc>
        <w:tc>
          <w:tcPr>
            <w:tcW w:w="3119" w:type="dxa"/>
            <w:noWrap/>
            <w:hideMark/>
          </w:tcPr>
          <w:p w14:paraId="2FEF2383" w14:textId="77777777" w:rsidR="00241DF0" w:rsidRPr="00241DF0" w:rsidRDefault="00241DF0">
            <w:r w:rsidRPr="00241DF0">
              <w:t>Updates to EN-DC RRC test case 8.2.1.1.1</w:t>
            </w:r>
          </w:p>
        </w:tc>
        <w:tc>
          <w:tcPr>
            <w:tcW w:w="3049" w:type="dxa"/>
            <w:noWrap/>
            <w:hideMark/>
          </w:tcPr>
          <w:p w14:paraId="043225C5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2DD7357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42B8F25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61F41A8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8267AE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7451A6C" w14:textId="77777777" w:rsidR="00241DF0" w:rsidRPr="00241DF0" w:rsidRDefault="00241DF0">
            <w:r w:rsidRPr="00241DF0">
              <w:t>4692</w:t>
            </w:r>
          </w:p>
        </w:tc>
        <w:tc>
          <w:tcPr>
            <w:tcW w:w="637" w:type="dxa"/>
            <w:noWrap/>
            <w:hideMark/>
          </w:tcPr>
          <w:p w14:paraId="311397D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7B527F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CBEBAD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110B031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2FCC1C" w14:textId="77777777" w:rsidR="00241DF0" w:rsidRPr="00241DF0" w:rsidRDefault="00241DF0">
            <w:r w:rsidRPr="00241DF0">
              <w:t>R5-246409</w:t>
            </w:r>
          </w:p>
        </w:tc>
        <w:tc>
          <w:tcPr>
            <w:tcW w:w="3119" w:type="dxa"/>
            <w:noWrap/>
            <w:hideMark/>
          </w:tcPr>
          <w:p w14:paraId="34B60D0A" w14:textId="77777777" w:rsidR="00241DF0" w:rsidRPr="00241DF0" w:rsidRDefault="00241DF0">
            <w:r w:rsidRPr="00241DF0">
              <w:t>Updates to NE-DC RRC test case 8.2.1.1.2</w:t>
            </w:r>
          </w:p>
        </w:tc>
        <w:tc>
          <w:tcPr>
            <w:tcW w:w="3049" w:type="dxa"/>
            <w:noWrap/>
            <w:hideMark/>
          </w:tcPr>
          <w:p w14:paraId="471EFB52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6AD5514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9D1D7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A80291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1B4F613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65122E0" w14:textId="77777777" w:rsidR="00241DF0" w:rsidRPr="00241DF0" w:rsidRDefault="00241DF0">
            <w:r w:rsidRPr="00241DF0">
              <w:t>4693</w:t>
            </w:r>
          </w:p>
        </w:tc>
        <w:tc>
          <w:tcPr>
            <w:tcW w:w="637" w:type="dxa"/>
            <w:noWrap/>
            <w:hideMark/>
          </w:tcPr>
          <w:p w14:paraId="11B3BB6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29119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94D062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05EB3DD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833C42" w14:textId="77777777" w:rsidR="00241DF0" w:rsidRPr="00241DF0" w:rsidRDefault="00241DF0">
            <w:r w:rsidRPr="00241DF0">
              <w:t>R5-246411</w:t>
            </w:r>
          </w:p>
        </w:tc>
        <w:tc>
          <w:tcPr>
            <w:tcW w:w="3119" w:type="dxa"/>
            <w:noWrap/>
            <w:hideMark/>
          </w:tcPr>
          <w:p w14:paraId="3BABB02E" w14:textId="77777777" w:rsidR="00241DF0" w:rsidRPr="00241DF0" w:rsidRDefault="00241DF0">
            <w:r w:rsidRPr="00241DF0">
              <w:t>Signalling test frequencies for LTE MFBI bands 85 and 17</w:t>
            </w:r>
          </w:p>
        </w:tc>
        <w:tc>
          <w:tcPr>
            <w:tcW w:w="3049" w:type="dxa"/>
            <w:noWrap/>
            <w:hideMark/>
          </w:tcPr>
          <w:p w14:paraId="4492A675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5B6DF67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494AEF6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7708DFA4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A78935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EB90E59" w14:textId="77777777" w:rsidR="00241DF0" w:rsidRPr="00241DF0" w:rsidRDefault="00241DF0">
            <w:r w:rsidRPr="00241DF0">
              <w:t>1492</w:t>
            </w:r>
          </w:p>
        </w:tc>
        <w:tc>
          <w:tcPr>
            <w:tcW w:w="637" w:type="dxa"/>
            <w:noWrap/>
            <w:hideMark/>
          </w:tcPr>
          <w:p w14:paraId="4C6870C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DBC6E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D77D36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597CE87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AFFD94" w14:textId="77777777" w:rsidR="00241DF0" w:rsidRPr="00241DF0" w:rsidRDefault="00241DF0">
            <w:r w:rsidRPr="00241DF0">
              <w:t>R5-246412</w:t>
            </w:r>
          </w:p>
        </w:tc>
        <w:tc>
          <w:tcPr>
            <w:tcW w:w="3119" w:type="dxa"/>
            <w:noWrap/>
            <w:hideMark/>
          </w:tcPr>
          <w:p w14:paraId="769FF180" w14:textId="77777777" w:rsidR="00241DF0" w:rsidRPr="00241DF0" w:rsidRDefault="00241DF0">
            <w:r w:rsidRPr="00241DF0">
              <w:t>Signalling test frequencies for NB-IoT MFBI bands 85 and 17</w:t>
            </w:r>
          </w:p>
        </w:tc>
        <w:tc>
          <w:tcPr>
            <w:tcW w:w="3049" w:type="dxa"/>
            <w:noWrap/>
            <w:hideMark/>
          </w:tcPr>
          <w:p w14:paraId="7100BA6D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67AFE65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23B5AC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0EFD782E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CF8376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97166B2" w14:textId="77777777" w:rsidR="00241DF0" w:rsidRPr="00241DF0" w:rsidRDefault="00241DF0">
            <w:r w:rsidRPr="00241DF0">
              <w:t>1493</w:t>
            </w:r>
          </w:p>
        </w:tc>
        <w:tc>
          <w:tcPr>
            <w:tcW w:w="637" w:type="dxa"/>
            <w:noWrap/>
            <w:hideMark/>
          </w:tcPr>
          <w:p w14:paraId="1E7D881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0D9C00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A7B94F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51AE5A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EECBC3" w14:textId="77777777" w:rsidR="00241DF0" w:rsidRPr="00241DF0" w:rsidRDefault="00241DF0">
            <w:r w:rsidRPr="00241DF0">
              <w:t>R5-246414</w:t>
            </w:r>
          </w:p>
        </w:tc>
        <w:tc>
          <w:tcPr>
            <w:tcW w:w="3119" w:type="dxa"/>
            <w:noWrap/>
            <w:hideMark/>
          </w:tcPr>
          <w:p w14:paraId="0F0BC9F7" w14:textId="77777777" w:rsidR="00241DF0" w:rsidRPr="00241DF0" w:rsidRDefault="00241DF0">
            <w:r w:rsidRPr="00241DF0">
              <w:t>Correction to applicability of LTE PDCP TC 7.3.6.2</w:t>
            </w:r>
          </w:p>
        </w:tc>
        <w:tc>
          <w:tcPr>
            <w:tcW w:w="3049" w:type="dxa"/>
            <w:noWrap/>
            <w:hideMark/>
          </w:tcPr>
          <w:p w14:paraId="524FBF34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5C60D8B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67EFBB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50649254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D4E7F9A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781FDAE" w14:textId="77777777" w:rsidR="00241DF0" w:rsidRPr="00241DF0" w:rsidRDefault="00241DF0">
            <w:r w:rsidRPr="00241DF0">
              <w:t>1469</w:t>
            </w:r>
          </w:p>
        </w:tc>
        <w:tc>
          <w:tcPr>
            <w:tcW w:w="637" w:type="dxa"/>
            <w:noWrap/>
            <w:hideMark/>
          </w:tcPr>
          <w:p w14:paraId="20EDC1A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C2BA59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7BB3D3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5AE66E4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DA75F2" w14:textId="77777777" w:rsidR="00241DF0" w:rsidRPr="00241DF0" w:rsidRDefault="00241DF0">
            <w:r w:rsidRPr="00241DF0">
              <w:t>R5-246415</w:t>
            </w:r>
          </w:p>
        </w:tc>
        <w:tc>
          <w:tcPr>
            <w:tcW w:w="3119" w:type="dxa"/>
            <w:noWrap/>
            <w:hideMark/>
          </w:tcPr>
          <w:p w14:paraId="5FEB947C" w14:textId="77777777" w:rsidR="00241DF0" w:rsidRPr="00241DF0" w:rsidRDefault="00241DF0">
            <w:r w:rsidRPr="00241DF0">
              <w:t>Routine maintenance for TS 36.523-3</w:t>
            </w:r>
          </w:p>
        </w:tc>
        <w:tc>
          <w:tcPr>
            <w:tcW w:w="3049" w:type="dxa"/>
            <w:noWrap/>
            <w:hideMark/>
          </w:tcPr>
          <w:p w14:paraId="6BAC5580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011D4FB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C87DBA5" w14:textId="77777777" w:rsidR="00241DF0" w:rsidRPr="00241DF0" w:rsidRDefault="00241DF0">
            <w:r w:rsidRPr="00241DF0">
              <w:t>36.523-3</w:t>
            </w:r>
          </w:p>
        </w:tc>
        <w:tc>
          <w:tcPr>
            <w:tcW w:w="877" w:type="dxa"/>
            <w:noWrap/>
            <w:hideMark/>
          </w:tcPr>
          <w:p w14:paraId="630243AC" w14:textId="77777777" w:rsidR="00241DF0" w:rsidRPr="00241DF0" w:rsidRDefault="00241DF0">
            <w:r w:rsidRPr="00241DF0">
              <w:t>18.5.0</w:t>
            </w:r>
          </w:p>
        </w:tc>
        <w:tc>
          <w:tcPr>
            <w:tcW w:w="4538" w:type="dxa"/>
            <w:noWrap/>
            <w:hideMark/>
          </w:tcPr>
          <w:p w14:paraId="68EB1704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1DDEE61F" w14:textId="77777777" w:rsidR="00241DF0" w:rsidRPr="00241DF0" w:rsidRDefault="00241DF0">
            <w:r w:rsidRPr="00241DF0">
              <w:t>4865</w:t>
            </w:r>
          </w:p>
        </w:tc>
        <w:tc>
          <w:tcPr>
            <w:tcW w:w="637" w:type="dxa"/>
            <w:noWrap/>
            <w:hideMark/>
          </w:tcPr>
          <w:p w14:paraId="0B2EFBC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47E6DF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4E7B8C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5C411E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2120AF" w14:textId="77777777" w:rsidR="00241DF0" w:rsidRPr="00241DF0" w:rsidRDefault="00241DF0">
            <w:r w:rsidRPr="00241DF0">
              <w:t>R5-246416</w:t>
            </w:r>
          </w:p>
        </w:tc>
        <w:tc>
          <w:tcPr>
            <w:tcW w:w="3119" w:type="dxa"/>
            <w:noWrap/>
            <w:hideMark/>
          </w:tcPr>
          <w:p w14:paraId="72EFCEAF" w14:textId="77777777" w:rsidR="00241DF0" w:rsidRPr="00241DF0" w:rsidRDefault="00241DF0">
            <w:r w:rsidRPr="00241DF0">
              <w:t>Removal of clause 5.6</w:t>
            </w:r>
          </w:p>
        </w:tc>
        <w:tc>
          <w:tcPr>
            <w:tcW w:w="3049" w:type="dxa"/>
            <w:noWrap/>
            <w:hideMark/>
          </w:tcPr>
          <w:p w14:paraId="74D90C1A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42B75C34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0F591262" w14:textId="77777777" w:rsidR="00241DF0" w:rsidRPr="00241DF0" w:rsidRDefault="00241DF0">
            <w:r w:rsidRPr="00241DF0">
              <w:t>36.579-1</w:t>
            </w:r>
          </w:p>
        </w:tc>
        <w:tc>
          <w:tcPr>
            <w:tcW w:w="877" w:type="dxa"/>
            <w:noWrap/>
            <w:hideMark/>
          </w:tcPr>
          <w:p w14:paraId="6722E4C2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40AED84B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0EAC8BB7" w14:textId="77777777" w:rsidR="00241DF0" w:rsidRPr="00241DF0" w:rsidRDefault="00241DF0">
            <w:r w:rsidRPr="00241DF0">
              <w:t>0378</w:t>
            </w:r>
          </w:p>
        </w:tc>
        <w:tc>
          <w:tcPr>
            <w:tcW w:w="637" w:type="dxa"/>
            <w:noWrap/>
            <w:hideMark/>
          </w:tcPr>
          <w:p w14:paraId="0C78B67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DFD861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20D1DE8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17849E3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2AD195" w14:textId="77777777" w:rsidR="00241DF0" w:rsidRPr="00241DF0" w:rsidRDefault="00241DF0">
            <w:r w:rsidRPr="00241DF0">
              <w:t>R5-246417</w:t>
            </w:r>
          </w:p>
        </w:tc>
        <w:tc>
          <w:tcPr>
            <w:tcW w:w="3119" w:type="dxa"/>
            <w:noWrap/>
            <w:hideMark/>
          </w:tcPr>
          <w:p w14:paraId="0AB71A72" w14:textId="77777777" w:rsidR="00241DF0" w:rsidRPr="00241DF0" w:rsidRDefault="00241DF0">
            <w:r w:rsidRPr="00241DF0">
              <w:t>Support of MCData IPCONN in SIP default message contents</w:t>
            </w:r>
          </w:p>
        </w:tc>
        <w:tc>
          <w:tcPr>
            <w:tcW w:w="3049" w:type="dxa"/>
            <w:noWrap/>
            <w:hideMark/>
          </w:tcPr>
          <w:p w14:paraId="2D7E4EAC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78453795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12723842" w14:textId="77777777" w:rsidR="00241DF0" w:rsidRPr="00241DF0" w:rsidRDefault="00241DF0">
            <w:r w:rsidRPr="00241DF0">
              <w:t>36.579-1</w:t>
            </w:r>
          </w:p>
        </w:tc>
        <w:tc>
          <w:tcPr>
            <w:tcW w:w="877" w:type="dxa"/>
            <w:noWrap/>
            <w:hideMark/>
          </w:tcPr>
          <w:p w14:paraId="42E4E975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62DD1128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5E81BB3" w14:textId="77777777" w:rsidR="00241DF0" w:rsidRPr="00241DF0" w:rsidRDefault="00241DF0">
            <w:r w:rsidRPr="00241DF0">
              <w:t>0379</w:t>
            </w:r>
          </w:p>
        </w:tc>
        <w:tc>
          <w:tcPr>
            <w:tcW w:w="637" w:type="dxa"/>
            <w:noWrap/>
            <w:hideMark/>
          </w:tcPr>
          <w:p w14:paraId="447B78A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FD02AE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09EAE2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06195BA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B69413" w14:textId="77777777" w:rsidR="00241DF0" w:rsidRPr="00241DF0" w:rsidRDefault="00241DF0">
            <w:r w:rsidRPr="00241DF0">
              <w:t>R5-246418</w:t>
            </w:r>
          </w:p>
        </w:tc>
        <w:tc>
          <w:tcPr>
            <w:tcW w:w="3119" w:type="dxa"/>
            <w:noWrap/>
            <w:hideMark/>
          </w:tcPr>
          <w:p w14:paraId="585B7A35" w14:textId="77777777" w:rsidR="00241DF0" w:rsidRPr="00241DF0" w:rsidRDefault="00241DF0">
            <w:r w:rsidRPr="00241DF0">
              <w:t>Corrections of test case applicabilities</w:t>
            </w:r>
          </w:p>
        </w:tc>
        <w:tc>
          <w:tcPr>
            <w:tcW w:w="3049" w:type="dxa"/>
            <w:noWrap/>
            <w:hideMark/>
          </w:tcPr>
          <w:p w14:paraId="486C1AB2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684286A7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5B34AB5A" w14:textId="77777777" w:rsidR="00241DF0" w:rsidRPr="00241DF0" w:rsidRDefault="00241DF0">
            <w:r w:rsidRPr="00241DF0">
              <w:t>36.579-4</w:t>
            </w:r>
          </w:p>
        </w:tc>
        <w:tc>
          <w:tcPr>
            <w:tcW w:w="877" w:type="dxa"/>
            <w:noWrap/>
            <w:hideMark/>
          </w:tcPr>
          <w:p w14:paraId="0E9E911C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7431AAD9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30743235" w14:textId="77777777" w:rsidR="00241DF0" w:rsidRPr="00241DF0" w:rsidRDefault="00241DF0">
            <w:r w:rsidRPr="00241DF0">
              <w:t>0040</w:t>
            </w:r>
          </w:p>
        </w:tc>
        <w:tc>
          <w:tcPr>
            <w:tcW w:w="637" w:type="dxa"/>
            <w:noWrap/>
            <w:hideMark/>
          </w:tcPr>
          <w:p w14:paraId="74B6D9F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5D4DA3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C3F84B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78AEAAE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DE83DE" w14:textId="77777777" w:rsidR="00241DF0" w:rsidRPr="00241DF0" w:rsidRDefault="00241DF0">
            <w:r w:rsidRPr="00241DF0">
              <w:t>R5-246420</w:t>
            </w:r>
          </w:p>
        </w:tc>
        <w:tc>
          <w:tcPr>
            <w:tcW w:w="3119" w:type="dxa"/>
            <w:noWrap/>
            <w:hideMark/>
          </w:tcPr>
          <w:p w14:paraId="14759FD6" w14:textId="77777777" w:rsidR="00241DF0" w:rsidRPr="00241DF0" w:rsidRDefault="00241DF0">
            <w:r w:rsidRPr="00241DF0">
              <w:t>Routine maintenance for TS 36.579-5</w:t>
            </w:r>
          </w:p>
        </w:tc>
        <w:tc>
          <w:tcPr>
            <w:tcW w:w="3049" w:type="dxa"/>
            <w:noWrap/>
            <w:hideMark/>
          </w:tcPr>
          <w:p w14:paraId="7F819374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5AFFA31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213DEB" w14:textId="77777777" w:rsidR="00241DF0" w:rsidRPr="00241DF0" w:rsidRDefault="00241DF0">
            <w:r w:rsidRPr="00241DF0">
              <w:t>36.579-5</w:t>
            </w:r>
          </w:p>
        </w:tc>
        <w:tc>
          <w:tcPr>
            <w:tcW w:w="877" w:type="dxa"/>
            <w:noWrap/>
            <w:hideMark/>
          </w:tcPr>
          <w:p w14:paraId="4251248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DF440AA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5E6194DE" w14:textId="77777777" w:rsidR="00241DF0" w:rsidRPr="00241DF0" w:rsidRDefault="00241DF0">
            <w:r w:rsidRPr="00241DF0">
              <w:t>0123</w:t>
            </w:r>
          </w:p>
        </w:tc>
        <w:tc>
          <w:tcPr>
            <w:tcW w:w="637" w:type="dxa"/>
            <w:noWrap/>
            <w:hideMark/>
          </w:tcPr>
          <w:p w14:paraId="6099040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93D6D2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90F908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542B614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DE670F" w14:textId="77777777" w:rsidR="00241DF0" w:rsidRPr="00241DF0" w:rsidRDefault="00241DF0">
            <w:r w:rsidRPr="00241DF0">
              <w:t>R5-246423</w:t>
            </w:r>
          </w:p>
        </w:tc>
        <w:tc>
          <w:tcPr>
            <w:tcW w:w="3119" w:type="dxa"/>
            <w:noWrap/>
            <w:hideMark/>
          </w:tcPr>
          <w:p w14:paraId="722484E3" w14:textId="77777777" w:rsidR="00241DF0" w:rsidRPr="00241DF0" w:rsidRDefault="00241DF0">
            <w:r w:rsidRPr="00241DF0">
              <w:t>Cancellation of non-backward compatible changes in core specifications</w:t>
            </w:r>
          </w:p>
        </w:tc>
        <w:tc>
          <w:tcPr>
            <w:tcW w:w="3049" w:type="dxa"/>
            <w:noWrap/>
            <w:hideMark/>
          </w:tcPr>
          <w:p w14:paraId="7E0ADB84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313483B8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46ADF290" w14:textId="77777777" w:rsidR="00241DF0" w:rsidRPr="00241DF0" w:rsidRDefault="00241DF0">
            <w:r w:rsidRPr="00241DF0">
              <w:t>36.579-1</w:t>
            </w:r>
          </w:p>
        </w:tc>
        <w:tc>
          <w:tcPr>
            <w:tcW w:w="877" w:type="dxa"/>
            <w:noWrap/>
            <w:hideMark/>
          </w:tcPr>
          <w:p w14:paraId="1A3F4FCD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09E5203A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3611FFC0" w14:textId="77777777" w:rsidR="00241DF0" w:rsidRPr="00241DF0" w:rsidRDefault="00241DF0">
            <w:r w:rsidRPr="00241DF0">
              <w:t>0380</w:t>
            </w:r>
          </w:p>
        </w:tc>
        <w:tc>
          <w:tcPr>
            <w:tcW w:w="637" w:type="dxa"/>
            <w:noWrap/>
            <w:hideMark/>
          </w:tcPr>
          <w:p w14:paraId="6B8D48C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2F01C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64A56E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0373686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F3EAA7F" w14:textId="77777777" w:rsidR="00241DF0" w:rsidRPr="00241DF0" w:rsidRDefault="00241DF0">
            <w:r w:rsidRPr="00241DF0">
              <w:lastRenderedPageBreak/>
              <w:t>R5-246427</w:t>
            </w:r>
          </w:p>
        </w:tc>
        <w:tc>
          <w:tcPr>
            <w:tcW w:w="3119" w:type="dxa"/>
            <w:noWrap/>
            <w:hideMark/>
          </w:tcPr>
          <w:p w14:paraId="421F803C" w14:textId="77777777" w:rsidR="00241DF0" w:rsidRPr="00241DF0" w:rsidRDefault="00241DF0">
            <w:r w:rsidRPr="00241DF0">
              <w:t>Update applicability for EVS voice EPS fallback test cases</w:t>
            </w:r>
          </w:p>
        </w:tc>
        <w:tc>
          <w:tcPr>
            <w:tcW w:w="3049" w:type="dxa"/>
            <w:noWrap/>
            <w:hideMark/>
          </w:tcPr>
          <w:p w14:paraId="4D875D2E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9B178C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73B114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695D21F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4ED9298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91DA717" w14:textId="77777777" w:rsidR="00241DF0" w:rsidRPr="00241DF0" w:rsidRDefault="00241DF0">
            <w:r w:rsidRPr="00241DF0">
              <w:t>0516</w:t>
            </w:r>
          </w:p>
        </w:tc>
        <w:tc>
          <w:tcPr>
            <w:tcW w:w="637" w:type="dxa"/>
            <w:noWrap/>
            <w:hideMark/>
          </w:tcPr>
          <w:p w14:paraId="219FD6F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C0702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F5B027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2573576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787BD9" w14:textId="77777777" w:rsidR="00241DF0" w:rsidRPr="00241DF0" w:rsidRDefault="00241DF0">
            <w:r w:rsidRPr="00241DF0">
              <w:t>R5-246428</w:t>
            </w:r>
          </w:p>
        </w:tc>
        <w:tc>
          <w:tcPr>
            <w:tcW w:w="3119" w:type="dxa"/>
            <w:noWrap/>
            <w:hideMark/>
          </w:tcPr>
          <w:p w14:paraId="12342487" w14:textId="77777777" w:rsidR="00241DF0" w:rsidRPr="00241DF0" w:rsidRDefault="00241DF0">
            <w:r w:rsidRPr="00241DF0">
              <w:t>Addition of default test condition for Rel-18 positioning work item</w:t>
            </w:r>
          </w:p>
        </w:tc>
        <w:tc>
          <w:tcPr>
            <w:tcW w:w="3049" w:type="dxa"/>
            <w:noWrap/>
            <w:hideMark/>
          </w:tcPr>
          <w:p w14:paraId="756A09B5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7F7A036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6E18550" w14:textId="77777777" w:rsidR="00241DF0" w:rsidRPr="00241DF0" w:rsidRDefault="00241DF0">
            <w:r w:rsidRPr="00241DF0">
              <w:t>37.571-2</w:t>
            </w:r>
          </w:p>
        </w:tc>
        <w:tc>
          <w:tcPr>
            <w:tcW w:w="877" w:type="dxa"/>
            <w:noWrap/>
            <w:hideMark/>
          </w:tcPr>
          <w:p w14:paraId="14C405BD" w14:textId="77777777" w:rsidR="00241DF0" w:rsidRPr="00241DF0" w:rsidRDefault="00241DF0">
            <w:r w:rsidRPr="00241DF0">
              <w:t>17.4.0</w:t>
            </w:r>
          </w:p>
        </w:tc>
        <w:tc>
          <w:tcPr>
            <w:tcW w:w="4538" w:type="dxa"/>
            <w:noWrap/>
            <w:hideMark/>
          </w:tcPr>
          <w:p w14:paraId="3F1CD590" w14:textId="77777777" w:rsidR="00241DF0" w:rsidRPr="00241DF0" w:rsidRDefault="00241DF0">
            <w:r w:rsidRPr="00241DF0">
              <w:t>NR_pos_enh2-UEConTest</w:t>
            </w:r>
          </w:p>
        </w:tc>
        <w:tc>
          <w:tcPr>
            <w:tcW w:w="680" w:type="dxa"/>
            <w:noWrap/>
            <w:hideMark/>
          </w:tcPr>
          <w:p w14:paraId="5039CE1A" w14:textId="77777777" w:rsidR="00241DF0" w:rsidRPr="00241DF0" w:rsidRDefault="00241DF0">
            <w:r w:rsidRPr="00241DF0">
              <w:t>0184</w:t>
            </w:r>
          </w:p>
        </w:tc>
        <w:tc>
          <w:tcPr>
            <w:tcW w:w="637" w:type="dxa"/>
            <w:noWrap/>
            <w:hideMark/>
          </w:tcPr>
          <w:p w14:paraId="54A49EA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A67330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1D5C85" w14:textId="77777777" w:rsidR="00241DF0" w:rsidRPr="00241DF0" w:rsidRDefault="00241DF0">
            <w:r w:rsidRPr="00241DF0">
              <w:t>RP-242716</w:t>
            </w:r>
          </w:p>
        </w:tc>
      </w:tr>
      <w:tr w:rsidR="004F179A" w:rsidRPr="00241DF0" w14:paraId="3B63B7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4EBB77E" w14:textId="77777777" w:rsidR="00241DF0" w:rsidRPr="00241DF0" w:rsidRDefault="00241DF0">
            <w:r w:rsidRPr="00241DF0">
              <w:t>R5-246429</w:t>
            </w:r>
          </w:p>
        </w:tc>
        <w:tc>
          <w:tcPr>
            <w:tcW w:w="3119" w:type="dxa"/>
            <w:noWrap/>
            <w:hideMark/>
          </w:tcPr>
          <w:p w14:paraId="71EB50C2" w14:textId="77777777" w:rsidR="00241DF0" w:rsidRPr="00241DF0" w:rsidRDefault="00241DF0">
            <w:r w:rsidRPr="00241DF0">
              <w:t>Addition of new LPP carrier phase positioning test case</w:t>
            </w:r>
          </w:p>
        </w:tc>
        <w:tc>
          <w:tcPr>
            <w:tcW w:w="3049" w:type="dxa"/>
            <w:noWrap/>
            <w:hideMark/>
          </w:tcPr>
          <w:p w14:paraId="6B862992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1603F56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EAC0CB" w14:textId="77777777" w:rsidR="00241DF0" w:rsidRPr="00241DF0" w:rsidRDefault="00241DF0">
            <w:r w:rsidRPr="00241DF0">
              <w:t>37.571-2</w:t>
            </w:r>
          </w:p>
        </w:tc>
        <w:tc>
          <w:tcPr>
            <w:tcW w:w="877" w:type="dxa"/>
            <w:noWrap/>
            <w:hideMark/>
          </w:tcPr>
          <w:p w14:paraId="38F30B0E" w14:textId="77777777" w:rsidR="00241DF0" w:rsidRPr="00241DF0" w:rsidRDefault="00241DF0">
            <w:r w:rsidRPr="00241DF0">
              <w:t>17.4.0</w:t>
            </w:r>
          </w:p>
        </w:tc>
        <w:tc>
          <w:tcPr>
            <w:tcW w:w="4538" w:type="dxa"/>
            <w:noWrap/>
            <w:hideMark/>
          </w:tcPr>
          <w:p w14:paraId="5EFBF3B9" w14:textId="77777777" w:rsidR="00241DF0" w:rsidRPr="00241DF0" w:rsidRDefault="00241DF0">
            <w:r w:rsidRPr="00241DF0">
              <w:t>NR_pos_enh2-UEConTest</w:t>
            </w:r>
          </w:p>
        </w:tc>
        <w:tc>
          <w:tcPr>
            <w:tcW w:w="680" w:type="dxa"/>
            <w:noWrap/>
            <w:hideMark/>
          </w:tcPr>
          <w:p w14:paraId="02C1DFAB" w14:textId="77777777" w:rsidR="00241DF0" w:rsidRPr="00241DF0" w:rsidRDefault="00241DF0">
            <w:r w:rsidRPr="00241DF0">
              <w:t>0185</w:t>
            </w:r>
          </w:p>
        </w:tc>
        <w:tc>
          <w:tcPr>
            <w:tcW w:w="637" w:type="dxa"/>
            <w:noWrap/>
            <w:hideMark/>
          </w:tcPr>
          <w:p w14:paraId="62AE665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798A21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8F740C" w14:textId="77777777" w:rsidR="00241DF0" w:rsidRPr="00241DF0" w:rsidRDefault="00241DF0">
            <w:r w:rsidRPr="00241DF0">
              <w:t>RP-242716</w:t>
            </w:r>
          </w:p>
        </w:tc>
      </w:tr>
      <w:tr w:rsidR="004F179A" w:rsidRPr="00241DF0" w14:paraId="1796318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823887" w14:textId="77777777" w:rsidR="00241DF0" w:rsidRPr="00241DF0" w:rsidRDefault="00241DF0">
            <w:r w:rsidRPr="00241DF0">
              <w:t>R5-246430</w:t>
            </w:r>
          </w:p>
        </w:tc>
        <w:tc>
          <w:tcPr>
            <w:tcW w:w="3119" w:type="dxa"/>
            <w:noWrap/>
            <w:hideMark/>
          </w:tcPr>
          <w:p w14:paraId="4DBF8D40" w14:textId="77777777" w:rsidR="00241DF0" w:rsidRPr="00241DF0" w:rsidRDefault="00241DF0">
            <w:r w:rsidRPr="00241DF0">
              <w:t>Addition of new LPP frequency hopping test case for redcap UE</w:t>
            </w:r>
          </w:p>
        </w:tc>
        <w:tc>
          <w:tcPr>
            <w:tcW w:w="3049" w:type="dxa"/>
            <w:noWrap/>
            <w:hideMark/>
          </w:tcPr>
          <w:p w14:paraId="489AB3FB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0E62E0E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5A590F" w14:textId="77777777" w:rsidR="00241DF0" w:rsidRPr="00241DF0" w:rsidRDefault="00241DF0">
            <w:r w:rsidRPr="00241DF0">
              <w:t>37.571-2</w:t>
            </w:r>
          </w:p>
        </w:tc>
        <w:tc>
          <w:tcPr>
            <w:tcW w:w="877" w:type="dxa"/>
            <w:noWrap/>
            <w:hideMark/>
          </w:tcPr>
          <w:p w14:paraId="5F1739D6" w14:textId="77777777" w:rsidR="00241DF0" w:rsidRPr="00241DF0" w:rsidRDefault="00241DF0">
            <w:r w:rsidRPr="00241DF0">
              <w:t>17.4.0</w:t>
            </w:r>
          </w:p>
        </w:tc>
        <w:tc>
          <w:tcPr>
            <w:tcW w:w="4538" w:type="dxa"/>
            <w:noWrap/>
            <w:hideMark/>
          </w:tcPr>
          <w:p w14:paraId="1912B916" w14:textId="77777777" w:rsidR="00241DF0" w:rsidRPr="00241DF0" w:rsidRDefault="00241DF0">
            <w:r w:rsidRPr="00241DF0">
              <w:t>NR_pos_enh2-UEConTest</w:t>
            </w:r>
          </w:p>
        </w:tc>
        <w:tc>
          <w:tcPr>
            <w:tcW w:w="680" w:type="dxa"/>
            <w:noWrap/>
            <w:hideMark/>
          </w:tcPr>
          <w:p w14:paraId="7E535283" w14:textId="77777777" w:rsidR="00241DF0" w:rsidRPr="00241DF0" w:rsidRDefault="00241DF0">
            <w:r w:rsidRPr="00241DF0">
              <w:t>0186</w:t>
            </w:r>
          </w:p>
        </w:tc>
        <w:tc>
          <w:tcPr>
            <w:tcW w:w="637" w:type="dxa"/>
            <w:noWrap/>
            <w:hideMark/>
          </w:tcPr>
          <w:p w14:paraId="5D915D6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CB9355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83F831F" w14:textId="77777777" w:rsidR="00241DF0" w:rsidRPr="00241DF0" w:rsidRDefault="00241DF0">
            <w:r w:rsidRPr="00241DF0">
              <w:t>RP-242716</w:t>
            </w:r>
          </w:p>
        </w:tc>
      </w:tr>
      <w:tr w:rsidR="004F179A" w:rsidRPr="00241DF0" w14:paraId="59CED50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7F6C5C8" w14:textId="77777777" w:rsidR="00241DF0" w:rsidRPr="00241DF0" w:rsidRDefault="00241DF0">
            <w:r w:rsidRPr="00241DF0">
              <w:t>R5-246432</w:t>
            </w:r>
          </w:p>
        </w:tc>
        <w:tc>
          <w:tcPr>
            <w:tcW w:w="3119" w:type="dxa"/>
            <w:noWrap/>
            <w:hideMark/>
          </w:tcPr>
          <w:p w14:paraId="510E7D45" w14:textId="77777777" w:rsidR="00241DF0" w:rsidRPr="00241DF0" w:rsidRDefault="00241DF0">
            <w:r w:rsidRPr="00241DF0">
              <w:t>Correction to the test cases titles of 14.5.4 and 16.2.7</w:t>
            </w:r>
          </w:p>
        </w:tc>
        <w:tc>
          <w:tcPr>
            <w:tcW w:w="3049" w:type="dxa"/>
            <w:noWrap/>
            <w:hideMark/>
          </w:tcPr>
          <w:p w14:paraId="33E8A465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19E95999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81EF4B6" w14:textId="77777777" w:rsidR="00241DF0" w:rsidRPr="00241DF0" w:rsidRDefault="00241DF0">
            <w:r w:rsidRPr="00241DF0">
              <w:t>37.571-3</w:t>
            </w:r>
          </w:p>
        </w:tc>
        <w:tc>
          <w:tcPr>
            <w:tcW w:w="877" w:type="dxa"/>
            <w:noWrap/>
            <w:hideMark/>
          </w:tcPr>
          <w:p w14:paraId="469EB173" w14:textId="77777777" w:rsidR="00241DF0" w:rsidRPr="00241DF0" w:rsidRDefault="00241DF0">
            <w:r w:rsidRPr="00241DF0">
              <w:t>17.5.0</w:t>
            </w:r>
          </w:p>
        </w:tc>
        <w:tc>
          <w:tcPr>
            <w:tcW w:w="4538" w:type="dxa"/>
            <w:noWrap/>
            <w:hideMark/>
          </w:tcPr>
          <w:p w14:paraId="510A5F9E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16031E3F" w14:textId="77777777" w:rsidR="00241DF0" w:rsidRPr="00241DF0" w:rsidRDefault="00241DF0">
            <w:r w:rsidRPr="00241DF0">
              <w:t>0172</w:t>
            </w:r>
          </w:p>
        </w:tc>
        <w:tc>
          <w:tcPr>
            <w:tcW w:w="637" w:type="dxa"/>
            <w:noWrap/>
            <w:hideMark/>
          </w:tcPr>
          <w:p w14:paraId="10AC154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4BA109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1ABCEE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6893F25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CF037F" w14:textId="77777777" w:rsidR="00241DF0" w:rsidRPr="00241DF0" w:rsidRDefault="00241DF0">
            <w:r w:rsidRPr="00241DF0">
              <w:t>R5-246433</w:t>
            </w:r>
          </w:p>
        </w:tc>
        <w:tc>
          <w:tcPr>
            <w:tcW w:w="3119" w:type="dxa"/>
            <w:noWrap/>
            <w:hideMark/>
          </w:tcPr>
          <w:p w14:paraId="16C60172" w14:textId="77777777" w:rsidR="00241DF0" w:rsidRPr="00241DF0" w:rsidRDefault="00241DF0">
            <w:r w:rsidRPr="00241DF0">
              <w:t>Update RRC message content for Further NR mobility enhancements</w:t>
            </w:r>
          </w:p>
        </w:tc>
        <w:tc>
          <w:tcPr>
            <w:tcW w:w="3049" w:type="dxa"/>
            <w:noWrap/>
            <w:hideMark/>
          </w:tcPr>
          <w:p w14:paraId="453231E1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860397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E8A94E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57E4A1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8EE145F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6090788C" w14:textId="77777777" w:rsidR="00241DF0" w:rsidRPr="00241DF0" w:rsidRDefault="00241DF0">
            <w:r w:rsidRPr="00241DF0">
              <w:t>3500</w:t>
            </w:r>
          </w:p>
        </w:tc>
        <w:tc>
          <w:tcPr>
            <w:tcW w:w="637" w:type="dxa"/>
            <w:noWrap/>
            <w:hideMark/>
          </w:tcPr>
          <w:p w14:paraId="216D6C6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E4613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7264DB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2A193B0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C5943C" w14:textId="77777777" w:rsidR="00241DF0" w:rsidRPr="00241DF0" w:rsidRDefault="00241DF0">
            <w:r w:rsidRPr="00241DF0">
              <w:t>R5-246434</w:t>
            </w:r>
          </w:p>
        </w:tc>
        <w:tc>
          <w:tcPr>
            <w:tcW w:w="3119" w:type="dxa"/>
            <w:noWrap/>
            <w:hideMark/>
          </w:tcPr>
          <w:p w14:paraId="4CD468FC" w14:textId="77777777" w:rsidR="00241DF0" w:rsidRPr="00241DF0" w:rsidRDefault="00241DF0">
            <w:r w:rsidRPr="00241DF0">
              <w:t>NTN A-Spurious test - corrections for NS 02N</w:t>
            </w:r>
          </w:p>
        </w:tc>
        <w:tc>
          <w:tcPr>
            <w:tcW w:w="3049" w:type="dxa"/>
            <w:noWrap/>
            <w:hideMark/>
          </w:tcPr>
          <w:p w14:paraId="0BCC6551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1AD3E5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E3D1228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27EE42E7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7A895E7F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2FB3264" w14:textId="77777777" w:rsidR="00241DF0" w:rsidRPr="00241DF0" w:rsidRDefault="00241DF0">
            <w:r w:rsidRPr="00241DF0">
              <w:t>0079</w:t>
            </w:r>
          </w:p>
        </w:tc>
        <w:tc>
          <w:tcPr>
            <w:tcW w:w="637" w:type="dxa"/>
            <w:noWrap/>
            <w:hideMark/>
          </w:tcPr>
          <w:p w14:paraId="79C8CA5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08602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75D8739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65D4C2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FA1A31" w14:textId="77777777" w:rsidR="00241DF0" w:rsidRPr="00241DF0" w:rsidRDefault="00241DF0">
            <w:r w:rsidRPr="00241DF0">
              <w:t>R5-246435</w:t>
            </w:r>
          </w:p>
        </w:tc>
        <w:tc>
          <w:tcPr>
            <w:tcW w:w="3119" w:type="dxa"/>
            <w:noWrap/>
            <w:hideMark/>
          </w:tcPr>
          <w:p w14:paraId="29CB8871" w14:textId="77777777" w:rsidR="00241DF0" w:rsidRPr="00241DF0" w:rsidRDefault="00241DF0">
            <w:r w:rsidRPr="00241DF0">
              <w:t>FR1 SRS Time Mask test case corrections</w:t>
            </w:r>
          </w:p>
        </w:tc>
        <w:tc>
          <w:tcPr>
            <w:tcW w:w="3049" w:type="dxa"/>
            <w:noWrap/>
            <w:hideMark/>
          </w:tcPr>
          <w:p w14:paraId="003E2B33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6EDA8F1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1B0CBD6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688A01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27279E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CBB942B" w14:textId="77777777" w:rsidR="00241DF0" w:rsidRPr="00241DF0" w:rsidRDefault="00241DF0">
            <w:r w:rsidRPr="00241DF0">
              <w:t>3009</w:t>
            </w:r>
          </w:p>
        </w:tc>
        <w:tc>
          <w:tcPr>
            <w:tcW w:w="637" w:type="dxa"/>
            <w:noWrap/>
            <w:hideMark/>
          </w:tcPr>
          <w:p w14:paraId="03301C2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7B3BDA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80B60B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53DB8AD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E2A0DB1" w14:textId="77777777" w:rsidR="00241DF0" w:rsidRPr="00241DF0" w:rsidRDefault="00241DF0">
            <w:r w:rsidRPr="00241DF0">
              <w:t>R5-246438</w:t>
            </w:r>
          </w:p>
        </w:tc>
        <w:tc>
          <w:tcPr>
            <w:tcW w:w="3119" w:type="dxa"/>
            <w:noWrap/>
            <w:hideMark/>
          </w:tcPr>
          <w:p w14:paraId="1E5C14DF" w14:textId="77777777" w:rsidR="00241DF0" w:rsidRPr="00241DF0" w:rsidRDefault="00241DF0">
            <w:r w:rsidRPr="00241DF0">
              <w:t>Corrections in additional spurious test for UL MIMO Rel-16 onwards</w:t>
            </w:r>
          </w:p>
        </w:tc>
        <w:tc>
          <w:tcPr>
            <w:tcW w:w="3049" w:type="dxa"/>
            <w:noWrap/>
            <w:hideMark/>
          </w:tcPr>
          <w:p w14:paraId="4D99731F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14525D0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6C8C5AB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F53F3F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2C2D8B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801C996" w14:textId="77777777" w:rsidR="00241DF0" w:rsidRPr="00241DF0" w:rsidRDefault="00241DF0">
            <w:r w:rsidRPr="00241DF0">
              <w:t>3011</w:t>
            </w:r>
          </w:p>
        </w:tc>
        <w:tc>
          <w:tcPr>
            <w:tcW w:w="637" w:type="dxa"/>
            <w:noWrap/>
            <w:hideMark/>
          </w:tcPr>
          <w:p w14:paraId="279F742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37F54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C88679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094062F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6A9E32" w14:textId="77777777" w:rsidR="00241DF0" w:rsidRPr="00241DF0" w:rsidRDefault="00241DF0">
            <w:r w:rsidRPr="00241DF0">
              <w:t>R5-246440</w:t>
            </w:r>
          </w:p>
        </w:tc>
        <w:tc>
          <w:tcPr>
            <w:tcW w:w="3119" w:type="dxa"/>
            <w:noWrap/>
            <w:hideMark/>
          </w:tcPr>
          <w:p w14:paraId="1D43A534" w14:textId="77777777" w:rsidR="00241DF0" w:rsidRPr="00241DF0" w:rsidRDefault="00241DF0">
            <w:r w:rsidRPr="00241DF0">
              <w:t>A-MPR for UL MIMO - added missing CBWs for Rel-17 - NS 48</w:t>
            </w:r>
          </w:p>
        </w:tc>
        <w:tc>
          <w:tcPr>
            <w:tcW w:w="3049" w:type="dxa"/>
            <w:noWrap/>
            <w:hideMark/>
          </w:tcPr>
          <w:p w14:paraId="472588D8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CBE5D6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E1115E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081F33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45C7D1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B37BBCA" w14:textId="77777777" w:rsidR="00241DF0" w:rsidRPr="00241DF0" w:rsidRDefault="00241DF0">
            <w:r w:rsidRPr="00241DF0">
              <w:t>3013</w:t>
            </w:r>
          </w:p>
        </w:tc>
        <w:tc>
          <w:tcPr>
            <w:tcW w:w="637" w:type="dxa"/>
            <w:noWrap/>
            <w:hideMark/>
          </w:tcPr>
          <w:p w14:paraId="142C057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7DA218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644676D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54BBC4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226C10" w14:textId="77777777" w:rsidR="00241DF0" w:rsidRPr="00241DF0" w:rsidRDefault="00241DF0">
            <w:r w:rsidRPr="00241DF0">
              <w:t>R5-246441</w:t>
            </w:r>
          </w:p>
        </w:tc>
        <w:tc>
          <w:tcPr>
            <w:tcW w:w="3119" w:type="dxa"/>
            <w:noWrap/>
            <w:hideMark/>
          </w:tcPr>
          <w:p w14:paraId="719867B8" w14:textId="77777777" w:rsidR="00241DF0" w:rsidRPr="00241DF0" w:rsidRDefault="00241DF0">
            <w:r w:rsidRPr="00241DF0">
              <w:t>A-MPR for UL MIMO - added missing CBWs for Rel-17 - NS 49</w:t>
            </w:r>
          </w:p>
        </w:tc>
        <w:tc>
          <w:tcPr>
            <w:tcW w:w="3049" w:type="dxa"/>
            <w:noWrap/>
            <w:hideMark/>
          </w:tcPr>
          <w:p w14:paraId="7ECFE9BD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44D48AC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DBF764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9AE810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699EC1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A035824" w14:textId="77777777" w:rsidR="00241DF0" w:rsidRPr="00241DF0" w:rsidRDefault="00241DF0">
            <w:r w:rsidRPr="00241DF0">
              <w:t>3014</w:t>
            </w:r>
          </w:p>
        </w:tc>
        <w:tc>
          <w:tcPr>
            <w:tcW w:w="637" w:type="dxa"/>
            <w:noWrap/>
            <w:hideMark/>
          </w:tcPr>
          <w:p w14:paraId="1D594DD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60C3F7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EBBCEE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7CAAB2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2642077" w14:textId="77777777" w:rsidR="00241DF0" w:rsidRPr="00241DF0" w:rsidRDefault="00241DF0">
            <w:r w:rsidRPr="00241DF0">
              <w:t>R5-246442</w:t>
            </w:r>
          </w:p>
        </w:tc>
        <w:tc>
          <w:tcPr>
            <w:tcW w:w="3119" w:type="dxa"/>
            <w:noWrap/>
            <w:hideMark/>
          </w:tcPr>
          <w:p w14:paraId="163E59F0" w14:textId="77777777" w:rsidR="00241DF0" w:rsidRPr="00241DF0" w:rsidRDefault="00241DF0">
            <w:r w:rsidRPr="00241DF0">
              <w:t>A-MPR for UL MIMO - added missing CBWs for Rel-17 - NS 27</w:t>
            </w:r>
          </w:p>
        </w:tc>
        <w:tc>
          <w:tcPr>
            <w:tcW w:w="3049" w:type="dxa"/>
            <w:noWrap/>
            <w:hideMark/>
          </w:tcPr>
          <w:p w14:paraId="710D0475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3762D6A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5D119E2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1DAD7C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395D87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69E5D3F" w14:textId="77777777" w:rsidR="00241DF0" w:rsidRPr="00241DF0" w:rsidRDefault="00241DF0">
            <w:r w:rsidRPr="00241DF0">
              <w:t>3015</w:t>
            </w:r>
          </w:p>
        </w:tc>
        <w:tc>
          <w:tcPr>
            <w:tcW w:w="637" w:type="dxa"/>
            <w:noWrap/>
            <w:hideMark/>
          </w:tcPr>
          <w:p w14:paraId="046BF1B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C2492F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26918D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049FA63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B824E07" w14:textId="77777777" w:rsidR="00241DF0" w:rsidRPr="00241DF0" w:rsidRDefault="00241DF0">
            <w:r w:rsidRPr="00241DF0">
              <w:lastRenderedPageBreak/>
              <w:t>R5-246444</w:t>
            </w:r>
          </w:p>
        </w:tc>
        <w:tc>
          <w:tcPr>
            <w:tcW w:w="3119" w:type="dxa"/>
            <w:noWrap/>
            <w:hideMark/>
          </w:tcPr>
          <w:p w14:paraId="10F828C1" w14:textId="77777777" w:rsidR="00241DF0" w:rsidRPr="00241DF0" w:rsidRDefault="00241DF0">
            <w:r w:rsidRPr="00241DF0">
              <w:t>Test requirements corrections in SUL test case 6.2C.4</w:t>
            </w:r>
          </w:p>
        </w:tc>
        <w:tc>
          <w:tcPr>
            <w:tcW w:w="3049" w:type="dxa"/>
            <w:noWrap/>
            <w:hideMark/>
          </w:tcPr>
          <w:p w14:paraId="1B402F29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FEC9E0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3775A3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4CDE55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E4659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A1A3F06" w14:textId="77777777" w:rsidR="00241DF0" w:rsidRPr="00241DF0" w:rsidRDefault="00241DF0">
            <w:r w:rsidRPr="00241DF0">
              <w:t>3017</w:t>
            </w:r>
          </w:p>
        </w:tc>
        <w:tc>
          <w:tcPr>
            <w:tcW w:w="637" w:type="dxa"/>
            <w:noWrap/>
            <w:hideMark/>
          </w:tcPr>
          <w:p w14:paraId="5BF0BBF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67FD6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71FA64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7ABAE43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B88EA7" w14:textId="77777777" w:rsidR="00241DF0" w:rsidRPr="00241DF0" w:rsidRDefault="00241DF0">
            <w:r w:rsidRPr="00241DF0">
              <w:t>R5-246449</w:t>
            </w:r>
          </w:p>
        </w:tc>
        <w:tc>
          <w:tcPr>
            <w:tcW w:w="3119" w:type="dxa"/>
            <w:noWrap/>
            <w:hideMark/>
          </w:tcPr>
          <w:p w14:paraId="7245947A" w14:textId="77777777" w:rsidR="00241DF0" w:rsidRPr="00241DF0" w:rsidRDefault="00241DF0">
            <w:r w:rsidRPr="00241DF0">
              <w:t>Editorial correction in FR1 maximum input level test cases</w:t>
            </w:r>
          </w:p>
        </w:tc>
        <w:tc>
          <w:tcPr>
            <w:tcW w:w="3049" w:type="dxa"/>
            <w:noWrap/>
            <w:hideMark/>
          </w:tcPr>
          <w:p w14:paraId="725DF73E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6BDE7A6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10A3F6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12EE34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ED1EF9C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6E22530" w14:textId="77777777" w:rsidR="00241DF0" w:rsidRPr="00241DF0" w:rsidRDefault="00241DF0">
            <w:r w:rsidRPr="00241DF0">
              <w:t>3021</w:t>
            </w:r>
          </w:p>
        </w:tc>
        <w:tc>
          <w:tcPr>
            <w:tcW w:w="637" w:type="dxa"/>
            <w:noWrap/>
            <w:hideMark/>
          </w:tcPr>
          <w:p w14:paraId="0CB9836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3F2952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51D73C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0ABEEBC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D341B7" w14:textId="77777777" w:rsidR="00241DF0" w:rsidRPr="00241DF0" w:rsidRDefault="00241DF0">
            <w:r w:rsidRPr="00241DF0">
              <w:t>R5-246450</w:t>
            </w:r>
          </w:p>
        </w:tc>
        <w:tc>
          <w:tcPr>
            <w:tcW w:w="3119" w:type="dxa"/>
            <w:noWrap/>
            <w:hideMark/>
          </w:tcPr>
          <w:p w14:paraId="398CFAFF" w14:textId="77777777" w:rsidR="00241DF0" w:rsidRPr="00241DF0" w:rsidRDefault="00241DF0">
            <w:r w:rsidRPr="00241DF0">
              <w:t>Editorial correction in FR1 Spurious emissions for UE co-existence for 2 UL CA test case</w:t>
            </w:r>
          </w:p>
        </w:tc>
        <w:tc>
          <w:tcPr>
            <w:tcW w:w="3049" w:type="dxa"/>
            <w:noWrap/>
            <w:hideMark/>
          </w:tcPr>
          <w:p w14:paraId="7085E9A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40EBCB3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DEE181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17DEF5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75503BB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637CC5EB" w14:textId="77777777" w:rsidR="00241DF0" w:rsidRPr="00241DF0" w:rsidRDefault="00241DF0">
            <w:r w:rsidRPr="00241DF0">
              <w:t>3022</w:t>
            </w:r>
          </w:p>
        </w:tc>
        <w:tc>
          <w:tcPr>
            <w:tcW w:w="637" w:type="dxa"/>
            <w:noWrap/>
            <w:hideMark/>
          </w:tcPr>
          <w:p w14:paraId="44C1AFE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586CB9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3E7944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4168BA4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676B4F" w14:textId="77777777" w:rsidR="00241DF0" w:rsidRPr="00241DF0" w:rsidRDefault="00241DF0">
            <w:r w:rsidRPr="00241DF0">
              <w:t>R5-246452</w:t>
            </w:r>
          </w:p>
        </w:tc>
        <w:tc>
          <w:tcPr>
            <w:tcW w:w="3119" w:type="dxa"/>
            <w:noWrap/>
            <w:hideMark/>
          </w:tcPr>
          <w:p w14:paraId="6F8C9CDF" w14:textId="77777777" w:rsidR="00241DF0" w:rsidRPr="00241DF0" w:rsidRDefault="00241DF0">
            <w:r w:rsidRPr="00241DF0">
              <w:t>Introduction of UL-MIMO bands n13, n26, n85, n105 for ICS</w:t>
            </w:r>
          </w:p>
        </w:tc>
        <w:tc>
          <w:tcPr>
            <w:tcW w:w="3049" w:type="dxa"/>
            <w:noWrap/>
            <w:hideMark/>
          </w:tcPr>
          <w:p w14:paraId="006B1BCA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01EBCF8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E85F14B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386B66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20F291C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7AA905C3" w14:textId="77777777" w:rsidR="00241DF0" w:rsidRPr="00241DF0" w:rsidRDefault="00241DF0">
            <w:r w:rsidRPr="00241DF0">
              <w:t>0718</w:t>
            </w:r>
          </w:p>
        </w:tc>
        <w:tc>
          <w:tcPr>
            <w:tcW w:w="637" w:type="dxa"/>
            <w:noWrap/>
            <w:hideMark/>
          </w:tcPr>
          <w:p w14:paraId="414F0DF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D6930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2D2F0B3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0B9124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BDFE11" w14:textId="77777777" w:rsidR="00241DF0" w:rsidRPr="00241DF0" w:rsidRDefault="00241DF0">
            <w:r w:rsidRPr="00241DF0">
              <w:t>R5-246453</w:t>
            </w:r>
          </w:p>
        </w:tc>
        <w:tc>
          <w:tcPr>
            <w:tcW w:w="3119" w:type="dxa"/>
            <w:noWrap/>
            <w:hideMark/>
          </w:tcPr>
          <w:p w14:paraId="38C8C3B1" w14:textId="77777777" w:rsidR="00241DF0" w:rsidRPr="00241DF0" w:rsidRDefault="00241DF0">
            <w:r w:rsidRPr="00241DF0">
              <w:t>Adding UL-MIMO bands n13, n26, n85, n105 into clause 5</w:t>
            </w:r>
          </w:p>
        </w:tc>
        <w:tc>
          <w:tcPr>
            <w:tcW w:w="3049" w:type="dxa"/>
            <w:noWrap/>
            <w:hideMark/>
          </w:tcPr>
          <w:p w14:paraId="09083E43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A68329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A68BB2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EE0457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CD4F96F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5171FB0E" w14:textId="77777777" w:rsidR="00241DF0" w:rsidRPr="00241DF0" w:rsidRDefault="00241DF0">
            <w:r w:rsidRPr="00241DF0">
              <w:t>3023</w:t>
            </w:r>
          </w:p>
        </w:tc>
        <w:tc>
          <w:tcPr>
            <w:tcW w:w="637" w:type="dxa"/>
            <w:noWrap/>
            <w:hideMark/>
          </w:tcPr>
          <w:p w14:paraId="1CB918D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3FB826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C71C2F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65BCE11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399089" w14:textId="77777777" w:rsidR="00241DF0" w:rsidRPr="00241DF0" w:rsidRDefault="00241DF0">
            <w:r w:rsidRPr="00241DF0">
              <w:t>R5-246466</w:t>
            </w:r>
          </w:p>
        </w:tc>
        <w:tc>
          <w:tcPr>
            <w:tcW w:w="3119" w:type="dxa"/>
            <w:noWrap/>
            <w:hideMark/>
          </w:tcPr>
          <w:p w14:paraId="6D6AC9BC" w14:textId="77777777" w:rsidR="00241DF0" w:rsidRPr="00241DF0" w:rsidRDefault="00241DF0">
            <w:r w:rsidRPr="00241DF0">
              <w:t>Corrections to Table A.4.4-2A for UE APN/DNN Implementation details</w:t>
            </w:r>
          </w:p>
        </w:tc>
        <w:tc>
          <w:tcPr>
            <w:tcW w:w="3049" w:type="dxa"/>
            <w:noWrap/>
            <w:hideMark/>
          </w:tcPr>
          <w:p w14:paraId="34CA15B4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59B3F7D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391A4C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71B2D23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437647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C152296" w14:textId="77777777" w:rsidR="00241DF0" w:rsidRPr="00241DF0" w:rsidRDefault="00241DF0">
            <w:r w:rsidRPr="00241DF0">
              <w:t>0719</w:t>
            </w:r>
          </w:p>
        </w:tc>
        <w:tc>
          <w:tcPr>
            <w:tcW w:w="637" w:type="dxa"/>
            <w:noWrap/>
            <w:hideMark/>
          </w:tcPr>
          <w:p w14:paraId="21DC9EC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C2DF7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03255A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2B16E1A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A13D858" w14:textId="77777777" w:rsidR="00241DF0" w:rsidRPr="00241DF0" w:rsidRDefault="00241DF0">
            <w:r w:rsidRPr="00241DF0">
              <w:t>R5-246467</w:t>
            </w:r>
          </w:p>
        </w:tc>
        <w:tc>
          <w:tcPr>
            <w:tcW w:w="3119" w:type="dxa"/>
            <w:noWrap/>
            <w:hideMark/>
          </w:tcPr>
          <w:p w14:paraId="065F6929" w14:textId="77777777" w:rsidR="00241DF0" w:rsidRPr="00241DF0" w:rsidRDefault="00241DF0">
            <w:r w:rsidRPr="00241DF0">
              <w:t>CR 38.508-1 Definition of many NR CA combos with 2 bands and 3 bands</w:t>
            </w:r>
          </w:p>
        </w:tc>
        <w:tc>
          <w:tcPr>
            <w:tcW w:w="3049" w:type="dxa"/>
            <w:noWrap/>
            <w:hideMark/>
          </w:tcPr>
          <w:p w14:paraId="1551FE6C" w14:textId="77777777" w:rsidR="00241DF0" w:rsidRPr="00241DF0" w:rsidRDefault="00241DF0">
            <w:r w:rsidRPr="00241DF0">
              <w:t>AT&amp;T, WE Certification Oy, FirstNet</w:t>
            </w:r>
          </w:p>
        </w:tc>
        <w:tc>
          <w:tcPr>
            <w:tcW w:w="920" w:type="dxa"/>
            <w:noWrap/>
            <w:hideMark/>
          </w:tcPr>
          <w:p w14:paraId="4632C94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561296D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1B7EF2A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2F78AF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6835BC1F" w14:textId="77777777" w:rsidR="00241DF0" w:rsidRPr="00241DF0" w:rsidRDefault="00241DF0">
            <w:r w:rsidRPr="00241DF0">
              <w:t>3351</w:t>
            </w:r>
          </w:p>
        </w:tc>
        <w:tc>
          <w:tcPr>
            <w:tcW w:w="637" w:type="dxa"/>
            <w:noWrap/>
            <w:hideMark/>
          </w:tcPr>
          <w:p w14:paraId="707ED67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F7627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98915D1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6FB8FD3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DC48CB" w14:textId="77777777" w:rsidR="00241DF0" w:rsidRPr="00241DF0" w:rsidRDefault="00241DF0">
            <w:r w:rsidRPr="00241DF0">
              <w:t>R5-246468</w:t>
            </w:r>
          </w:p>
        </w:tc>
        <w:tc>
          <w:tcPr>
            <w:tcW w:w="3119" w:type="dxa"/>
            <w:noWrap/>
            <w:hideMark/>
          </w:tcPr>
          <w:p w14:paraId="48E16E42" w14:textId="77777777" w:rsidR="00241DF0" w:rsidRPr="00241DF0" w:rsidRDefault="00241DF0">
            <w:r w:rsidRPr="00241DF0">
              <w:t>CR 38.508-2 Definition of many NR CA combos with 2 bands and 3 bands</w:t>
            </w:r>
          </w:p>
        </w:tc>
        <w:tc>
          <w:tcPr>
            <w:tcW w:w="3049" w:type="dxa"/>
            <w:noWrap/>
            <w:hideMark/>
          </w:tcPr>
          <w:p w14:paraId="0B4FC401" w14:textId="77777777" w:rsidR="00241DF0" w:rsidRPr="00241DF0" w:rsidRDefault="00241DF0">
            <w:r w:rsidRPr="00241DF0">
              <w:t>AT&amp;T, WE Certification Oy, FirstNet</w:t>
            </w:r>
          </w:p>
        </w:tc>
        <w:tc>
          <w:tcPr>
            <w:tcW w:w="920" w:type="dxa"/>
            <w:noWrap/>
            <w:hideMark/>
          </w:tcPr>
          <w:p w14:paraId="1CDDB27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014EB09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3D895D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CC8905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6B16195" w14:textId="77777777" w:rsidR="00241DF0" w:rsidRPr="00241DF0" w:rsidRDefault="00241DF0">
            <w:r w:rsidRPr="00241DF0">
              <w:t>0720</w:t>
            </w:r>
          </w:p>
        </w:tc>
        <w:tc>
          <w:tcPr>
            <w:tcW w:w="637" w:type="dxa"/>
            <w:noWrap/>
            <w:hideMark/>
          </w:tcPr>
          <w:p w14:paraId="2DF93FA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E0C088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AF8CCA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3836655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D827E4" w14:textId="77777777" w:rsidR="00241DF0" w:rsidRPr="00241DF0" w:rsidRDefault="00241DF0">
            <w:r w:rsidRPr="00241DF0">
              <w:t>R5-246470</w:t>
            </w:r>
          </w:p>
        </w:tc>
        <w:tc>
          <w:tcPr>
            <w:tcW w:w="3119" w:type="dxa"/>
            <w:noWrap/>
            <w:hideMark/>
          </w:tcPr>
          <w:p w14:paraId="4D7F0CC0" w14:textId="77777777" w:rsidR="00241DF0" w:rsidRPr="00241DF0" w:rsidRDefault="00241DF0">
            <w:r w:rsidRPr="00241DF0">
              <w:t>CR 38.521-1 Clause 7 Definition of many NR CA combos with 2 bands and 3 bands</w:t>
            </w:r>
          </w:p>
        </w:tc>
        <w:tc>
          <w:tcPr>
            <w:tcW w:w="3049" w:type="dxa"/>
            <w:noWrap/>
            <w:hideMark/>
          </w:tcPr>
          <w:p w14:paraId="1E190110" w14:textId="77777777" w:rsidR="00241DF0" w:rsidRPr="00241DF0" w:rsidRDefault="00241DF0">
            <w:r w:rsidRPr="00241DF0">
              <w:t>AT&amp;T, WE Certification Oy, FirstNet</w:t>
            </w:r>
          </w:p>
        </w:tc>
        <w:tc>
          <w:tcPr>
            <w:tcW w:w="920" w:type="dxa"/>
            <w:noWrap/>
            <w:hideMark/>
          </w:tcPr>
          <w:p w14:paraId="536FFC5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30DFE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00AD7F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B0C1545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6998B92D" w14:textId="77777777" w:rsidR="00241DF0" w:rsidRPr="00241DF0" w:rsidRDefault="00241DF0">
            <w:r w:rsidRPr="00241DF0">
              <w:t>3027</w:t>
            </w:r>
          </w:p>
        </w:tc>
        <w:tc>
          <w:tcPr>
            <w:tcW w:w="637" w:type="dxa"/>
            <w:noWrap/>
            <w:hideMark/>
          </w:tcPr>
          <w:p w14:paraId="2304EDA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F1D241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FF3237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6B9F7BB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DA69BD" w14:textId="77777777" w:rsidR="00241DF0" w:rsidRPr="00241DF0" w:rsidRDefault="00241DF0">
            <w:r w:rsidRPr="00241DF0">
              <w:t>R5-246475</w:t>
            </w:r>
          </w:p>
        </w:tc>
        <w:tc>
          <w:tcPr>
            <w:tcW w:w="3119" w:type="dxa"/>
            <w:noWrap/>
            <w:hideMark/>
          </w:tcPr>
          <w:p w14:paraId="6B1734CD" w14:textId="77777777" w:rsidR="00241DF0" w:rsidRPr="00241DF0" w:rsidRDefault="00241DF0">
            <w:r w:rsidRPr="00241DF0">
              <w:t>Update test case 7.11</w:t>
            </w:r>
          </w:p>
        </w:tc>
        <w:tc>
          <w:tcPr>
            <w:tcW w:w="3049" w:type="dxa"/>
            <w:noWrap/>
            <w:hideMark/>
          </w:tcPr>
          <w:p w14:paraId="74517EB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3CF6BB5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763E94E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3EFA140D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1AE011D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11913CA" w14:textId="77777777" w:rsidR="00241DF0" w:rsidRPr="00241DF0" w:rsidRDefault="00241DF0">
            <w:r w:rsidRPr="00241DF0">
              <w:t>0601</w:t>
            </w:r>
          </w:p>
        </w:tc>
        <w:tc>
          <w:tcPr>
            <w:tcW w:w="637" w:type="dxa"/>
            <w:noWrap/>
            <w:hideMark/>
          </w:tcPr>
          <w:p w14:paraId="5A18E61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83F61D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9A118A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30ABC6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05A68EF" w14:textId="77777777" w:rsidR="00241DF0" w:rsidRPr="00241DF0" w:rsidRDefault="00241DF0">
            <w:r w:rsidRPr="00241DF0">
              <w:t>R5-246477</w:t>
            </w:r>
          </w:p>
        </w:tc>
        <w:tc>
          <w:tcPr>
            <w:tcW w:w="3119" w:type="dxa"/>
            <w:noWrap/>
            <w:hideMark/>
          </w:tcPr>
          <w:p w14:paraId="07788BFE" w14:textId="77777777" w:rsidR="00241DF0" w:rsidRPr="00241DF0" w:rsidRDefault="00241DF0">
            <w:r w:rsidRPr="00241DF0">
              <w:t>Update test case 10.3</w:t>
            </w:r>
          </w:p>
        </w:tc>
        <w:tc>
          <w:tcPr>
            <w:tcW w:w="3049" w:type="dxa"/>
            <w:noWrap/>
            <w:hideMark/>
          </w:tcPr>
          <w:p w14:paraId="369F49B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A68AC36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CA34AC3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4F780F0E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4BE65B6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F4E98E0" w14:textId="77777777" w:rsidR="00241DF0" w:rsidRPr="00241DF0" w:rsidRDefault="00241DF0">
            <w:r w:rsidRPr="00241DF0">
              <w:t>0603</w:t>
            </w:r>
          </w:p>
        </w:tc>
        <w:tc>
          <w:tcPr>
            <w:tcW w:w="637" w:type="dxa"/>
            <w:noWrap/>
            <w:hideMark/>
          </w:tcPr>
          <w:p w14:paraId="654BA44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1E984D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69A1888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3E3AB42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EB76C4" w14:textId="77777777" w:rsidR="00241DF0" w:rsidRPr="00241DF0" w:rsidRDefault="00241DF0">
            <w:r w:rsidRPr="00241DF0">
              <w:t>R5-246478</w:t>
            </w:r>
          </w:p>
        </w:tc>
        <w:tc>
          <w:tcPr>
            <w:tcW w:w="3119" w:type="dxa"/>
            <w:noWrap/>
            <w:hideMark/>
          </w:tcPr>
          <w:p w14:paraId="0C381B9E" w14:textId="77777777" w:rsidR="00241DF0" w:rsidRPr="00241DF0" w:rsidRDefault="00241DF0">
            <w:r w:rsidRPr="00241DF0">
              <w:t>Remove procedure A.4.1</w:t>
            </w:r>
          </w:p>
        </w:tc>
        <w:tc>
          <w:tcPr>
            <w:tcW w:w="3049" w:type="dxa"/>
            <w:noWrap/>
            <w:hideMark/>
          </w:tcPr>
          <w:p w14:paraId="5F882AC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E97DD30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130D4F7C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00AF01BF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54E2AA9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6B84C04" w14:textId="77777777" w:rsidR="00241DF0" w:rsidRPr="00241DF0" w:rsidRDefault="00241DF0">
            <w:r w:rsidRPr="00241DF0">
              <w:t>0604</w:t>
            </w:r>
          </w:p>
        </w:tc>
        <w:tc>
          <w:tcPr>
            <w:tcW w:w="637" w:type="dxa"/>
            <w:noWrap/>
            <w:hideMark/>
          </w:tcPr>
          <w:p w14:paraId="3748E18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0030F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623290" w14:textId="77777777" w:rsidR="00241DF0" w:rsidRPr="00241DF0" w:rsidRDefault="00241DF0">
            <w:r w:rsidRPr="00241DF0">
              <w:t>RP-242732</w:t>
            </w:r>
          </w:p>
        </w:tc>
      </w:tr>
      <w:tr w:rsidR="004F179A" w:rsidRPr="00241DF0" w14:paraId="4B00ABD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1F0879" w14:textId="77777777" w:rsidR="00241DF0" w:rsidRPr="00241DF0" w:rsidRDefault="00241DF0">
            <w:r w:rsidRPr="00241DF0">
              <w:lastRenderedPageBreak/>
              <w:t>R5-246479</w:t>
            </w:r>
          </w:p>
        </w:tc>
        <w:tc>
          <w:tcPr>
            <w:tcW w:w="3119" w:type="dxa"/>
            <w:noWrap/>
            <w:hideMark/>
          </w:tcPr>
          <w:p w14:paraId="5A94F9E6" w14:textId="77777777" w:rsidR="00241DF0" w:rsidRPr="00241DF0" w:rsidRDefault="00241DF0">
            <w:r w:rsidRPr="00241DF0">
              <w:t>Remove procedure A.4.2</w:t>
            </w:r>
          </w:p>
        </w:tc>
        <w:tc>
          <w:tcPr>
            <w:tcW w:w="3049" w:type="dxa"/>
            <w:noWrap/>
            <w:hideMark/>
          </w:tcPr>
          <w:p w14:paraId="2043D4C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4FA2A82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C3D7101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4C24FA8B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41AC95C4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4FA4FEE" w14:textId="77777777" w:rsidR="00241DF0" w:rsidRPr="00241DF0" w:rsidRDefault="00241DF0">
            <w:r w:rsidRPr="00241DF0">
              <w:t>0605</w:t>
            </w:r>
          </w:p>
        </w:tc>
        <w:tc>
          <w:tcPr>
            <w:tcW w:w="637" w:type="dxa"/>
            <w:noWrap/>
            <w:hideMark/>
          </w:tcPr>
          <w:p w14:paraId="61D91B2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F2874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33C4A71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58D84AB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3CE1CD1" w14:textId="77777777" w:rsidR="00241DF0" w:rsidRPr="00241DF0" w:rsidRDefault="00241DF0">
            <w:r w:rsidRPr="00241DF0">
              <w:t>R5-246480</w:t>
            </w:r>
          </w:p>
        </w:tc>
        <w:tc>
          <w:tcPr>
            <w:tcW w:w="3119" w:type="dxa"/>
            <w:noWrap/>
            <w:hideMark/>
          </w:tcPr>
          <w:p w14:paraId="45346E78" w14:textId="77777777" w:rsidR="00241DF0" w:rsidRPr="00241DF0" w:rsidRDefault="00241DF0">
            <w:r w:rsidRPr="00241DF0">
              <w:t>Remove procedure A.5.1</w:t>
            </w:r>
          </w:p>
        </w:tc>
        <w:tc>
          <w:tcPr>
            <w:tcW w:w="3049" w:type="dxa"/>
            <w:noWrap/>
            <w:hideMark/>
          </w:tcPr>
          <w:p w14:paraId="077EC4D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8D75AED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8C804DA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7C6ECEFF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4208087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93AAD5A" w14:textId="77777777" w:rsidR="00241DF0" w:rsidRPr="00241DF0" w:rsidRDefault="00241DF0">
            <w:r w:rsidRPr="00241DF0">
              <w:t>0606</w:t>
            </w:r>
          </w:p>
        </w:tc>
        <w:tc>
          <w:tcPr>
            <w:tcW w:w="637" w:type="dxa"/>
            <w:noWrap/>
            <w:hideMark/>
          </w:tcPr>
          <w:p w14:paraId="6B193EE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28EB1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4CD019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40E2587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B71D3A" w14:textId="77777777" w:rsidR="00241DF0" w:rsidRPr="00241DF0" w:rsidRDefault="00241DF0">
            <w:r w:rsidRPr="00241DF0">
              <w:t>R5-246481</w:t>
            </w:r>
          </w:p>
        </w:tc>
        <w:tc>
          <w:tcPr>
            <w:tcW w:w="3119" w:type="dxa"/>
            <w:noWrap/>
            <w:hideMark/>
          </w:tcPr>
          <w:p w14:paraId="17E9369B" w14:textId="77777777" w:rsidR="00241DF0" w:rsidRPr="00241DF0" w:rsidRDefault="00241DF0">
            <w:r w:rsidRPr="00241DF0">
              <w:t>Remove procedure A.5.2</w:t>
            </w:r>
          </w:p>
        </w:tc>
        <w:tc>
          <w:tcPr>
            <w:tcW w:w="3049" w:type="dxa"/>
            <w:noWrap/>
            <w:hideMark/>
          </w:tcPr>
          <w:p w14:paraId="68E08796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9BE732C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A553021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11245754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3A36F63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990D833" w14:textId="77777777" w:rsidR="00241DF0" w:rsidRPr="00241DF0" w:rsidRDefault="00241DF0">
            <w:r w:rsidRPr="00241DF0">
              <w:t>0607</w:t>
            </w:r>
          </w:p>
        </w:tc>
        <w:tc>
          <w:tcPr>
            <w:tcW w:w="637" w:type="dxa"/>
            <w:noWrap/>
            <w:hideMark/>
          </w:tcPr>
          <w:p w14:paraId="74C3012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810333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88F316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598842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681C3A" w14:textId="77777777" w:rsidR="00241DF0" w:rsidRPr="00241DF0" w:rsidRDefault="00241DF0">
            <w:r w:rsidRPr="00241DF0">
              <w:t>R5-246482</w:t>
            </w:r>
          </w:p>
        </w:tc>
        <w:tc>
          <w:tcPr>
            <w:tcW w:w="3119" w:type="dxa"/>
            <w:noWrap/>
            <w:hideMark/>
          </w:tcPr>
          <w:p w14:paraId="230FBEDB" w14:textId="77777777" w:rsidR="00241DF0" w:rsidRPr="00241DF0" w:rsidRDefault="00241DF0">
            <w:r w:rsidRPr="00241DF0">
              <w:t>Update test procedure 4.9.15</w:t>
            </w:r>
          </w:p>
        </w:tc>
        <w:tc>
          <w:tcPr>
            <w:tcW w:w="3049" w:type="dxa"/>
            <w:noWrap/>
            <w:hideMark/>
          </w:tcPr>
          <w:p w14:paraId="2E198C9C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AF98F0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F11AC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69DC56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DA9AF5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1B98B88" w14:textId="77777777" w:rsidR="00241DF0" w:rsidRPr="00241DF0" w:rsidRDefault="00241DF0">
            <w:r w:rsidRPr="00241DF0">
              <w:t>3353</w:t>
            </w:r>
          </w:p>
        </w:tc>
        <w:tc>
          <w:tcPr>
            <w:tcW w:w="637" w:type="dxa"/>
            <w:noWrap/>
            <w:hideMark/>
          </w:tcPr>
          <w:p w14:paraId="662AA6E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D5235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EB938D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5347D0F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B6CA7EE" w14:textId="77777777" w:rsidR="00241DF0" w:rsidRPr="00241DF0" w:rsidRDefault="00241DF0">
            <w:r w:rsidRPr="00241DF0">
              <w:t>R5-246483</w:t>
            </w:r>
          </w:p>
        </w:tc>
        <w:tc>
          <w:tcPr>
            <w:tcW w:w="3119" w:type="dxa"/>
            <w:noWrap/>
            <w:hideMark/>
          </w:tcPr>
          <w:p w14:paraId="72733777" w14:textId="77777777" w:rsidR="00241DF0" w:rsidRPr="00241DF0" w:rsidRDefault="00241DF0">
            <w:r w:rsidRPr="00241DF0">
              <w:t>Update test procedure 4.9.16</w:t>
            </w:r>
          </w:p>
        </w:tc>
        <w:tc>
          <w:tcPr>
            <w:tcW w:w="3049" w:type="dxa"/>
            <w:noWrap/>
            <w:hideMark/>
          </w:tcPr>
          <w:p w14:paraId="4923C08C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14804D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2EDD808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985B2E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2D157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19D765C" w14:textId="77777777" w:rsidR="00241DF0" w:rsidRPr="00241DF0" w:rsidRDefault="00241DF0">
            <w:r w:rsidRPr="00241DF0">
              <w:t>3354</w:t>
            </w:r>
          </w:p>
        </w:tc>
        <w:tc>
          <w:tcPr>
            <w:tcW w:w="637" w:type="dxa"/>
            <w:noWrap/>
            <w:hideMark/>
          </w:tcPr>
          <w:p w14:paraId="30D2722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471132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F7F391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74BA5F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27DADD" w14:textId="77777777" w:rsidR="00241DF0" w:rsidRPr="00241DF0" w:rsidRDefault="00241DF0">
            <w:r w:rsidRPr="00241DF0">
              <w:t>R5-246492</w:t>
            </w:r>
          </w:p>
        </w:tc>
        <w:tc>
          <w:tcPr>
            <w:tcW w:w="3119" w:type="dxa"/>
            <w:noWrap/>
            <w:hideMark/>
          </w:tcPr>
          <w:p w14:paraId="650408EE" w14:textId="77777777" w:rsidR="00241DF0" w:rsidRPr="00241DF0" w:rsidRDefault="00241DF0">
            <w:r w:rsidRPr="00241DF0">
              <w:t>Core spec alignment update to LTM PDCCH order TCs</w:t>
            </w:r>
          </w:p>
        </w:tc>
        <w:tc>
          <w:tcPr>
            <w:tcW w:w="3049" w:type="dxa"/>
            <w:noWrap/>
            <w:hideMark/>
          </w:tcPr>
          <w:p w14:paraId="66D77896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2158E26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9F38CF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F730AD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B73954D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C33717B" w14:textId="77777777" w:rsidR="00241DF0" w:rsidRPr="00241DF0" w:rsidRDefault="00241DF0">
            <w:r w:rsidRPr="00241DF0">
              <w:t>3503</w:t>
            </w:r>
          </w:p>
        </w:tc>
        <w:tc>
          <w:tcPr>
            <w:tcW w:w="637" w:type="dxa"/>
            <w:noWrap/>
            <w:hideMark/>
          </w:tcPr>
          <w:p w14:paraId="3C95529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78EAC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787F59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2FC3B2B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E73BB5" w14:textId="77777777" w:rsidR="00241DF0" w:rsidRPr="00241DF0" w:rsidRDefault="00241DF0">
            <w:r w:rsidRPr="00241DF0">
              <w:t>R5-246493</w:t>
            </w:r>
          </w:p>
        </w:tc>
        <w:tc>
          <w:tcPr>
            <w:tcW w:w="3119" w:type="dxa"/>
            <w:noWrap/>
            <w:hideMark/>
          </w:tcPr>
          <w:p w14:paraId="3DEA58B5" w14:textId="77777777" w:rsidR="00241DF0" w:rsidRPr="00241DF0" w:rsidRDefault="00241DF0">
            <w:r w:rsidRPr="00241DF0">
              <w:t>Update test applicability to clause 6.3.2.4</w:t>
            </w:r>
          </w:p>
        </w:tc>
        <w:tc>
          <w:tcPr>
            <w:tcW w:w="3049" w:type="dxa"/>
            <w:noWrap/>
            <w:hideMark/>
          </w:tcPr>
          <w:p w14:paraId="6259FC4E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1E96809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CF019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67B9E5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F76762D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3EA07EE1" w14:textId="77777777" w:rsidR="00241DF0" w:rsidRPr="00241DF0" w:rsidRDefault="00241DF0">
            <w:r w:rsidRPr="00241DF0">
              <w:t>3504</w:t>
            </w:r>
          </w:p>
        </w:tc>
        <w:tc>
          <w:tcPr>
            <w:tcW w:w="637" w:type="dxa"/>
            <w:noWrap/>
            <w:hideMark/>
          </w:tcPr>
          <w:p w14:paraId="2E30521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ECAC3E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C96210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4E23E26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AAF098" w14:textId="77777777" w:rsidR="00241DF0" w:rsidRPr="00241DF0" w:rsidRDefault="00241DF0">
            <w:r w:rsidRPr="00241DF0">
              <w:t>R5-246494</w:t>
            </w:r>
          </w:p>
        </w:tc>
        <w:tc>
          <w:tcPr>
            <w:tcW w:w="3119" w:type="dxa"/>
            <w:noWrap/>
            <w:hideMark/>
          </w:tcPr>
          <w:p w14:paraId="15DCA4DA" w14:textId="77777777" w:rsidR="00241DF0" w:rsidRPr="00241DF0" w:rsidRDefault="00241DF0">
            <w:r w:rsidRPr="00241DF0">
              <w:t>Update message content to clause 6.3.2.4</w:t>
            </w:r>
          </w:p>
        </w:tc>
        <w:tc>
          <w:tcPr>
            <w:tcW w:w="3049" w:type="dxa"/>
            <w:noWrap/>
            <w:hideMark/>
          </w:tcPr>
          <w:p w14:paraId="4CAD0A6D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5AD8A5A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587F5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21A0DD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C92A849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714EB98E" w14:textId="77777777" w:rsidR="00241DF0" w:rsidRPr="00241DF0" w:rsidRDefault="00241DF0">
            <w:r w:rsidRPr="00241DF0">
              <w:t>3505</w:t>
            </w:r>
          </w:p>
        </w:tc>
        <w:tc>
          <w:tcPr>
            <w:tcW w:w="637" w:type="dxa"/>
            <w:noWrap/>
            <w:hideMark/>
          </w:tcPr>
          <w:p w14:paraId="74316FE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9EB96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3A643B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3456997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B27C3D" w14:textId="77777777" w:rsidR="00241DF0" w:rsidRPr="00241DF0" w:rsidRDefault="00241DF0">
            <w:r w:rsidRPr="00241DF0">
              <w:t>R5-246495</w:t>
            </w:r>
          </w:p>
        </w:tc>
        <w:tc>
          <w:tcPr>
            <w:tcW w:w="3119" w:type="dxa"/>
            <w:noWrap/>
            <w:hideMark/>
          </w:tcPr>
          <w:p w14:paraId="475507AD" w14:textId="77777777" w:rsidR="00241DF0" w:rsidRPr="00241DF0" w:rsidRDefault="00241DF0">
            <w:r w:rsidRPr="00241DF0">
              <w:t>Correction to Inter-RAT NR cell re-selection for RedCap including TT</w:t>
            </w:r>
          </w:p>
        </w:tc>
        <w:tc>
          <w:tcPr>
            <w:tcW w:w="3049" w:type="dxa"/>
            <w:noWrap/>
            <w:hideMark/>
          </w:tcPr>
          <w:p w14:paraId="241457AF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064D644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0C1CE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5BDD47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8C2B1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25D55F0" w14:textId="77777777" w:rsidR="00241DF0" w:rsidRPr="00241DF0" w:rsidRDefault="00241DF0">
            <w:r w:rsidRPr="00241DF0">
              <w:t>3506</w:t>
            </w:r>
          </w:p>
        </w:tc>
        <w:tc>
          <w:tcPr>
            <w:tcW w:w="637" w:type="dxa"/>
            <w:noWrap/>
            <w:hideMark/>
          </w:tcPr>
          <w:p w14:paraId="11B6B07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89C2AE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27CFAB" w14:textId="77777777" w:rsidR="00241DF0" w:rsidRPr="00241DF0" w:rsidRDefault="00241DF0">
            <w:r w:rsidRPr="00241DF0">
              <w:t>RP-242742</w:t>
            </w:r>
          </w:p>
        </w:tc>
      </w:tr>
      <w:tr w:rsidR="004F179A" w:rsidRPr="00241DF0" w14:paraId="500BDC9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4ACCA9" w14:textId="77777777" w:rsidR="00241DF0" w:rsidRPr="00241DF0" w:rsidRDefault="00241DF0">
            <w:r w:rsidRPr="00241DF0">
              <w:t>R5-246496</w:t>
            </w:r>
          </w:p>
        </w:tc>
        <w:tc>
          <w:tcPr>
            <w:tcW w:w="3119" w:type="dxa"/>
            <w:noWrap/>
            <w:hideMark/>
          </w:tcPr>
          <w:p w14:paraId="459A6C73" w14:textId="77777777" w:rsidR="00241DF0" w:rsidRPr="00241DF0" w:rsidRDefault="00241DF0">
            <w:r w:rsidRPr="00241DF0">
              <w:t>Introduction of Test Tolerance analysis for 18.1.1.1 E-UTRA - NR SA FR1 E-UTRA Cell reselection to higher priority NR target Cell in FR1</w:t>
            </w:r>
          </w:p>
        </w:tc>
        <w:tc>
          <w:tcPr>
            <w:tcW w:w="3049" w:type="dxa"/>
            <w:noWrap/>
            <w:hideMark/>
          </w:tcPr>
          <w:p w14:paraId="503F57C3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1AD8F45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217EF3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00FFA9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00DED5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1570523" w14:textId="77777777" w:rsidR="00241DF0" w:rsidRPr="00241DF0" w:rsidRDefault="00241DF0">
            <w:r w:rsidRPr="00241DF0">
              <w:t>0864</w:t>
            </w:r>
          </w:p>
        </w:tc>
        <w:tc>
          <w:tcPr>
            <w:tcW w:w="637" w:type="dxa"/>
            <w:noWrap/>
            <w:hideMark/>
          </w:tcPr>
          <w:p w14:paraId="226CE41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76E7B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AA39159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71EDBF6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19B3B0" w14:textId="77777777" w:rsidR="00241DF0" w:rsidRPr="00241DF0" w:rsidRDefault="00241DF0">
            <w:r w:rsidRPr="00241DF0">
              <w:t>R5-246497</w:t>
            </w:r>
          </w:p>
        </w:tc>
        <w:tc>
          <w:tcPr>
            <w:tcW w:w="3119" w:type="dxa"/>
            <w:noWrap/>
            <w:hideMark/>
          </w:tcPr>
          <w:p w14:paraId="5F0F614B" w14:textId="77777777" w:rsidR="00241DF0" w:rsidRPr="00241DF0" w:rsidRDefault="00241DF0">
            <w:r w:rsidRPr="00241DF0">
              <w:t>Introduction of new test case 7.6E.2.1 In-band blocking for V2X non-concurrent operation</w:t>
            </w:r>
          </w:p>
        </w:tc>
        <w:tc>
          <w:tcPr>
            <w:tcW w:w="3049" w:type="dxa"/>
            <w:noWrap/>
            <w:hideMark/>
          </w:tcPr>
          <w:p w14:paraId="6C146BE9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4331B08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4D55F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5E911A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55CF83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4C06AAC2" w14:textId="77777777" w:rsidR="00241DF0" w:rsidRPr="00241DF0" w:rsidRDefault="00241DF0">
            <w:r w:rsidRPr="00241DF0">
              <w:t>3029</w:t>
            </w:r>
          </w:p>
        </w:tc>
        <w:tc>
          <w:tcPr>
            <w:tcW w:w="637" w:type="dxa"/>
            <w:noWrap/>
            <w:hideMark/>
          </w:tcPr>
          <w:p w14:paraId="36D1A9F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472729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5A339D0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795258A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D56A6D" w14:textId="77777777" w:rsidR="00241DF0" w:rsidRPr="00241DF0" w:rsidRDefault="00241DF0">
            <w:r w:rsidRPr="00241DF0">
              <w:t>R5-246499</w:t>
            </w:r>
          </w:p>
        </w:tc>
        <w:tc>
          <w:tcPr>
            <w:tcW w:w="3119" w:type="dxa"/>
            <w:noWrap/>
            <w:hideMark/>
          </w:tcPr>
          <w:p w14:paraId="3E60A97F" w14:textId="77777777" w:rsidR="00241DF0" w:rsidRPr="00241DF0" w:rsidRDefault="00241DF0">
            <w:r w:rsidRPr="00241DF0">
              <w:t>Introduction of new test case 7.7E.1 Spurious response for V2X non-concurrent operation</w:t>
            </w:r>
          </w:p>
        </w:tc>
        <w:tc>
          <w:tcPr>
            <w:tcW w:w="3049" w:type="dxa"/>
            <w:noWrap/>
            <w:hideMark/>
          </w:tcPr>
          <w:p w14:paraId="1D533512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1C100E0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F6C59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C07CBC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222B1BE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6809B54A" w14:textId="77777777" w:rsidR="00241DF0" w:rsidRPr="00241DF0" w:rsidRDefault="00241DF0">
            <w:r w:rsidRPr="00241DF0">
              <w:t>3031</w:t>
            </w:r>
          </w:p>
        </w:tc>
        <w:tc>
          <w:tcPr>
            <w:tcW w:w="637" w:type="dxa"/>
            <w:noWrap/>
            <w:hideMark/>
          </w:tcPr>
          <w:p w14:paraId="577CCDF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9F687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AA9CE9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21AC248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1FFFD8" w14:textId="77777777" w:rsidR="00241DF0" w:rsidRPr="00241DF0" w:rsidRDefault="00241DF0">
            <w:r w:rsidRPr="00241DF0">
              <w:t>R5-246500</w:t>
            </w:r>
          </w:p>
        </w:tc>
        <w:tc>
          <w:tcPr>
            <w:tcW w:w="3119" w:type="dxa"/>
            <w:noWrap/>
            <w:hideMark/>
          </w:tcPr>
          <w:p w14:paraId="51A6E100" w14:textId="77777777" w:rsidR="00241DF0" w:rsidRPr="00241DF0" w:rsidRDefault="00241DF0">
            <w:r w:rsidRPr="00241DF0">
              <w:t xml:space="preserve">Introduction of new test case 7.8E.2.1 Wide band </w:t>
            </w:r>
            <w:r w:rsidRPr="00241DF0">
              <w:lastRenderedPageBreak/>
              <w:t>Intermodulation for V2X non-concurrent operation</w:t>
            </w:r>
          </w:p>
        </w:tc>
        <w:tc>
          <w:tcPr>
            <w:tcW w:w="3049" w:type="dxa"/>
            <w:noWrap/>
            <w:hideMark/>
          </w:tcPr>
          <w:p w14:paraId="0A12AD8C" w14:textId="77777777" w:rsidR="00241DF0" w:rsidRPr="00241DF0" w:rsidRDefault="00241DF0">
            <w:r w:rsidRPr="00241DF0">
              <w:lastRenderedPageBreak/>
              <w:t>CAICT</w:t>
            </w:r>
          </w:p>
        </w:tc>
        <w:tc>
          <w:tcPr>
            <w:tcW w:w="920" w:type="dxa"/>
            <w:noWrap/>
            <w:hideMark/>
          </w:tcPr>
          <w:p w14:paraId="5CEA133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AF0DE0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582AEB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174E20B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1C1091BF" w14:textId="77777777" w:rsidR="00241DF0" w:rsidRPr="00241DF0" w:rsidRDefault="00241DF0">
            <w:r w:rsidRPr="00241DF0">
              <w:t>3032</w:t>
            </w:r>
          </w:p>
        </w:tc>
        <w:tc>
          <w:tcPr>
            <w:tcW w:w="637" w:type="dxa"/>
            <w:noWrap/>
            <w:hideMark/>
          </w:tcPr>
          <w:p w14:paraId="42B4066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F65A7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9DF96E1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39F6B4A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034E39" w14:textId="77777777" w:rsidR="00241DF0" w:rsidRPr="00241DF0" w:rsidRDefault="00241DF0">
            <w:r w:rsidRPr="00241DF0">
              <w:t>R5-246502</w:t>
            </w:r>
          </w:p>
        </w:tc>
        <w:tc>
          <w:tcPr>
            <w:tcW w:w="3119" w:type="dxa"/>
            <w:noWrap/>
            <w:hideMark/>
          </w:tcPr>
          <w:p w14:paraId="6DDCDD76" w14:textId="77777777" w:rsidR="00241DF0" w:rsidRPr="00241DF0" w:rsidRDefault="00241DF0">
            <w:r w:rsidRPr="00241DF0">
              <w:t>Introduction of test point analysis for 7.6E.2.1 In-band blocking for V2X non-concurrent operation</w:t>
            </w:r>
          </w:p>
        </w:tc>
        <w:tc>
          <w:tcPr>
            <w:tcW w:w="3049" w:type="dxa"/>
            <w:noWrap/>
            <w:hideMark/>
          </w:tcPr>
          <w:p w14:paraId="4D28E244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68DEF8F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D014304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4474C7E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F25750E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6B088442" w14:textId="77777777" w:rsidR="00241DF0" w:rsidRPr="00241DF0" w:rsidRDefault="00241DF0">
            <w:r w:rsidRPr="00241DF0">
              <w:t>0948</w:t>
            </w:r>
          </w:p>
        </w:tc>
        <w:tc>
          <w:tcPr>
            <w:tcW w:w="637" w:type="dxa"/>
            <w:noWrap/>
            <w:hideMark/>
          </w:tcPr>
          <w:p w14:paraId="40C6C09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D6B7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F3BF36E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0B920D9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7C4D18" w14:textId="77777777" w:rsidR="00241DF0" w:rsidRPr="00241DF0" w:rsidRDefault="00241DF0">
            <w:r w:rsidRPr="00241DF0">
              <w:t>R5-246503</w:t>
            </w:r>
          </w:p>
        </w:tc>
        <w:tc>
          <w:tcPr>
            <w:tcW w:w="3119" w:type="dxa"/>
            <w:noWrap/>
            <w:hideMark/>
          </w:tcPr>
          <w:p w14:paraId="63A66BEE" w14:textId="77777777" w:rsidR="00241DF0" w:rsidRPr="00241DF0" w:rsidRDefault="00241DF0">
            <w:r w:rsidRPr="00241DF0">
              <w:t>Introduction of test point analysis for 7.6E.3.1 Out-of-band blocking for V2X non-concurrent operation</w:t>
            </w:r>
          </w:p>
        </w:tc>
        <w:tc>
          <w:tcPr>
            <w:tcW w:w="3049" w:type="dxa"/>
            <w:noWrap/>
            <w:hideMark/>
          </w:tcPr>
          <w:p w14:paraId="02877DFA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32FCF34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0E5339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99B766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C1AAFFF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26DED4A1" w14:textId="77777777" w:rsidR="00241DF0" w:rsidRPr="00241DF0" w:rsidRDefault="00241DF0">
            <w:r w:rsidRPr="00241DF0">
              <w:t>0949</w:t>
            </w:r>
          </w:p>
        </w:tc>
        <w:tc>
          <w:tcPr>
            <w:tcW w:w="637" w:type="dxa"/>
            <w:noWrap/>
            <w:hideMark/>
          </w:tcPr>
          <w:p w14:paraId="4D8FFC3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CC31C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9FABE3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5D6CA61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1F2EF1" w14:textId="77777777" w:rsidR="00241DF0" w:rsidRPr="00241DF0" w:rsidRDefault="00241DF0">
            <w:r w:rsidRPr="00241DF0">
              <w:t>R5-246504</w:t>
            </w:r>
          </w:p>
        </w:tc>
        <w:tc>
          <w:tcPr>
            <w:tcW w:w="3119" w:type="dxa"/>
            <w:noWrap/>
            <w:hideMark/>
          </w:tcPr>
          <w:p w14:paraId="3058C764" w14:textId="77777777" w:rsidR="00241DF0" w:rsidRPr="00241DF0" w:rsidRDefault="00241DF0">
            <w:r w:rsidRPr="00241DF0">
              <w:t>Introduction of test point analysis for 7.8E.2.1 Wide band Intermodulation for V2X non-concurrent operation</w:t>
            </w:r>
          </w:p>
        </w:tc>
        <w:tc>
          <w:tcPr>
            <w:tcW w:w="3049" w:type="dxa"/>
            <w:noWrap/>
            <w:hideMark/>
          </w:tcPr>
          <w:p w14:paraId="58E61A46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0799A6C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A049DB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C3E326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921273D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27EB0602" w14:textId="77777777" w:rsidR="00241DF0" w:rsidRPr="00241DF0" w:rsidRDefault="00241DF0">
            <w:r w:rsidRPr="00241DF0">
              <w:t>0950</w:t>
            </w:r>
          </w:p>
        </w:tc>
        <w:tc>
          <w:tcPr>
            <w:tcW w:w="637" w:type="dxa"/>
            <w:noWrap/>
            <w:hideMark/>
          </w:tcPr>
          <w:p w14:paraId="7E52531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4992E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96BA10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703EF2F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2DB07B" w14:textId="77777777" w:rsidR="00241DF0" w:rsidRPr="00241DF0" w:rsidRDefault="00241DF0">
            <w:r w:rsidRPr="00241DF0">
              <w:t>R5-246505</w:t>
            </w:r>
          </w:p>
        </w:tc>
        <w:tc>
          <w:tcPr>
            <w:tcW w:w="3119" w:type="dxa"/>
            <w:noWrap/>
            <w:hideMark/>
          </w:tcPr>
          <w:p w14:paraId="6FD82184" w14:textId="77777777" w:rsidR="00241DF0" w:rsidRPr="00241DF0" w:rsidRDefault="00241DF0">
            <w:r w:rsidRPr="00241DF0">
              <w:t>Introduction of Setup Diagrams for V2X receiver test cases</w:t>
            </w:r>
          </w:p>
        </w:tc>
        <w:tc>
          <w:tcPr>
            <w:tcW w:w="3049" w:type="dxa"/>
            <w:noWrap/>
            <w:hideMark/>
          </w:tcPr>
          <w:p w14:paraId="518AC60E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4DBC81B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C8C4FC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5839D54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B80DEA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8FA8CEB" w14:textId="77777777" w:rsidR="00241DF0" w:rsidRPr="00241DF0" w:rsidRDefault="00241DF0">
            <w:r w:rsidRPr="00241DF0">
              <w:t>3356</w:t>
            </w:r>
          </w:p>
        </w:tc>
        <w:tc>
          <w:tcPr>
            <w:tcW w:w="637" w:type="dxa"/>
            <w:noWrap/>
            <w:hideMark/>
          </w:tcPr>
          <w:p w14:paraId="1EFCF51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952D4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9B718CB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61DD76F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FB0787" w14:textId="77777777" w:rsidR="00241DF0" w:rsidRPr="00241DF0" w:rsidRDefault="00241DF0">
            <w:r w:rsidRPr="00241DF0">
              <w:t>R5-246506</w:t>
            </w:r>
          </w:p>
        </w:tc>
        <w:tc>
          <w:tcPr>
            <w:tcW w:w="3119" w:type="dxa"/>
            <w:noWrap/>
            <w:hideMark/>
          </w:tcPr>
          <w:p w14:paraId="6E5CA92C" w14:textId="77777777" w:rsidR="00241DF0" w:rsidRPr="00241DF0" w:rsidRDefault="00241DF0">
            <w:r w:rsidRPr="00241DF0">
              <w:t>Introduction of Applicabilities for V2X receiver test cases</w:t>
            </w:r>
          </w:p>
        </w:tc>
        <w:tc>
          <w:tcPr>
            <w:tcW w:w="3049" w:type="dxa"/>
            <w:noWrap/>
            <w:hideMark/>
          </w:tcPr>
          <w:p w14:paraId="73D2E2BC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2DFEC9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8C43CD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7A11C14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63178CC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2F3EB14" w14:textId="77777777" w:rsidR="00241DF0" w:rsidRPr="00241DF0" w:rsidRDefault="00241DF0">
            <w:r w:rsidRPr="00241DF0">
              <w:t>0493</w:t>
            </w:r>
          </w:p>
        </w:tc>
        <w:tc>
          <w:tcPr>
            <w:tcW w:w="637" w:type="dxa"/>
            <w:noWrap/>
            <w:hideMark/>
          </w:tcPr>
          <w:p w14:paraId="628DFDE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C51B9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6583B07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2EAF1B6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292857" w14:textId="77777777" w:rsidR="00241DF0" w:rsidRPr="00241DF0" w:rsidRDefault="00241DF0">
            <w:r w:rsidRPr="00241DF0">
              <w:t>R5-246508</w:t>
            </w:r>
          </w:p>
        </w:tc>
        <w:tc>
          <w:tcPr>
            <w:tcW w:w="3119" w:type="dxa"/>
            <w:noWrap/>
            <w:hideMark/>
          </w:tcPr>
          <w:p w14:paraId="2DFD3FD6" w14:textId="77777777" w:rsidR="00241DF0" w:rsidRPr="00241DF0" w:rsidRDefault="00241DF0">
            <w:r w:rsidRPr="00241DF0">
              <w:t>Correction to SL PDCP TC 12.1.10.1.1</w:t>
            </w:r>
          </w:p>
        </w:tc>
        <w:tc>
          <w:tcPr>
            <w:tcW w:w="3049" w:type="dxa"/>
            <w:noWrap/>
            <w:hideMark/>
          </w:tcPr>
          <w:p w14:paraId="6786D15A" w14:textId="77777777" w:rsidR="00241DF0" w:rsidRPr="00241DF0" w:rsidRDefault="00241DF0">
            <w:r w:rsidRPr="00241DF0">
              <w:t>ZTE Corporation, MCC TF160</w:t>
            </w:r>
          </w:p>
        </w:tc>
        <w:tc>
          <w:tcPr>
            <w:tcW w:w="920" w:type="dxa"/>
            <w:noWrap/>
            <w:hideMark/>
          </w:tcPr>
          <w:p w14:paraId="680A440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E009F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9EC4C7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93F0A97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7285F8A7" w14:textId="77777777" w:rsidR="00241DF0" w:rsidRPr="00241DF0" w:rsidRDefault="00241DF0">
            <w:r w:rsidRPr="00241DF0">
              <w:t>4694</w:t>
            </w:r>
          </w:p>
        </w:tc>
        <w:tc>
          <w:tcPr>
            <w:tcW w:w="637" w:type="dxa"/>
            <w:noWrap/>
            <w:hideMark/>
          </w:tcPr>
          <w:p w14:paraId="18A1088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4D1894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8D096B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7BC2DE4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BBD800" w14:textId="77777777" w:rsidR="00241DF0" w:rsidRPr="00241DF0" w:rsidRDefault="00241DF0">
            <w:r w:rsidRPr="00241DF0">
              <w:t>R5-246509</w:t>
            </w:r>
          </w:p>
        </w:tc>
        <w:tc>
          <w:tcPr>
            <w:tcW w:w="3119" w:type="dxa"/>
            <w:noWrap/>
            <w:hideMark/>
          </w:tcPr>
          <w:p w14:paraId="575A42B4" w14:textId="77777777" w:rsidR="00241DF0" w:rsidRPr="00241DF0" w:rsidRDefault="00241DF0">
            <w:r w:rsidRPr="00241DF0">
              <w:t>Addition of new SL PDCP TC 12.1.10.1.2</w:t>
            </w:r>
          </w:p>
        </w:tc>
        <w:tc>
          <w:tcPr>
            <w:tcW w:w="3049" w:type="dxa"/>
            <w:noWrap/>
            <w:hideMark/>
          </w:tcPr>
          <w:p w14:paraId="3CBDD0E7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5B74AF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84D1F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077170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3BBCA94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657517A" w14:textId="77777777" w:rsidR="00241DF0" w:rsidRPr="00241DF0" w:rsidRDefault="00241DF0">
            <w:r w:rsidRPr="00241DF0">
              <w:t>4695</w:t>
            </w:r>
          </w:p>
        </w:tc>
        <w:tc>
          <w:tcPr>
            <w:tcW w:w="637" w:type="dxa"/>
            <w:noWrap/>
            <w:hideMark/>
          </w:tcPr>
          <w:p w14:paraId="6EDD9A9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81B5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278269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1DAE43E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D6CFAA" w14:textId="77777777" w:rsidR="00241DF0" w:rsidRPr="00241DF0" w:rsidRDefault="00241DF0">
            <w:r w:rsidRPr="00241DF0">
              <w:t>R5-246510</w:t>
            </w:r>
          </w:p>
        </w:tc>
        <w:tc>
          <w:tcPr>
            <w:tcW w:w="3119" w:type="dxa"/>
            <w:noWrap/>
            <w:hideMark/>
          </w:tcPr>
          <w:p w14:paraId="34E9A6AB" w14:textId="77777777" w:rsidR="00241DF0" w:rsidRPr="00241DF0" w:rsidRDefault="00241DF0">
            <w:r w:rsidRPr="00241DF0">
              <w:t>Addition of applicability for new SL PDCP TC</w:t>
            </w:r>
          </w:p>
        </w:tc>
        <w:tc>
          <w:tcPr>
            <w:tcW w:w="3049" w:type="dxa"/>
            <w:noWrap/>
            <w:hideMark/>
          </w:tcPr>
          <w:p w14:paraId="02ABB5FB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57F739B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6F1846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3B02FEA3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CEF7872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9ECA753" w14:textId="77777777" w:rsidR="00241DF0" w:rsidRPr="00241DF0" w:rsidRDefault="00241DF0">
            <w:r w:rsidRPr="00241DF0">
              <w:t>0517</w:t>
            </w:r>
          </w:p>
        </w:tc>
        <w:tc>
          <w:tcPr>
            <w:tcW w:w="637" w:type="dxa"/>
            <w:noWrap/>
            <w:hideMark/>
          </w:tcPr>
          <w:p w14:paraId="56DBE30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A0A4F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9E6288B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66D8638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6F9B82" w14:textId="77777777" w:rsidR="00241DF0" w:rsidRPr="00241DF0" w:rsidRDefault="00241DF0">
            <w:r w:rsidRPr="00241DF0">
              <w:t>R5-246511</w:t>
            </w:r>
          </w:p>
        </w:tc>
        <w:tc>
          <w:tcPr>
            <w:tcW w:w="3119" w:type="dxa"/>
            <w:noWrap/>
            <w:hideMark/>
          </w:tcPr>
          <w:p w14:paraId="71AD929B" w14:textId="77777777" w:rsidR="00241DF0" w:rsidRPr="00241DF0" w:rsidRDefault="00241DF0">
            <w:r w:rsidRPr="00241DF0">
              <w:t>Correction to NR slice TC 6.1.2.24 and 6.1.2.25</w:t>
            </w:r>
          </w:p>
        </w:tc>
        <w:tc>
          <w:tcPr>
            <w:tcW w:w="3049" w:type="dxa"/>
            <w:noWrap/>
            <w:hideMark/>
          </w:tcPr>
          <w:p w14:paraId="2ADE2FFB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549C7C7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60BFC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4A8D14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B71C19F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61DE460" w14:textId="77777777" w:rsidR="00241DF0" w:rsidRPr="00241DF0" w:rsidRDefault="00241DF0">
            <w:r w:rsidRPr="00241DF0">
              <w:t>4696</w:t>
            </w:r>
          </w:p>
        </w:tc>
        <w:tc>
          <w:tcPr>
            <w:tcW w:w="637" w:type="dxa"/>
            <w:noWrap/>
            <w:hideMark/>
          </w:tcPr>
          <w:p w14:paraId="53CF1B3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537C0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CAB040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69E6AAB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705CC3" w14:textId="77777777" w:rsidR="00241DF0" w:rsidRPr="00241DF0" w:rsidRDefault="00241DF0">
            <w:r w:rsidRPr="00241DF0">
              <w:t>R5-246512</w:t>
            </w:r>
          </w:p>
        </w:tc>
        <w:tc>
          <w:tcPr>
            <w:tcW w:w="3119" w:type="dxa"/>
            <w:noWrap/>
            <w:hideMark/>
          </w:tcPr>
          <w:p w14:paraId="6FA36952" w14:textId="77777777" w:rsidR="00241DF0" w:rsidRPr="00241DF0" w:rsidRDefault="00241DF0">
            <w:r w:rsidRPr="00241DF0">
              <w:t>Correction to TCs 6.3.3.2-4</w:t>
            </w:r>
          </w:p>
        </w:tc>
        <w:tc>
          <w:tcPr>
            <w:tcW w:w="3049" w:type="dxa"/>
            <w:noWrap/>
            <w:hideMark/>
          </w:tcPr>
          <w:p w14:paraId="6B0C6FBD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16C0425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BE41D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5F102C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A04DAD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74D6E88" w14:textId="77777777" w:rsidR="00241DF0" w:rsidRPr="00241DF0" w:rsidRDefault="00241DF0">
            <w:r w:rsidRPr="00241DF0">
              <w:t>4697</w:t>
            </w:r>
          </w:p>
        </w:tc>
        <w:tc>
          <w:tcPr>
            <w:tcW w:w="637" w:type="dxa"/>
            <w:noWrap/>
            <w:hideMark/>
          </w:tcPr>
          <w:p w14:paraId="5096493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083E62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22175A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0BB4F97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301236" w14:textId="77777777" w:rsidR="00241DF0" w:rsidRPr="00241DF0" w:rsidRDefault="00241DF0">
            <w:r w:rsidRPr="00241DF0">
              <w:lastRenderedPageBreak/>
              <w:t>R5-246513</w:t>
            </w:r>
          </w:p>
        </w:tc>
        <w:tc>
          <w:tcPr>
            <w:tcW w:w="3119" w:type="dxa"/>
            <w:noWrap/>
            <w:hideMark/>
          </w:tcPr>
          <w:p w14:paraId="3C377264" w14:textId="77777777" w:rsidR="00241DF0" w:rsidRPr="00241DF0" w:rsidRDefault="00241DF0">
            <w:r w:rsidRPr="00241DF0">
              <w:t>Correction to TCs 6.5.1.1-3 for step number</w:t>
            </w:r>
          </w:p>
        </w:tc>
        <w:tc>
          <w:tcPr>
            <w:tcW w:w="3049" w:type="dxa"/>
            <w:noWrap/>
            <w:hideMark/>
          </w:tcPr>
          <w:p w14:paraId="362C38D3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1B66609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938CA4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48753F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6ADAD4E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FDE8378" w14:textId="77777777" w:rsidR="00241DF0" w:rsidRPr="00241DF0" w:rsidRDefault="00241DF0">
            <w:r w:rsidRPr="00241DF0">
              <w:t>4698</w:t>
            </w:r>
          </w:p>
        </w:tc>
        <w:tc>
          <w:tcPr>
            <w:tcW w:w="637" w:type="dxa"/>
            <w:noWrap/>
            <w:hideMark/>
          </w:tcPr>
          <w:p w14:paraId="06666F4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C7EB1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925ADE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212BA81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D37657" w14:textId="77777777" w:rsidR="00241DF0" w:rsidRPr="00241DF0" w:rsidRDefault="00241DF0">
            <w:r w:rsidRPr="00241DF0">
              <w:t>R5-246514</w:t>
            </w:r>
          </w:p>
        </w:tc>
        <w:tc>
          <w:tcPr>
            <w:tcW w:w="3119" w:type="dxa"/>
            <w:noWrap/>
            <w:hideMark/>
          </w:tcPr>
          <w:p w14:paraId="236FCA37" w14:textId="77777777" w:rsidR="00241DF0" w:rsidRPr="00241DF0" w:rsidRDefault="00241DF0">
            <w:r w:rsidRPr="00241DF0">
              <w:t>Correction to TCs 6.5.3.1, 6.5.3.2, 6.5.3.4, 6.5.3.5, and 6.5.3.7 for step number</w:t>
            </w:r>
          </w:p>
        </w:tc>
        <w:tc>
          <w:tcPr>
            <w:tcW w:w="3049" w:type="dxa"/>
            <w:noWrap/>
            <w:hideMark/>
          </w:tcPr>
          <w:p w14:paraId="12AD54F5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242888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1A579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79F5E7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7F741C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3A2A377" w14:textId="77777777" w:rsidR="00241DF0" w:rsidRPr="00241DF0" w:rsidRDefault="00241DF0">
            <w:r w:rsidRPr="00241DF0">
              <w:t>4699</w:t>
            </w:r>
          </w:p>
        </w:tc>
        <w:tc>
          <w:tcPr>
            <w:tcW w:w="637" w:type="dxa"/>
            <w:noWrap/>
            <w:hideMark/>
          </w:tcPr>
          <w:p w14:paraId="0165ECF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E40865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6D88F3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624F2AD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2DB938E" w14:textId="77777777" w:rsidR="00241DF0" w:rsidRPr="00241DF0" w:rsidRDefault="00241DF0">
            <w:r w:rsidRPr="00241DF0">
              <w:t>R5-246515</w:t>
            </w:r>
          </w:p>
        </w:tc>
        <w:tc>
          <w:tcPr>
            <w:tcW w:w="3119" w:type="dxa"/>
            <w:noWrap/>
            <w:hideMark/>
          </w:tcPr>
          <w:p w14:paraId="5CB88055" w14:textId="77777777" w:rsidR="00241DF0" w:rsidRPr="00241DF0" w:rsidRDefault="00241DF0">
            <w:r w:rsidRPr="00241DF0">
              <w:t>Correction to NR slice TCs 7.1.1.1.11-14 for information elements</w:t>
            </w:r>
          </w:p>
        </w:tc>
        <w:tc>
          <w:tcPr>
            <w:tcW w:w="3049" w:type="dxa"/>
            <w:noWrap/>
            <w:hideMark/>
          </w:tcPr>
          <w:p w14:paraId="2D201D3D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4224AED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54141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893BA1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656778B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E34E716" w14:textId="77777777" w:rsidR="00241DF0" w:rsidRPr="00241DF0" w:rsidRDefault="00241DF0">
            <w:r w:rsidRPr="00241DF0">
              <w:t>4700</w:t>
            </w:r>
          </w:p>
        </w:tc>
        <w:tc>
          <w:tcPr>
            <w:tcW w:w="637" w:type="dxa"/>
            <w:noWrap/>
            <w:hideMark/>
          </w:tcPr>
          <w:p w14:paraId="5E921DC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8DD6A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719433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3973239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2B4A6F" w14:textId="77777777" w:rsidR="00241DF0" w:rsidRPr="00241DF0" w:rsidRDefault="00241DF0">
            <w:r w:rsidRPr="00241DF0">
              <w:t>R5-246518</w:t>
            </w:r>
          </w:p>
        </w:tc>
        <w:tc>
          <w:tcPr>
            <w:tcW w:w="3119" w:type="dxa"/>
            <w:noWrap/>
            <w:hideMark/>
          </w:tcPr>
          <w:p w14:paraId="21D32D03" w14:textId="77777777" w:rsidR="00241DF0" w:rsidRPr="00241DF0" w:rsidRDefault="00241DF0">
            <w:r w:rsidRPr="00241DF0">
              <w:t>Introduction of additional capabilities for bands n13 and n85</w:t>
            </w:r>
          </w:p>
        </w:tc>
        <w:tc>
          <w:tcPr>
            <w:tcW w:w="3049" w:type="dxa"/>
            <w:noWrap/>
            <w:hideMark/>
          </w:tcPr>
          <w:p w14:paraId="3D7297C5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6DF32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BB18744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349EF50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12ABF4B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FF99176" w14:textId="77777777" w:rsidR="00241DF0" w:rsidRPr="00241DF0" w:rsidRDefault="00241DF0">
            <w:r w:rsidRPr="00241DF0">
              <w:t>0723</w:t>
            </w:r>
          </w:p>
        </w:tc>
        <w:tc>
          <w:tcPr>
            <w:tcW w:w="637" w:type="dxa"/>
            <w:noWrap/>
            <w:hideMark/>
          </w:tcPr>
          <w:p w14:paraId="544E475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A12B42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974D09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0E84BEB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1284E97" w14:textId="77777777" w:rsidR="00241DF0" w:rsidRPr="00241DF0" w:rsidRDefault="00241DF0">
            <w:r w:rsidRPr="00241DF0">
              <w:t>R5-246519</w:t>
            </w:r>
          </w:p>
        </w:tc>
        <w:tc>
          <w:tcPr>
            <w:tcW w:w="3119" w:type="dxa"/>
            <w:noWrap/>
            <w:hideMark/>
          </w:tcPr>
          <w:p w14:paraId="525BB352" w14:textId="77777777" w:rsidR="00241DF0" w:rsidRPr="00241DF0" w:rsidRDefault="00241DF0">
            <w:r w:rsidRPr="00241DF0">
              <w:t>Adding TX-diversity transmitter requirements for bands n13 and n85</w:t>
            </w:r>
          </w:p>
        </w:tc>
        <w:tc>
          <w:tcPr>
            <w:tcW w:w="3049" w:type="dxa"/>
            <w:noWrap/>
            <w:hideMark/>
          </w:tcPr>
          <w:p w14:paraId="22FB4109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737855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8046E8B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D11ACF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A24DA0B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2CDA3D4" w14:textId="77777777" w:rsidR="00241DF0" w:rsidRPr="00241DF0" w:rsidRDefault="00241DF0">
            <w:r w:rsidRPr="00241DF0">
              <w:t>3034</w:t>
            </w:r>
          </w:p>
        </w:tc>
        <w:tc>
          <w:tcPr>
            <w:tcW w:w="637" w:type="dxa"/>
            <w:noWrap/>
            <w:hideMark/>
          </w:tcPr>
          <w:p w14:paraId="2612A89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4DAD25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9C465DD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58D9807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94DD0E" w14:textId="77777777" w:rsidR="00241DF0" w:rsidRPr="00241DF0" w:rsidRDefault="00241DF0">
            <w:r w:rsidRPr="00241DF0">
              <w:t>R5-246520</w:t>
            </w:r>
          </w:p>
        </w:tc>
        <w:tc>
          <w:tcPr>
            <w:tcW w:w="3119" w:type="dxa"/>
            <w:noWrap/>
            <w:hideMark/>
          </w:tcPr>
          <w:p w14:paraId="0AF11783" w14:textId="77777777" w:rsidR="00241DF0" w:rsidRPr="00241DF0" w:rsidRDefault="00241DF0">
            <w:r w:rsidRPr="00241DF0">
              <w:t>Correction to RedCap TC 6.1.2.26 for conformance requirements</w:t>
            </w:r>
          </w:p>
        </w:tc>
        <w:tc>
          <w:tcPr>
            <w:tcW w:w="3049" w:type="dxa"/>
            <w:noWrap/>
            <w:hideMark/>
          </w:tcPr>
          <w:p w14:paraId="5E1FC39F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3529B8D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A576E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2CEA75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CF5F23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25A2ABC" w14:textId="77777777" w:rsidR="00241DF0" w:rsidRPr="00241DF0" w:rsidRDefault="00241DF0">
            <w:r w:rsidRPr="00241DF0">
              <w:t>4702</w:t>
            </w:r>
          </w:p>
        </w:tc>
        <w:tc>
          <w:tcPr>
            <w:tcW w:w="637" w:type="dxa"/>
            <w:noWrap/>
            <w:hideMark/>
          </w:tcPr>
          <w:p w14:paraId="7826205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9B3DD0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434637D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04CB29B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B22F93A" w14:textId="77777777" w:rsidR="00241DF0" w:rsidRPr="00241DF0" w:rsidRDefault="00241DF0">
            <w:r w:rsidRPr="00241DF0">
              <w:t>R5-246521</w:t>
            </w:r>
          </w:p>
        </w:tc>
        <w:tc>
          <w:tcPr>
            <w:tcW w:w="3119" w:type="dxa"/>
            <w:noWrap/>
            <w:hideMark/>
          </w:tcPr>
          <w:p w14:paraId="77BFFA49" w14:textId="77777777" w:rsidR="00241DF0" w:rsidRPr="00241DF0" w:rsidRDefault="00241DF0">
            <w:r w:rsidRPr="00241DF0">
              <w:t>Editorial correction to TCs 7.1.1.3.14.1, 7.1.1.3.14.3, 7.1.1.3.15.1, and 7.1.1.3.15.2</w:t>
            </w:r>
          </w:p>
        </w:tc>
        <w:tc>
          <w:tcPr>
            <w:tcW w:w="3049" w:type="dxa"/>
            <w:noWrap/>
            <w:hideMark/>
          </w:tcPr>
          <w:p w14:paraId="1AF1C905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6AD24C2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BFB1EF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519E1C8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CF7AC30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495BB6D" w14:textId="77777777" w:rsidR="00241DF0" w:rsidRPr="00241DF0" w:rsidRDefault="00241DF0">
            <w:r w:rsidRPr="00241DF0">
              <w:t>4703</w:t>
            </w:r>
          </w:p>
        </w:tc>
        <w:tc>
          <w:tcPr>
            <w:tcW w:w="637" w:type="dxa"/>
            <w:noWrap/>
            <w:hideMark/>
          </w:tcPr>
          <w:p w14:paraId="3F44268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486F2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80DCF01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4B13043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0B13FE" w14:textId="77777777" w:rsidR="00241DF0" w:rsidRPr="00241DF0" w:rsidRDefault="00241DF0">
            <w:r w:rsidRPr="00241DF0">
              <w:t>R5-246522</w:t>
            </w:r>
          </w:p>
        </w:tc>
        <w:tc>
          <w:tcPr>
            <w:tcW w:w="3119" w:type="dxa"/>
            <w:noWrap/>
            <w:hideMark/>
          </w:tcPr>
          <w:p w14:paraId="210A9C97" w14:textId="77777777" w:rsidR="00241DF0" w:rsidRPr="00241DF0" w:rsidRDefault="00241DF0">
            <w:r w:rsidRPr="00241DF0">
              <w:t>Editorial correction to PDCP UDC TC 7.1.3.6.9</w:t>
            </w:r>
          </w:p>
        </w:tc>
        <w:tc>
          <w:tcPr>
            <w:tcW w:w="3049" w:type="dxa"/>
            <w:noWrap/>
            <w:hideMark/>
          </w:tcPr>
          <w:p w14:paraId="2F2611DE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573672F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E52A7F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89C2FE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AE60AE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63E22C8" w14:textId="77777777" w:rsidR="00241DF0" w:rsidRPr="00241DF0" w:rsidRDefault="00241DF0">
            <w:r w:rsidRPr="00241DF0">
              <w:t>4704</w:t>
            </w:r>
          </w:p>
        </w:tc>
        <w:tc>
          <w:tcPr>
            <w:tcW w:w="637" w:type="dxa"/>
            <w:noWrap/>
            <w:hideMark/>
          </w:tcPr>
          <w:p w14:paraId="38C90FB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46D077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C46993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1B40E1C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95ADB0" w14:textId="77777777" w:rsidR="00241DF0" w:rsidRPr="00241DF0" w:rsidRDefault="00241DF0">
            <w:r w:rsidRPr="00241DF0">
              <w:t>R5-246523</w:t>
            </w:r>
          </w:p>
        </w:tc>
        <w:tc>
          <w:tcPr>
            <w:tcW w:w="3119" w:type="dxa"/>
            <w:noWrap/>
            <w:hideMark/>
          </w:tcPr>
          <w:p w14:paraId="10350E82" w14:textId="77777777" w:rsidR="00241DF0" w:rsidRPr="00241DF0" w:rsidRDefault="00241DF0">
            <w:r w:rsidRPr="00241DF0">
              <w:t>Correction to TC 8.1.1.3.9</w:t>
            </w:r>
          </w:p>
        </w:tc>
        <w:tc>
          <w:tcPr>
            <w:tcW w:w="3049" w:type="dxa"/>
            <w:noWrap/>
            <w:hideMark/>
          </w:tcPr>
          <w:p w14:paraId="5E7A5556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20C6C02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3C5959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E07C4E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B18A01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AC3511A" w14:textId="77777777" w:rsidR="00241DF0" w:rsidRPr="00241DF0" w:rsidRDefault="00241DF0">
            <w:r w:rsidRPr="00241DF0">
              <w:t>4705</w:t>
            </w:r>
          </w:p>
        </w:tc>
        <w:tc>
          <w:tcPr>
            <w:tcW w:w="637" w:type="dxa"/>
            <w:noWrap/>
            <w:hideMark/>
          </w:tcPr>
          <w:p w14:paraId="520B20B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FF412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678408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61F1CD9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234679" w14:textId="77777777" w:rsidR="00241DF0" w:rsidRPr="00241DF0" w:rsidRDefault="00241DF0">
            <w:r w:rsidRPr="00241DF0">
              <w:t>R5-246525</w:t>
            </w:r>
          </w:p>
        </w:tc>
        <w:tc>
          <w:tcPr>
            <w:tcW w:w="3119" w:type="dxa"/>
            <w:noWrap/>
            <w:hideMark/>
          </w:tcPr>
          <w:p w14:paraId="1B5350FF" w14:textId="77777777" w:rsidR="00241DF0" w:rsidRPr="00241DF0" w:rsidRDefault="00241DF0">
            <w:r w:rsidRPr="00241DF0">
              <w:t>Correction to SDT TC 7.1.1.13.1</w:t>
            </w:r>
          </w:p>
        </w:tc>
        <w:tc>
          <w:tcPr>
            <w:tcW w:w="3049" w:type="dxa"/>
            <w:noWrap/>
            <w:hideMark/>
          </w:tcPr>
          <w:p w14:paraId="66571396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2C884B1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3B634D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015AA0C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A293997" w14:textId="77777777" w:rsidR="00241DF0" w:rsidRPr="00241DF0" w:rsidRDefault="00241DF0">
            <w:r w:rsidRPr="00241DF0">
              <w:t>NR_SmallData_INACTIVE-UEConTest</w:t>
            </w:r>
          </w:p>
        </w:tc>
        <w:tc>
          <w:tcPr>
            <w:tcW w:w="680" w:type="dxa"/>
            <w:noWrap/>
            <w:hideMark/>
          </w:tcPr>
          <w:p w14:paraId="7A934EA3" w14:textId="77777777" w:rsidR="00241DF0" w:rsidRPr="00241DF0" w:rsidRDefault="00241DF0">
            <w:r w:rsidRPr="00241DF0">
              <w:t>4707</w:t>
            </w:r>
          </w:p>
        </w:tc>
        <w:tc>
          <w:tcPr>
            <w:tcW w:w="637" w:type="dxa"/>
            <w:noWrap/>
            <w:hideMark/>
          </w:tcPr>
          <w:p w14:paraId="003CC99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0D670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35C5CB" w14:textId="77777777" w:rsidR="00241DF0" w:rsidRPr="00241DF0" w:rsidRDefault="00241DF0">
            <w:r w:rsidRPr="00241DF0">
              <w:t>RP-242679</w:t>
            </w:r>
          </w:p>
        </w:tc>
      </w:tr>
      <w:tr w:rsidR="004F179A" w:rsidRPr="00241DF0" w14:paraId="228503D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6919B0" w14:textId="77777777" w:rsidR="00241DF0" w:rsidRPr="00241DF0" w:rsidRDefault="00241DF0">
            <w:r w:rsidRPr="00241DF0">
              <w:t>R5-246528</w:t>
            </w:r>
          </w:p>
        </w:tc>
        <w:tc>
          <w:tcPr>
            <w:tcW w:w="3119" w:type="dxa"/>
            <w:noWrap/>
            <w:hideMark/>
          </w:tcPr>
          <w:p w14:paraId="1F0B23C5" w14:textId="77777777" w:rsidR="00241DF0" w:rsidRPr="00241DF0" w:rsidRDefault="00241DF0">
            <w:r w:rsidRPr="00241DF0">
              <w:t>Updates to MCPTT TC 6.2.9</w:t>
            </w:r>
          </w:p>
        </w:tc>
        <w:tc>
          <w:tcPr>
            <w:tcW w:w="3049" w:type="dxa"/>
            <w:noWrap/>
            <w:hideMark/>
          </w:tcPr>
          <w:p w14:paraId="09680434" w14:textId="77777777" w:rsidR="00241DF0" w:rsidRPr="00241DF0" w:rsidRDefault="00241DF0">
            <w:r w:rsidRPr="00241DF0">
              <w:t>FirstNet, Ericsson, Element, Samsung R&amp;D Institute UK, AT&amp;T</w:t>
            </w:r>
          </w:p>
        </w:tc>
        <w:tc>
          <w:tcPr>
            <w:tcW w:w="920" w:type="dxa"/>
            <w:noWrap/>
            <w:hideMark/>
          </w:tcPr>
          <w:p w14:paraId="0CFECA83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25ABC2AE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495864CD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5F1FF346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67C4A65C" w14:textId="77777777" w:rsidR="00241DF0" w:rsidRPr="00241DF0" w:rsidRDefault="00241DF0">
            <w:r w:rsidRPr="00241DF0">
              <w:t>0405</w:t>
            </w:r>
          </w:p>
        </w:tc>
        <w:tc>
          <w:tcPr>
            <w:tcW w:w="637" w:type="dxa"/>
            <w:noWrap/>
            <w:hideMark/>
          </w:tcPr>
          <w:p w14:paraId="7E2F00C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3D6E3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BB10ED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0DF3070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F0AA8A" w14:textId="77777777" w:rsidR="00241DF0" w:rsidRPr="00241DF0" w:rsidRDefault="00241DF0">
            <w:r w:rsidRPr="00241DF0">
              <w:t>R5-246532</w:t>
            </w:r>
          </w:p>
        </w:tc>
        <w:tc>
          <w:tcPr>
            <w:tcW w:w="3119" w:type="dxa"/>
            <w:noWrap/>
            <w:hideMark/>
          </w:tcPr>
          <w:p w14:paraId="22CB57C3" w14:textId="77777777" w:rsidR="00241DF0" w:rsidRPr="00241DF0" w:rsidRDefault="00241DF0">
            <w:r w:rsidRPr="00241DF0">
              <w:t>Updates to MCPTT TC 6.2.10</w:t>
            </w:r>
          </w:p>
        </w:tc>
        <w:tc>
          <w:tcPr>
            <w:tcW w:w="3049" w:type="dxa"/>
            <w:noWrap/>
            <w:hideMark/>
          </w:tcPr>
          <w:p w14:paraId="6DF28F55" w14:textId="77777777" w:rsidR="00241DF0" w:rsidRPr="00241DF0" w:rsidRDefault="00241DF0">
            <w:r w:rsidRPr="00241DF0">
              <w:t>FirstNet, Samsung R&amp;D Institute UK, Element, Ericsson, AT&amp;T</w:t>
            </w:r>
          </w:p>
        </w:tc>
        <w:tc>
          <w:tcPr>
            <w:tcW w:w="920" w:type="dxa"/>
            <w:noWrap/>
            <w:hideMark/>
          </w:tcPr>
          <w:p w14:paraId="2A4C8DC0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55E6CD33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125AFE30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47D6370D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000ACFBC" w14:textId="77777777" w:rsidR="00241DF0" w:rsidRPr="00241DF0" w:rsidRDefault="00241DF0">
            <w:r w:rsidRPr="00241DF0">
              <w:t>0409</w:t>
            </w:r>
          </w:p>
        </w:tc>
        <w:tc>
          <w:tcPr>
            <w:tcW w:w="637" w:type="dxa"/>
            <w:noWrap/>
            <w:hideMark/>
          </w:tcPr>
          <w:p w14:paraId="39D002E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C0BA30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79D526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13B351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611A17" w14:textId="77777777" w:rsidR="00241DF0" w:rsidRPr="00241DF0" w:rsidRDefault="00241DF0">
            <w:r w:rsidRPr="00241DF0">
              <w:lastRenderedPageBreak/>
              <w:t>R5-246533</w:t>
            </w:r>
          </w:p>
        </w:tc>
        <w:tc>
          <w:tcPr>
            <w:tcW w:w="3119" w:type="dxa"/>
            <w:noWrap/>
            <w:hideMark/>
          </w:tcPr>
          <w:p w14:paraId="0B32C4F1" w14:textId="77777777" w:rsidR="00241DF0" w:rsidRPr="00241DF0" w:rsidRDefault="00241DF0">
            <w:r w:rsidRPr="00241DF0">
              <w:t>Correction of CM Validation Setups</w:t>
            </w:r>
          </w:p>
        </w:tc>
        <w:tc>
          <w:tcPr>
            <w:tcW w:w="3049" w:type="dxa"/>
            <w:noWrap/>
            <w:hideMark/>
          </w:tcPr>
          <w:p w14:paraId="35BA0A33" w14:textId="77777777" w:rsidR="00241DF0" w:rsidRPr="00241DF0" w:rsidRDefault="00241DF0">
            <w:r w:rsidRPr="00241DF0">
              <w:t>Keysight Technologies UK Ltd, Spirent Communications, ETS-Lindgren</w:t>
            </w:r>
          </w:p>
        </w:tc>
        <w:tc>
          <w:tcPr>
            <w:tcW w:w="920" w:type="dxa"/>
            <w:noWrap/>
            <w:hideMark/>
          </w:tcPr>
          <w:p w14:paraId="13136AB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F246F2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6B98A8E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A946A7A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0AC5ABF5" w14:textId="77777777" w:rsidR="00241DF0" w:rsidRPr="00241DF0" w:rsidRDefault="00241DF0">
            <w:r w:rsidRPr="00241DF0">
              <w:t>0029</w:t>
            </w:r>
          </w:p>
        </w:tc>
        <w:tc>
          <w:tcPr>
            <w:tcW w:w="637" w:type="dxa"/>
            <w:noWrap/>
            <w:hideMark/>
          </w:tcPr>
          <w:p w14:paraId="5C627D1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966BA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150D7E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7D03ED8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4C393B" w14:textId="77777777" w:rsidR="00241DF0" w:rsidRPr="00241DF0" w:rsidRDefault="00241DF0">
            <w:r w:rsidRPr="00241DF0">
              <w:t>R5-246538</w:t>
            </w:r>
          </w:p>
        </w:tc>
        <w:tc>
          <w:tcPr>
            <w:tcW w:w="3119" w:type="dxa"/>
            <w:noWrap/>
            <w:hideMark/>
          </w:tcPr>
          <w:p w14:paraId="443C7050" w14:textId="77777777" w:rsidR="00241DF0" w:rsidRPr="00241DF0" w:rsidRDefault="00241DF0">
            <w:r w:rsidRPr="00241DF0">
              <w:t>Updates to MCPTT TC 6.2.11</w:t>
            </w:r>
          </w:p>
        </w:tc>
        <w:tc>
          <w:tcPr>
            <w:tcW w:w="3049" w:type="dxa"/>
            <w:noWrap/>
            <w:hideMark/>
          </w:tcPr>
          <w:p w14:paraId="5DAD8BC5" w14:textId="77777777" w:rsidR="00241DF0" w:rsidRPr="00241DF0" w:rsidRDefault="00241DF0">
            <w:r w:rsidRPr="00241DF0">
              <w:t>FirstNet, Element, Ericsson, Samsung R&amp;D Institute UK, AT&amp;T</w:t>
            </w:r>
          </w:p>
        </w:tc>
        <w:tc>
          <w:tcPr>
            <w:tcW w:w="920" w:type="dxa"/>
            <w:noWrap/>
            <w:hideMark/>
          </w:tcPr>
          <w:p w14:paraId="16BAB34B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137D1147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400C79C7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39A8AED8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17486F5C" w14:textId="77777777" w:rsidR="00241DF0" w:rsidRPr="00241DF0" w:rsidRDefault="00241DF0">
            <w:r w:rsidRPr="00241DF0">
              <w:t>0410</w:t>
            </w:r>
          </w:p>
        </w:tc>
        <w:tc>
          <w:tcPr>
            <w:tcW w:w="637" w:type="dxa"/>
            <w:noWrap/>
            <w:hideMark/>
          </w:tcPr>
          <w:p w14:paraId="50E4DC8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6EE465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E0E7DFC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6F56001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ABB8093" w14:textId="77777777" w:rsidR="00241DF0" w:rsidRPr="00241DF0" w:rsidRDefault="00241DF0">
            <w:r w:rsidRPr="00241DF0">
              <w:t>R5-246541</w:t>
            </w:r>
          </w:p>
        </w:tc>
        <w:tc>
          <w:tcPr>
            <w:tcW w:w="3119" w:type="dxa"/>
            <w:noWrap/>
            <w:hideMark/>
          </w:tcPr>
          <w:p w14:paraId="2640540E" w14:textId="77777777" w:rsidR="00241DF0" w:rsidRPr="00241DF0" w:rsidRDefault="00241DF0">
            <w:r w:rsidRPr="00241DF0">
              <w:t>Addition of reference to the Machine-readble PICS</w:t>
            </w:r>
          </w:p>
        </w:tc>
        <w:tc>
          <w:tcPr>
            <w:tcW w:w="3049" w:type="dxa"/>
            <w:noWrap/>
            <w:hideMark/>
          </w:tcPr>
          <w:p w14:paraId="0CE56FF6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4A2F935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E3583DF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610CC1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736706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5F443FFF" w14:textId="77777777" w:rsidR="00241DF0" w:rsidRPr="00241DF0" w:rsidRDefault="00241DF0">
            <w:r w:rsidRPr="00241DF0">
              <w:t>0725</w:t>
            </w:r>
          </w:p>
        </w:tc>
        <w:tc>
          <w:tcPr>
            <w:tcW w:w="637" w:type="dxa"/>
            <w:noWrap/>
            <w:hideMark/>
          </w:tcPr>
          <w:p w14:paraId="58580C4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4DBD62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B4B379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6DA25A2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4EA270" w14:textId="77777777" w:rsidR="00241DF0" w:rsidRPr="00241DF0" w:rsidRDefault="00241DF0">
            <w:r w:rsidRPr="00241DF0">
              <w:t>R5-246558</w:t>
            </w:r>
          </w:p>
        </w:tc>
        <w:tc>
          <w:tcPr>
            <w:tcW w:w="3119" w:type="dxa"/>
            <w:noWrap/>
            <w:hideMark/>
          </w:tcPr>
          <w:p w14:paraId="50BA7722" w14:textId="77777777" w:rsidR="00241DF0" w:rsidRPr="00241DF0" w:rsidRDefault="00241DF0">
            <w:r w:rsidRPr="00241DF0">
              <w:t>Update legacy test case applicability for RedCap UE</w:t>
            </w:r>
          </w:p>
        </w:tc>
        <w:tc>
          <w:tcPr>
            <w:tcW w:w="3049" w:type="dxa"/>
            <w:noWrap/>
            <w:hideMark/>
          </w:tcPr>
          <w:p w14:paraId="1C792207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2FD1B75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7390B9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3B83D64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BC16B0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6335BE2" w14:textId="77777777" w:rsidR="00241DF0" w:rsidRPr="00241DF0" w:rsidRDefault="00241DF0">
            <w:r w:rsidRPr="00241DF0">
              <w:t>0520</w:t>
            </w:r>
          </w:p>
        </w:tc>
        <w:tc>
          <w:tcPr>
            <w:tcW w:w="637" w:type="dxa"/>
            <w:noWrap/>
            <w:hideMark/>
          </w:tcPr>
          <w:p w14:paraId="0B58C85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0B7AC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B718906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533AE6E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69AC77" w14:textId="77777777" w:rsidR="00241DF0" w:rsidRPr="00241DF0" w:rsidRDefault="00241DF0">
            <w:r w:rsidRPr="00241DF0">
              <w:t>R5-246561</w:t>
            </w:r>
          </w:p>
        </w:tc>
        <w:tc>
          <w:tcPr>
            <w:tcW w:w="3119" w:type="dxa"/>
            <w:noWrap/>
            <w:hideMark/>
          </w:tcPr>
          <w:p w14:paraId="590A157D" w14:textId="77777777" w:rsidR="00241DF0" w:rsidRPr="00241DF0" w:rsidRDefault="00241DF0">
            <w:r w:rsidRPr="00241DF0">
              <w:t>Addition to test applicability for new multi-cell scheduling with a single DCI test cases</w:t>
            </w:r>
          </w:p>
        </w:tc>
        <w:tc>
          <w:tcPr>
            <w:tcW w:w="3049" w:type="dxa"/>
            <w:noWrap/>
            <w:hideMark/>
          </w:tcPr>
          <w:p w14:paraId="72E74874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F464BF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DE3182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651E00B8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B0E9166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08ECC7E1" w14:textId="77777777" w:rsidR="00241DF0" w:rsidRPr="00241DF0" w:rsidRDefault="00241DF0">
            <w:r w:rsidRPr="00241DF0">
              <w:t>0521</w:t>
            </w:r>
          </w:p>
        </w:tc>
        <w:tc>
          <w:tcPr>
            <w:tcW w:w="637" w:type="dxa"/>
            <w:noWrap/>
            <w:hideMark/>
          </w:tcPr>
          <w:p w14:paraId="7EBCC3B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AAC966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11AD87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7D2A6ED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B974CE" w14:textId="77777777" w:rsidR="00241DF0" w:rsidRPr="00241DF0" w:rsidRDefault="00241DF0">
            <w:r w:rsidRPr="00241DF0">
              <w:t>R5-246566</w:t>
            </w:r>
          </w:p>
        </w:tc>
        <w:tc>
          <w:tcPr>
            <w:tcW w:w="3119" w:type="dxa"/>
            <w:noWrap/>
            <w:hideMark/>
          </w:tcPr>
          <w:p w14:paraId="06C2B57E" w14:textId="77777777" w:rsidR="00241DF0" w:rsidRPr="00241DF0" w:rsidRDefault="00241DF0">
            <w:r w:rsidRPr="00241DF0">
              <w:t>Updates to MCPTT TC 6.2.3</w:t>
            </w:r>
          </w:p>
        </w:tc>
        <w:tc>
          <w:tcPr>
            <w:tcW w:w="3049" w:type="dxa"/>
            <w:noWrap/>
            <w:hideMark/>
          </w:tcPr>
          <w:p w14:paraId="76B94E27" w14:textId="77777777" w:rsidR="00241DF0" w:rsidRPr="00241DF0" w:rsidRDefault="00241DF0">
            <w:r w:rsidRPr="00241DF0">
              <w:t>Samsung R&amp;D Institute UK, FirstNet, Ericsson, Element</w:t>
            </w:r>
          </w:p>
        </w:tc>
        <w:tc>
          <w:tcPr>
            <w:tcW w:w="920" w:type="dxa"/>
            <w:noWrap/>
            <w:hideMark/>
          </w:tcPr>
          <w:p w14:paraId="25C1D4B2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18097108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3D41F482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264DE656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158A332F" w14:textId="77777777" w:rsidR="00241DF0" w:rsidRPr="00241DF0" w:rsidRDefault="00241DF0">
            <w:r w:rsidRPr="00241DF0">
              <w:t>0411</w:t>
            </w:r>
          </w:p>
        </w:tc>
        <w:tc>
          <w:tcPr>
            <w:tcW w:w="637" w:type="dxa"/>
            <w:noWrap/>
            <w:hideMark/>
          </w:tcPr>
          <w:p w14:paraId="71DA3F8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CC50E3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C02A7B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3B6060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EC5812" w14:textId="77777777" w:rsidR="00241DF0" w:rsidRPr="00241DF0" w:rsidRDefault="00241DF0">
            <w:r w:rsidRPr="00241DF0">
              <w:t>R5-246567</w:t>
            </w:r>
          </w:p>
        </w:tc>
        <w:tc>
          <w:tcPr>
            <w:tcW w:w="3119" w:type="dxa"/>
            <w:noWrap/>
            <w:hideMark/>
          </w:tcPr>
          <w:p w14:paraId="08FB9C82" w14:textId="77777777" w:rsidR="00241DF0" w:rsidRPr="00241DF0" w:rsidRDefault="00241DF0">
            <w:r w:rsidRPr="00241DF0">
              <w:t>Updates to MCPTT TC 6.2.4</w:t>
            </w:r>
          </w:p>
        </w:tc>
        <w:tc>
          <w:tcPr>
            <w:tcW w:w="3049" w:type="dxa"/>
            <w:noWrap/>
            <w:hideMark/>
          </w:tcPr>
          <w:p w14:paraId="37AFE545" w14:textId="77777777" w:rsidR="00241DF0" w:rsidRPr="00241DF0" w:rsidRDefault="00241DF0">
            <w:r w:rsidRPr="00241DF0">
              <w:t>Samsung R&amp;D Institute UK, FirstNet, Ericsson, Element</w:t>
            </w:r>
          </w:p>
        </w:tc>
        <w:tc>
          <w:tcPr>
            <w:tcW w:w="920" w:type="dxa"/>
            <w:noWrap/>
            <w:hideMark/>
          </w:tcPr>
          <w:p w14:paraId="52DD4DDB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0F00A66D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26FD4B3D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5E3C1A02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42BE9711" w14:textId="77777777" w:rsidR="00241DF0" w:rsidRPr="00241DF0" w:rsidRDefault="00241DF0">
            <w:r w:rsidRPr="00241DF0">
              <w:t>0412</w:t>
            </w:r>
          </w:p>
        </w:tc>
        <w:tc>
          <w:tcPr>
            <w:tcW w:w="637" w:type="dxa"/>
            <w:noWrap/>
            <w:hideMark/>
          </w:tcPr>
          <w:p w14:paraId="24B646F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FCC1DE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4A43A60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08A0162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6A751C" w14:textId="77777777" w:rsidR="00241DF0" w:rsidRPr="00241DF0" w:rsidRDefault="00241DF0">
            <w:r w:rsidRPr="00241DF0">
              <w:t>R5-246568</w:t>
            </w:r>
          </w:p>
        </w:tc>
        <w:tc>
          <w:tcPr>
            <w:tcW w:w="3119" w:type="dxa"/>
            <w:noWrap/>
            <w:hideMark/>
          </w:tcPr>
          <w:p w14:paraId="3E1BBB51" w14:textId="77777777" w:rsidR="00241DF0" w:rsidRPr="00241DF0" w:rsidRDefault="00241DF0">
            <w:r w:rsidRPr="00241DF0">
              <w:t>Removal of n38 from test case 7.3E.2 Reference sensitivity for V2X non-concurrent operation</w:t>
            </w:r>
          </w:p>
        </w:tc>
        <w:tc>
          <w:tcPr>
            <w:tcW w:w="3049" w:type="dxa"/>
            <w:noWrap/>
            <w:hideMark/>
          </w:tcPr>
          <w:p w14:paraId="48EDEDEA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5802DD7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0F6F03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C69C9C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16F2E7E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41574A2A" w14:textId="77777777" w:rsidR="00241DF0" w:rsidRPr="00241DF0" w:rsidRDefault="00241DF0">
            <w:r w:rsidRPr="00241DF0">
              <w:t>3041</w:t>
            </w:r>
          </w:p>
        </w:tc>
        <w:tc>
          <w:tcPr>
            <w:tcW w:w="637" w:type="dxa"/>
            <w:noWrap/>
            <w:hideMark/>
          </w:tcPr>
          <w:p w14:paraId="4CC4F9C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AFE2A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97B8F9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25C9C2E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07EAD04" w14:textId="77777777" w:rsidR="00241DF0" w:rsidRPr="00241DF0" w:rsidRDefault="00241DF0">
            <w:r w:rsidRPr="00241DF0">
              <w:t>R5-246569</w:t>
            </w:r>
          </w:p>
        </w:tc>
        <w:tc>
          <w:tcPr>
            <w:tcW w:w="3119" w:type="dxa"/>
            <w:noWrap/>
            <w:hideMark/>
          </w:tcPr>
          <w:p w14:paraId="16C01393" w14:textId="77777777" w:rsidR="00241DF0" w:rsidRPr="00241DF0" w:rsidRDefault="00241DF0">
            <w:r w:rsidRPr="00241DF0">
              <w:t>Removal of n38 from Table A.4.3.1-9 NR Sidelink FR1 RF Baseline Implementation Capabilities</w:t>
            </w:r>
          </w:p>
        </w:tc>
        <w:tc>
          <w:tcPr>
            <w:tcW w:w="3049" w:type="dxa"/>
            <w:noWrap/>
            <w:hideMark/>
          </w:tcPr>
          <w:p w14:paraId="61BBACD1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4E7EF90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824742E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298A057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0090B4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43BC2780" w14:textId="77777777" w:rsidR="00241DF0" w:rsidRPr="00241DF0" w:rsidRDefault="00241DF0">
            <w:r w:rsidRPr="00241DF0">
              <w:t>0726</w:t>
            </w:r>
          </w:p>
        </w:tc>
        <w:tc>
          <w:tcPr>
            <w:tcW w:w="637" w:type="dxa"/>
            <w:noWrap/>
            <w:hideMark/>
          </w:tcPr>
          <w:p w14:paraId="244438B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4158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FEDF50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183287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46CC4B" w14:textId="77777777" w:rsidR="00241DF0" w:rsidRPr="00241DF0" w:rsidRDefault="00241DF0">
            <w:r w:rsidRPr="00241DF0">
              <w:t>R5-246570</w:t>
            </w:r>
          </w:p>
        </w:tc>
        <w:tc>
          <w:tcPr>
            <w:tcW w:w="3119" w:type="dxa"/>
            <w:noWrap/>
            <w:hideMark/>
          </w:tcPr>
          <w:p w14:paraId="5F1831CF" w14:textId="77777777" w:rsidR="00241DF0" w:rsidRPr="00241DF0" w:rsidRDefault="00241DF0">
            <w:r w:rsidRPr="00241DF0">
              <w:t>Updates to MCPTT TC 6.2.5</w:t>
            </w:r>
          </w:p>
        </w:tc>
        <w:tc>
          <w:tcPr>
            <w:tcW w:w="3049" w:type="dxa"/>
            <w:noWrap/>
            <w:hideMark/>
          </w:tcPr>
          <w:p w14:paraId="3E3BC6DD" w14:textId="77777777" w:rsidR="00241DF0" w:rsidRPr="00241DF0" w:rsidRDefault="00241DF0">
            <w:r w:rsidRPr="00241DF0">
              <w:t>Samsung R&amp;D Institute UK, FirstNet, Ericsson, Element</w:t>
            </w:r>
          </w:p>
        </w:tc>
        <w:tc>
          <w:tcPr>
            <w:tcW w:w="920" w:type="dxa"/>
            <w:noWrap/>
            <w:hideMark/>
          </w:tcPr>
          <w:p w14:paraId="0CB59064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2C70F6F7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04BF22C6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33A5AC85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75D832B2" w14:textId="77777777" w:rsidR="00241DF0" w:rsidRPr="00241DF0" w:rsidRDefault="00241DF0">
            <w:r w:rsidRPr="00241DF0">
              <w:t>0413</w:t>
            </w:r>
          </w:p>
        </w:tc>
        <w:tc>
          <w:tcPr>
            <w:tcW w:w="637" w:type="dxa"/>
            <w:noWrap/>
            <w:hideMark/>
          </w:tcPr>
          <w:p w14:paraId="021DC25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AB537D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2BB103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511DF8D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57C5155" w14:textId="77777777" w:rsidR="00241DF0" w:rsidRPr="00241DF0" w:rsidRDefault="00241DF0">
            <w:r w:rsidRPr="00241DF0">
              <w:lastRenderedPageBreak/>
              <w:t>R5-246573</w:t>
            </w:r>
          </w:p>
        </w:tc>
        <w:tc>
          <w:tcPr>
            <w:tcW w:w="3119" w:type="dxa"/>
            <w:noWrap/>
            <w:hideMark/>
          </w:tcPr>
          <w:p w14:paraId="6D491FF7" w14:textId="77777777" w:rsidR="00241DF0" w:rsidRPr="00241DF0" w:rsidRDefault="00241DF0">
            <w:r w:rsidRPr="00241DF0">
              <w:t>Correction to NR cell reselection test case 6.1.2.13</w:t>
            </w:r>
          </w:p>
        </w:tc>
        <w:tc>
          <w:tcPr>
            <w:tcW w:w="3049" w:type="dxa"/>
            <w:noWrap/>
            <w:hideMark/>
          </w:tcPr>
          <w:p w14:paraId="295C2AC3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7D92F3E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A45E48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1C1B6D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F8F2E6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2F48515" w14:textId="77777777" w:rsidR="00241DF0" w:rsidRPr="00241DF0" w:rsidRDefault="00241DF0">
            <w:r w:rsidRPr="00241DF0">
              <w:t>4713</w:t>
            </w:r>
          </w:p>
        </w:tc>
        <w:tc>
          <w:tcPr>
            <w:tcW w:w="637" w:type="dxa"/>
            <w:noWrap/>
            <w:hideMark/>
          </w:tcPr>
          <w:p w14:paraId="69A248A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1CAEAB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09B4E77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586FF00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E0CA4B" w14:textId="77777777" w:rsidR="00241DF0" w:rsidRPr="00241DF0" w:rsidRDefault="00241DF0">
            <w:r w:rsidRPr="00241DF0">
              <w:t>R5-246574</w:t>
            </w:r>
          </w:p>
        </w:tc>
        <w:tc>
          <w:tcPr>
            <w:tcW w:w="3119" w:type="dxa"/>
            <w:noWrap/>
            <w:hideMark/>
          </w:tcPr>
          <w:p w14:paraId="1BBD65D5" w14:textId="77777777" w:rsidR="00241DF0" w:rsidRPr="00241DF0" w:rsidRDefault="00241DF0">
            <w:r w:rsidRPr="00241DF0">
              <w:t>Correction to NB-IoT test case 22.3.1.6</w:t>
            </w:r>
          </w:p>
        </w:tc>
        <w:tc>
          <w:tcPr>
            <w:tcW w:w="3049" w:type="dxa"/>
            <w:noWrap/>
            <w:hideMark/>
          </w:tcPr>
          <w:p w14:paraId="4BF853E6" w14:textId="77777777" w:rsidR="00241DF0" w:rsidRPr="00241DF0" w:rsidRDefault="00241DF0">
            <w:r w:rsidRPr="00241DF0">
              <w:t>Qualcomm Incorporated, ROHDE &amp; SCHWARZ</w:t>
            </w:r>
          </w:p>
        </w:tc>
        <w:tc>
          <w:tcPr>
            <w:tcW w:w="920" w:type="dxa"/>
            <w:noWrap/>
            <w:hideMark/>
          </w:tcPr>
          <w:p w14:paraId="1803CDD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FC0B91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3454937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BA920C1" w14:textId="77777777" w:rsidR="00241DF0" w:rsidRPr="00241DF0" w:rsidRDefault="00241DF0">
            <w:r w:rsidRPr="00241DF0">
              <w:t>TEI13_Test</w:t>
            </w:r>
          </w:p>
        </w:tc>
        <w:tc>
          <w:tcPr>
            <w:tcW w:w="680" w:type="dxa"/>
            <w:noWrap/>
            <w:hideMark/>
          </w:tcPr>
          <w:p w14:paraId="125A69A0" w14:textId="77777777" w:rsidR="00241DF0" w:rsidRPr="00241DF0" w:rsidRDefault="00241DF0">
            <w:r w:rsidRPr="00241DF0">
              <w:t>5366</w:t>
            </w:r>
          </w:p>
        </w:tc>
        <w:tc>
          <w:tcPr>
            <w:tcW w:w="637" w:type="dxa"/>
            <w:noWrap/>
            <w:hideMark/>
          </w:tcPr>
          <w:p w14:paraId="3192ECF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9A021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4F334D" w14:textId="77777777" w:rsidR="00241DF0" w:rsidRPr="00241DF0" w:rsidRDefault="00241DF0">
            <w:r w:rsidRPr="00241DF0">
              <w:t>RP-242730</w:t>
            </w:r>
          </w:p>
        </w:tc>
      </w:tr>
      <w:tr w:rsidR="004F179A" w:rsidRPr="00241DF0" w14:paraId="782AFC1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593641" w14:textId="77777777" w:rsidR="00241DF0" w:rsidRPr="00241DF0" w:rsidRDefault="00241DF0">
            <w:r w:rsidRPr="00241DF0">
              <w:t>R5-246577</w:t>
            </w:r>
          </w:p>
        </w:tc>
        <w:tc>
          <w:tcPr>
            <w:tcW w:w="3119" w:type="dxa"/>
            <w:noWrap/>
            <w:hideMark/>
          </w:tcPr>
          <w:p w14:paraId="4E834E67" w14:textId="77777777" w:rsidR="00241DF0" w:rsidRPr="00241DF0" w:rsidRDefault="00241DF0">
            <w:r w:rsidRPr="00241DF0">
              <w:t>Correction to NR P-CSCF restoration test case 10.1.2.3</w:t>
            </w:r>
          </w:p>
        </w:tc>
        <w:tc>
          <w:tcPr>
            <w:tcW w:w="3049" w:type="dxa"/>
            <w:noWrap/>
            <w:hideMark/>
          </w:tcPr>
          <w:p w14:paraId="1E63A9C0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6BACC45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F5891C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F99DDE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CE29B85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C75046C" w14:textId="77777777" w:rsidR="00241DF0" w:rsidRPr="00241DF0" w:rsidRDefault="00241DF0">
            <w:r w:rsidRPr="00241DF0">
              <w:t>4715</w:t>
            </w:r>
          </w:p>
        </w:tc>
        <w:tc>
          <w:tcPr>
            <w:tcW w:w="637" w:type="dxa"/>
            <w:noWrap/>
            <w:hideMark/>
          </w:tcPr>
          <w:p w14:paraId="10378B8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F0DA9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FF9CB0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27BEB0E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166E6D" w14:textId="77777777" w:rsidR="00241DF0" w:rsidRPr="00241DF0" w:rsidRDefault="00241DF0">
            <w:r w:rsidRPr="00241DF0">
              <w:t>R5-246578</w:t>
            </w:r>
          </w:p>
        </w:tc>
        <w:tc>
          <w:tcPr>
            <w:tcW w:w="3119" w:type="dxa"/>
            <w:noWrap/>
            <w:hideMark/>
          </w:tcPr>
          <w:p w14:paraId="0B97248B" w14:textId="77777777" w:rsidR="00241DF0" w:rsidRPr="00241DF0" w:rsidRDefault="00241DF0">
            <w:r w:rsidRPr="00241DF0">
              <w:t>Correction to EPS P-CSCF restoration test case 10.3.2</w:t>
            </w:r>
          </w:p>
        </w:tc>
        <w:tc>
          <w:tcPr>
            <w:tcW w:w="3049" w:type="dxa"/>
            <w:noWrap/>
            <w:hideMark/>
          </w:tcPr>
          <w:p w14:paraId="40618CE9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7D3FD6B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1CBAD1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0A37AE7C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52D7443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0BD1DE13" w14:textId="77777777" w:rsidR="00241DF0" w:rsidRPr="00241DF0" w:rsidRDefault="00241DF0">
            <w:r w:rsidRPr="00241DF0">
              <w:t>5367</w:t>
            </w:r>
          </w:p>
        </w:tc>
        <w:tc>
          <w:tcPr>
            <w:tcW w:w="637" w:type="dxa"/>
            <w:noWrap/>
            <w:hideMark/>
          </w:tcPr>
          <w:p w14:paraId="0D41271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8478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0D428B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357C426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946E2B" w14:textId="77777777" w:rsidR="00241DF0" w:rsidRPr="00241DF0" w:rsidRDefault="00241DF0">
            <w:r w:rsidRPr="00241DF0">
              <w:t>R5-246579</w:t>
            </w:r>
          </w:p>
        </w:tc>
        <w:tc>
          <w:tcPr>
            <w:tcW w:w="3119" w:type="dxa"/>
            <w:noWrap/>
            <w:hideMark/>
          </w:tcPr>
          <w:p w14:paraId="2E535DEF" w14:textId="77777777" w:rsidR="00241DF0" w:rsidRPr="00241DF0" w:rsidRDefault="00241DF0">
            <w:r w:rsidRPr="00241DF0">
              <w:t>Correction to applicability of NB-IoT CP data backoff test case 22.5.20</w:t>
            </w:r>
          </w:p>
        </w:tc>
        <w:tc>
          <w:tcPr>
            <w:tcW w:w="3049" w:type="dxa"/>
            <w:noWrap/>
            <w:hideMark/>
          </w:tcPr>
          <w:p w14:paraId="4F476C65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4222EA4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819EB2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17B1FFC3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2ADA14D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7A11C90E" w14:textId="77777777" w:rsidR="00241DF0" w:rsidRPr="00241DF0" w:rsidRDefault="00241DF0">
            <w:r w:rsidRPr="00241DF0">
              <w:t>1471</w:t>
            </w:r>
          </w:p>
        </w:tc>
        <w:tc>
          <w:tcPr>
            <w:tcW w:w="637" w:type="dxa"/>
            <w:noWrap/>
            <w:hideMark/>
          </w:tcPr>
          <w:p w14:paraId="175B263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ED680E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61CAF42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37D520B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0D4C6D" w14:textId="77777777" w:rsidR="00241DF0" w:rsidRPr="00241DF0" w:rsidRDefault="00241DF0">
            <w:r w:rsidRPr="00241DF0">
              <w:t>R5-246580</w:t>
            </w:r>
          </w:p>
        </w:tc>
        <w:tc>
          <w:tcPr>
            <w:tcW w:w="3119" w:type="dxa"/>
            <w:noWrap/>
            <w:hideMark/>
          </w:tcPr>
          <w:p w14:paraId="4839E2F7" w14:textId="77777777" w:rsidR="00241DF0" w:rsidRPr="00241DF0" w:rsidRDefault="00241DF0">
            <w:r w:rsidRPr="00241DF0">
              <w:t>Correction of ServingCellConfig</w:t>
            </w:r>
          </w:p>
        </w:tc>
        <w:tc>
          <w:tcPr>
            <w:tcW w:w="3049" w:type="dxa"/>
            <w:noWrap/>
            <w:hideMark/>
          </w:tcPr>
          <w:p w14:paraId="6FC4F0D3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22F1EF4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675538E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4E13437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1097CE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1B9C96AD" w14:textId="77777777" w:rsidR="00241DF0" w:rsidRPr="00241DF0" w:rsidRDefault="00241DF0">
            <w:r w:rsidRPr="00241DF0">
              <w:t>3358</w:t>
            </w:r>
          </w:p>
        </w:tc>
        <w:tc>
          <w:tcPr>
            <w:tcW w:w="637" w:type="dxa"/>
            <w:noWrap/>
            <w:hideMark/>
          </w:tcPr>
          <w:p w14:paraId="614D205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6DEC45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1ECE18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0F49974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542C6D" w14:textId="77777777" w:rsidR="00241DF0" w:rsidRPr="00241DF0" w:rsidRDefault="00241DF0">
            <w:r w:rsidRPr="00241DF0">
              <w:t>R5-246581</w:t>
            </w:r>
          </w:p>
        </w:tc>
        <w:tc>
          <w:tcPr>
            <w:tcW w:w="3119" w:type="dxa"/>
            <w:noWrap/>
            <w:hideMark/>
          </w:tcPr>
          <w:p w14:paraId="66390A51" w14:textId="77777777" w:rsidR="00241DF0" w:rsidRPr="00241DF0" w:rsidRDefault="00241DF0">
            <w:r w:rsidRPr="00241DF0">
              <w:t>Correction of single DCI test case 7.1.1.2.8 - FDRA - DCI format 1_3</w:t>
            </w:r>
          </w:p>
        </w:tc>
        <w:tc>
          <w:tcPr>
            <w:tcW w:w="3049" w:type="dxa"/>
            <w:noWrap/>
            <w:hideMark/>
          </w:tcPr>
          <w:p w14:paraId="354DB286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49C6FC0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BFF28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BC74E2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80D06DA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06CCC253" w14:textId="77777777" w:rsidR="00241DF0" w:rsidRPr="00241DF0" w:rsidRDefault="00241DF0">
            <w:r w:rsidRPr="00241DF0">
              <w:t>4716</w:t>
            </w:r>
          </w:p>
        </w:tc>
        <w:tc>
          <w:tcPr>
            <w:tcW w:w="637" w:type="dxa"/>
            <w:noWrap/>
            <w:hideMark/>
          </w:tcPr>
          <w:p w14:paraId="7847978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D8E25A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46AC38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61ADC4E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3CEB04" w14:textId="77777777" w:rsidR="00241DF0" w:rsidRPr="00241DF0" w:rsidRDefault="00241DF0">
            <w:r w:rsidRPr="00241DF0">
              <w:t>R5-246582</w:t>
            </w:r>
          </w:p>
        </w:tc>
        <w:tc>
          <w:tcPr>
            <w:tcW w:w="3119" w:type="dxa"/>
            <w:noWrap/>
            <w:hideMark/>
          </w:tcPr>
          <w:p w14:paraId="5D10B93A" w14:textId="77777777" w:rsidR="00241DF0" w:rsidRPr="00241DF0" w:rsidRDefault="00241DF0">
            <w:r w:rsidRPr="00241DF0">
              <w:t>Correction of single DCI test case 7.1.1.2.9 - Scheduled cell indicator - DCI format 1_3</w:t>
            </w:r>
          </w:p>
        </w:tc>
        <w:tc>
          <w:tcPr>
            <w:tcW w:w="3049" w:type="dxa"/>
            <w:noWrap/>
            <w:hideMark/>
          </w:tcPr>
          <w:p w14:paraId="659ED42D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763F8D0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F132421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C5E024C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D8ADE45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337DF3E7" w14:textId="77777777" w:rsidR="00241DF0" w:rsidRPr="00241DF0" w:rsidRDefault="00241DF0">
            <w:r w:rsidRPr="00241DF0">
              <w:t>4717</w:t>
            </w:r>
          </w:p>
        </w:tc>
        <w:tc>
          <w:tcPr>
            <w:tcW w:w="637" w:type="dxa"/>
            <w:noWrap/>
            <w:hideMark/>
          </w:tcPr>
          <w:p w14:paraId="0202C1E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ED5A4B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1CEC9B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1DE608E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67E6E0" w14:textId="77777777" w:rsidR="00241DF0" w:rsidRPr="00241DF0" w:rsidRDefault="00241DF0">
            <w:r w:rsidRPr="00241DF0">
              <w:t>R5-246583</w:t>
            </w:r>
          </w:p>
        </w:tc>
        <w:tc>
          <w:tcPr>
            <w:tcW w:w="3119" w:type="dxa"/>
            <w:noWrap/>
            <w:hideMark/>
          </w:tcPr>
          <w:p w14:paraId="4710FD1C" w14:textId="77777777" w:rsidR="00241DF0" w:rsidRPr="00241DF0" w:rsidRDefault="00241DF0">
            <w:r w:rsidRPr="00241DF0">
              <w:t>Correction of single DCI test case 7.1.1.7.2 - Reference cell is scheduling cell - DCI format 1_3</w:t>
            </w:r>
          </w:p>
        </w:tc>
        <w:tc>
          <w:tcPr>
            <w:tcW w:w="3049" w:type="dxa"/>
            <w:noWrap/>
            <w:hideMark/>
          </w:tcPr>
          <w:p w14:paraId="71CAFDED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3C8384A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8511F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80E66D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B8C8F4A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7A61D868" w14:textId="77777777" w:rsidR="00241DF0" w:rsidRPr="00241DF0" w:rsidRDefault="00241DF0">
            <w:r w:rsidRPr="00241DF0">
              <w:t>4718</w:t>
            </w:r>
          </w:p>
        </w:tc>
        <w:tc>
          <w:tcPr>
            <w:tcW w:w="637" w:type="dxa"/>
            <w:noWrap/>
            <w:hideMark/>
          </w:tcPr>
          <w:p w14:paraId="16B7F56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A4E78B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F79C778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2C7BDDF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F07C9B" w14:textId="77777777" w:rsidR="00241DF0" w:rsidRPr="00241DF0" w:rsidRDefault="00241DF0">
            <w:r w:rsidRPr="00241DF0">
              <w:t>R5-246584</w:t>
            </w:r>
          </w:p>
        </w:tc>
        <w:tc>
          <w:tcPr>
            <w:tcW w:w="3119" w:type="dxa"/>
            <w:noWrap/>
            <w:hideMark/>
          </w:tcPr>
          <w:p w14:paraId="50E9155B" w14:textId="77777777" w:rsidR="00241DF0" w:rsidRPr="00241DF0" w:rsidRDefault="00241DF0">
            <w:r w:rsidRPr="00241DF0">
              <w:t>Correction of single DCI test case 7.1.1.7.3 - Reference cell is scheduling cell - DCI format 0_3</w:t>
            </w:r>
          </w:p>
        </w:tc>
        <w:tc>
          <w:tcPr>
            <w:tcW w:w="3049" w:type="dxa"/>
            <w:noWrap/>
            <w:hideMark/>
          </w:tcPr>
          <w:p w14:paraId="18E5361A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67DDB29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18FDBB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CCAD59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C70AF7D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1A0919A4" w14:textId="77777777" w:rsidR="00241DF0" w:rsidRPr="00241DF0" w:rsidRDefault="00241DF0">
            <w:r w:rsidRPr="00241DF0">
              <w:t>4719</w:t>
            </w:r>
          </w:p>
        </w:tc>
        <w:tc>
          <w:tcPr>
            <w:tcW w:w="637" w:type="dxa"/>
            <w:noWrap/>
            <w:hideMark/>
          </w:tcPr>
          <w:p w14:paraId="6A296A2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1D9BE7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96BED50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38C1FFE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004180" w14:textId="77777777" w:rsidR="00241DF0" w:rsidRPr="00241DF0" w:rsidRDefault="00241DF0">
            <w:r w:rsidRPr="00241DF0">
              <w:t>R5-246585</w:t>
            </w:r>
          </w:p>
        </w:tc>
        <w:tc>
          <w:tcPr>
            <w:tcW w:w="3119" w:type="dxa"/>
            <w:noWrap/>
            <w:hideMark/>
          </w:tcPr>
          <w:p w14:paraId="4FDD9860" w14:textId="77777777" w:rsidR="00241DF0" w:rsidRPr="00241DF0" w:rsidRDefault="00241DF0">
            <w:r w:rsidRPr="00241DF0">
              <w:t>Correction of single DCI test case 7.1.1.7.4 - Reference cell is not scheduling cell - DCI format 1_3</w:t>
            </w:r>
          </w:p>
        </w:tc>
        <w:tc>
          <w:tcPr>
            <w:tcW w:w="3049" w:type="dxa"/>
            <w:noWrap/>
            <w:hideMark/>
          </w:tcPr>
          <w:p w14:paraId="032B82A8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057CD7E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732C08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A6CFF7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290E919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2C4B2366" w14:textId="77777777" w:rsidR="00241DF0" w:rsidRPr="00241DF0" w:rsidRDefault="00241DF0">
            <w:r w:rsidRPr="00241DF0">
              <w:t>4720</w:t>
            </w:r>
          </w:p>
        </w:tc>
        <w:tc>
          <w:tcPr>
            <w:tcW w:w="637" w:type="dxa"/>
            <w:noWrap/>
            <w:hideMark/>
          </w:tcPr>
          <w:p w14:paraId="5999C63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B54F9D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602E96F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70E84F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82D35B" w14:textId="77777777" w:rsidR="00241DF0" w:rsidRPr="00241DF0" w:rsidRDefault="00241DF0">
            <w:r w:rsidRPr="00241DF0">
              <w:lastRenderedPageBreak/>
              <w:t>R5-246591</w:t>
            </w:r>
          </w:p>
        </w:tc>
        <w:tc>
          <w:tcPr>
            <w:tcW w:w="3119" w:type="dxa"/>
            <w:noWrap/>
            <w:hideMark/>
          </w:tcPr>
          <w:p w14:paraId="06F2F166" w14:textId="77777777" w:rsidR="00241DF0" w:rsidRPr="00241DF0" w:rsidRDefault="00241DF0">
            <w:r w:rsidRPr="00241DF0">
              <w:t>Correction of PDSCH-ConfigBroadcast-r17</w:t>
            </w:r>
          </w:p>
        </w:tc>
        <w:tc>
          <w:tcPr>
            <w:tcW w:w="3049" w:type="dxa"/>
            <w:noWrap/>
            <w:hideMark/>
          </w:tcPr>
          <w:p w14:paraId="31239765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2C8F20C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E8F1FF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4898819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B0D31B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39F6457" w14:textId="77777777" w:rsidR="00241DF0" w:rsidRPr="00241DF0" w:rsidRDefault="00241DF0">
            <w:r w:rsidRPr="00241DF0">
              <w:t>3359</w:t>
            </w:r>
          </w:p>
        </w:tc>
        <w:tc>
          <w:tcPr>
            <w:tcW w:w="637" w:type="dxa"/>
            <w:noWrap/>
            <w:hideMark/>
          </w:tcPr>
          <w:p w14:paraId="34D9138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6D0000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9E1DC0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37F5188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467719" w14:textId="77777777" w:rsidR="00241DF0" w:rsidRPr="00241DF0" w:rsidRDefault="00241DF0">
            <w:r w:rsidRPr="00241DF0">
              <w:t>R5-246592</w:t>
            </w:r>
          </w:p>
        </w:tc>
        <w:tc>
          <w:tcPr>
            <w:tcW w:w="3119" w:type="dxa"/>
            <w:noWrap/>
            <w:hideMark/>
          </w:tcPr>
          <w:p w14:paraId="7953B14D" w14:textId="77777777" w:rsidR="00241DF0" w:rsidRPr="00241DF0" w:rsidRDefault="00241DF0">
            <w:r w:rsidRPr="00241DF0">
              <w:t>Correction of DCI format 4-0 for MBS broadcast</w:t>
            </w:r>
          </w:p>
        </w:tc>
        <w:tc>
          <w:tcPr>
            <w:tcW w:w="3049" w:type="dxa"/>
            <w:noWrap/>
            <w:hideMark/>
          </w:tcPr>
          <w:p w14:paraId="1AC5D228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054399E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73B7C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B5E92C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632BB2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343C574" w14:textId="77777777" w:rsidR="00241DF0" w:rsidRPr="00241DF0" w:rsidRDefault="00241DF0">
            <w:r w:rsidRPr="00241DF0">
              <w:t>3360</w:t>
            </w:r>
          </w:p>
        </w:tc>
        <w:tc>
          <w:tcPr>
            <w:tcW w:w="637" w:type="dxa"/>
            <w:noWrap/>
            <w:hideMark/>
          </w:tcPr>
          <w:p w14:paraId="19FAC2A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409DCB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964B809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700238D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BA8BB2" w14:textId="77777777" w:rsidR="00241DF0" w:rsidRPr="00241DF0" w:rsidRDefault="00241DF0">
            <w:r w:rsidRPr="00241DF0">
              <w:t>R5-246597</w:t>
            </w:r>
          </w:p>
        </w:tc>
        <w:tc>
          <w:tcPr>
            <w:tcW w:w="3119" w:type="dxa"/>
            <w:noWrap/>
            <w:hideMark/>
          </w:tcPr>
          <w:p w14:paraId="1F8DFC4A" w14:textId="77777777" w:rsidR="00241DF0" w:rsidRPr="00241DF0" w:rsidRDefault="00241DF0">
            <w:r w:rsidRPr="00241DF0">
              <w:t>Update SIG default test frequencies for eRedCap UE</w:t>
            </w:r>
          </w:p>
        </w:tc>
        <w:tc>
          <w:tcPr>
            <w:tcW w:w="3049" w:type="dxa"/>
            <w:noWrap/>
            <w:hideMark/>
          </w:tcPr>
          <w:p w14:paraId="25146772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0D639A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6DA3F1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A370ED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415A73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6F37A96B" w14:textId="77777777" w:rsidR="00241DF0" w:rsidRPr="00241DF0" w:rsidRDefault="00241DF0">
            <w:r w:rsidRPr="00241DF0">
              <w:t>3361</w:t>
            </w:r>
          </w:p>
        </w:tc>
        <w:tc>
          <w:tcPr>
            <w:tcW w:w="637" w:type="dxa"/>
            <w:noWrap/>
            <w:hideMark/>
          </w:tcPr>
          <w:p w14:paraId="456B5E3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3093C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4522FD7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39E398D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4CC730" w14:textId="77777777" w:rsidR="00241DF0" w:rsidRPr="00241DF0" w:rsidRDefault="00241DF0">
            <w:r w:rsidRPr="00241DF0">
              <w:t>R5-246598</w:t>
            </w:r>
          </w:p>
        </w:tc>
        <w:tc>
          <w:tcPr>
            <w:tcW w:w="3119" w:type="dxa"/>
            <w:noWrap/>
            <w:hideMark/>
          </w:tcPr>
          <w:p w14:paraId="3C823FCC" w14:textId="77777777" w:rsidR="00241DF0" w:rsidRPr="00241DF0" w:rsidRDefault="00241DF0">
            <w:r w:rsidRPr="00241DF0">
              <w:t>Update PDCP-Config and RLC-Config for eRedCap UE</w:t>
            </w:r>
          </w:p>
        </w:tc>
        <w:tc>
          <w:tcPr>
            <w:tcW w:w="3049" w:type="dxa"/>
            <w:noWrap/>
            <w:hideMark/>
          </w:tcPr>
          <w:p w14:paraId="6BD65A4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759CCD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13FAB1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885470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C035CAC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4806E6A2" w14:textId="77777777" w:rsidR="00241DF0" w:rsidRPr="00241DF0" w:rsidRDefault="00241DF0">
            <w:r w:rsidRPr="00241DF0">
              <w:t>3362</w:t>
            </w:r>
          </w:p>
        </w:tc>
        <w:tc>
          <w:tcPr>
            <w:tcW w:w="637" w:type="dxa"/>
            <w:noWrap/>
            <w:hideMark/>
          </w:tcPr>
          <w:p w14:paraId="4BCABEE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C09720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168BB3B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09731BE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6BDBE7" w14:textId="77777777" w:rsidR="00241DF0" w:rsidRPr="00241DF0" w:rsidRDefault="00241DF0">
            <w:r w:rsidRPr="00241DF0">
              <w:t>R5-246599</w:t>
            </w:r>
          </w:p>
        </w:tc>
        <w:tc>
          <w:tcPr>
            <w:tcW w:w="3119" w:type="dxa"/>
            <w:noWrap/>
            <w:hideMark/>
          </w:tcPr>
          <w:p w14:paraId="23E01EA9" w14:textId="77777777" w:rsidR="00241DF0" w:rsidRPr="00241DF0" w:rsidRDefault="00241DF0">
            <w:r w:rsidRPr="00241DF0">
              <w:t>Update SIB4 for eRedCap UE</w:t>
            </w:r>
          </w:p>
        </w:tc>
        <w:tc>
          <w:tcPr>
            <w:tcW w:w="3049" w:type="dxa"/>
            <w:noWrap/>
            <w:hideMark/>
          </w:tcPr>
          <w:p w14:paraId="6805090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F36E03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743BC8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CA3484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F189419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4CF667C9" w14:textId="77777777" w:rsidR="00241DF0" w:rsidRPr="00241DF0" w:rsidRDefault="00241DF0">
            <w:r w:rsidRPr="00241DF0">
              <w:t>3363</w:t>
            </w:r>
          </w:p>
        </w:tc>
        <w:tc>
          <w:tcPr>
            <w:tcW w:w="637" w:type="dxa"/>
            <w:noWrap/>
            <w:hideMark/>
          </w:tcPr>
          <w:p w14:paraId="23F868A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BD3B85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452D99C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131F533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0130ED" w14:textId="77777777" w:rsidR="00241DF0" w:rsidRPr="00241DF0" w:rsidRDefault="00241DF0">
            <w:r w:rsidRPr="00241DF0">
              <w:t>R5-246600</w:t>
            </w:r>
          </w:p>
        </w:tc>
        <w:tc>
          <w:tcPr>
            <w:tcW w:w="3119" w:type="dxa"/>
            <w:noWrap/>
            <w:hideMark/>
          </w:tcPr>
          <w:p w14:paraId="68BEB1B0" w14:textId="77777777" w:rsidR="00241DF0" w:rsidRPr="00241DF0" w:rsidRDefault="00241DF0">
            <w:r w:rsidRPr="00241DF0">
              <w:t>Update common test environment for eRedCap UE</w:t>
            </w:r>
          </w:p>
        </w:tc>
        <w:tc>
          <w:tcPr>
            <w:tcW w:w="3049" w:type="dxa"/>
            <w:noWrap/>
            <w:hideMark/>
          </w:tcPr>
          <w:p w14:paraId="76B3929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C18D58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C45477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69E92A7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10E7A16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136E5E95" w14:textId="77777777" w:rsidR="00241DF0" w:rsidRPr="00241DF0" w:rsidRDefault="00241DF0">
            <w:r w:rsidRPr="00241DF0">
              <w:t>3364</w:t>
            </w:r>
          </w:p>
        </w:tc>
        <w:tc>
          <w:tcPr>
            <w:tcW w:w="637" w:type="dxa"/>
            <w:noWrap/>
            <w:hideMark/>
          </w:tcPr>
          <w:p w14:paraId="0C2F43A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C427EF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E0D666D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6940FCA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C93DE0" w14:textId="77777777" w:rsidR="00241DF0" w:rsidRPr="00241DF0" w:rsidRDefault="00241DF0">
            <w:r w:rsidRPr="00241DF0">
              <w:t>R5-246601</w:t>
            </w:r>
          </w:p>
        </w:tc>
        <w:tc>
          <w:tcPr>
            <w:tcW w:w="3119" w:type="dxa"/>
            <w:noWrap/>
            <w:hideMark/>
          </w:tcPr>
          <w:p w14:paraId="4A5797BC" w14:textId="77777777" w:rsidR="00241DF0" w:rsidRPr="00241DF0" w:rsidRDefault="00241DF0">
            <w:r w:rsidRPr="00241DF0">
              <w:t>Update PICS for eRedCap UE</w:t>
            </w:r>
          </w:p>
        </w:tc>
        <w:tc>
          <w:tcPr>
            <w:tcW w:w="3049" w:type="dxa"/>
            <w:noWrap/>
            <w:hideMark/>
          </w:tcPr>
          <w:p w14:paraId="1D64ED94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05DFAF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070D888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42F78E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C3D0E4E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3D5A9F02" w14:textId="77777777" w:rsidR="00241DF0" w:rsidRPr="00241DF0" w:rsidRDefault="00241DF0">
            <w:r w:rsidRPr="00241DF0">
              <w:t>0728</w:t>
            </w:r>
          </w:p>
        </w:tc>
        <w:tc>
          <w:tcPr>
            <w:tcW w:w="637" w:type="dxa"/>
            <w:noWrap/>
            <w:hideMark/>
          </w:tcPr>
          <w:p w14:paraId="5892F40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8A82F5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72D2068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681074A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29D926" w14:textId="77777777" w:rsidR="00241DF0" w:rsidRPr="00241DF0" w:rsidRDefault="00241DF0">
            <w:r w:rsidRPr="00241DF0">
              <w:t>R5-246603</w:t>
            </w:r>
          </w:p>
        </w:tc>
        <w:tc>
          <w:tcPr>
            <w:tcW w:w="3119" w:type="dxa"/>
            <w:noWrap/>
            <w:hideMark/>
          </w:tcPr>
          <w:p w14:paraId="497C8D60" w14:textId="77777777" w:rsidR="00241DF0" w:rsidRPr="00241DF0" w:rsidRDefault="00241DF0">
            <w:r w:rsidRPr="00241DF0">
              <w:t>Update of eRedCap test case 7.1.1.1.25 - Msg1 and CCCH Msg3 identificaition</w:t>
            </w:r>
          </w:p>
        </w:tc>
        <w:tc>
          <w:tcPr>
            <w:tcW w:w="3049" w:type="dxa"/>
            <w:noWrap/>
            <w:hideMark/>
          </w:tcPr>
          <w:p w14:paraId="4A487E6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DF7D7B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1AA0E8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09BA4A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E0828E8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6A161363" w14:textId="77777777" w:rsidR="00241DF0" w:rsidRPr="00241DF0" w:rsidRDefault="00241DF0">
            <w:r w:rsidRPr="00241DF0">
              <w:t>4726</w:t>
            </w:r>
          </w:p>
        </w:tc>
        <w:tc>
          <w:tcPr>
            <w:tcW w:w="637" w:type="dxa"/>
            <w:noWrap/>
            <w:hideMark/>
          </w:tcPr>
          <w:p w14:paraId="6BF2A54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6BAF58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6ADF96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3364434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5716FC" w14:textId="77777777" w:rsidR="00241DF0" w:rsidRPr="00241DF0" w:rsidRDefault="00241DF0">
            <w:r w:rsidRPr="00241DF0">
              <w:t>R5-246608</w:t>
            </w:r>
          </w:p>
        </w:tc>
        <w:tc>
          <w:tcPr>
            <w:tcW w:w="3119" w:type="dxa"/>
            <w:noWrap/>
            <w:hideMark/>
          </w:tcPr>
          <w:p w14:paraId="5A199ADC" w14:textId="77777777" w:rsidR="00241DF0" w:rsidRPr="00241DF0" w:rsidRDefault="00241DF0">
            <w:r w:rsidRPr="00241DF0">
              <w:t>Applicability updates to eRedCap test cases</w:t>
            </w:r>
          </w:p>
        </w:tc>
        <w:tc>
          <w:tcPr>
            <w:tcW w:w="3049" w:type="dxa"/>
            <w:noWrap/>
            <w:hideMark/>
          </w:tcPr>
          <w:p w14:paraId="2356D78B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343B1B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AABAF50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077163D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40FBF11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0B21BD1B" w14:textId="77777777" w:rsidR="00241DF0" w:rsidRPr="00241DF0" w:rsidRDefault="00241DF0">
            <w:r w:rsidRPr="00241DF0">
              <w:t>0526</w:t>
            </w:r>
          </w:p>
        </w:tc>
        <w:tc>
          <w:tcPr>
            <w:tcW w:w="637" w:type="dxa"/>
            <w:noWrap/>
            <w:hideMark/>
          </w:tcPr>
          <w:p w14:paraId="286064B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03906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C77870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5E12FA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766F96" w14:textId="77777777" w:rsidR="00241DF0" w:rsidRPr="00241DF0" w:rsidRDefault="00241DF0">
            <w:r w:rsidRPr="00241DF0">
              <w:t>R5-246609</w:t>
            </w:r>
          </w:p>
        </w:tc>
        <w:tc>
          <w:tcPr>
            <w:tcW w:w="3119" w:type="dxa"/>
            <w:noWrap/>
            <w:hideMark/>
          </w:tcPr>
          <w:p w14:paraId="62A39113" w14:textId="77777777" w:rsidR="00241DF0" w:rsidRPr="00241DF0" w:rsidRDefault="00241DF0">
            <w:r w:rsidRPr="00241DF0">
              <w:t>Addition of WLAN P-CSCF Reselection test case 20.6</w:t>
            </w:r>
          </w:p>
        </w:tc>
        <w:tc>
          <w:tcPr>
            <w:tcW w:w="3049" w:type="dxa"/>
            <w:noWrap/>
            <w:hideMark/>
          </w:tcPr>
          <w:p w14:paraId="38017FF6" w14:textId="77777777" w:rsidR="00241DF0" w:rsidRPr="00241DF0" w:rsidRDefault="00241DF0">
            <w:r w:rsidRPr="00241DF0">
              <w:t>Qualcomm Incorporated, Orange</w:t>
            </w:r>
          </w:p>
        </w:tc>
        <w:tc>
          <w:tcPr>
            <w:tcW w:w="920" w:type="dxa"/>
            <w:noWrap/>
            <w:hideMark/>
          </w:tcPr>
          <w:p w14:paraId="5CC9418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FE2AB7C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25D981AD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4508438" w14:textId="77777777" w:rsidR="00241DF0" w:rsidRPr="00241DF0" w:rsidRDefault="00241DF0">
            <w:r w:rsidRPr="00241DF0">
              <w:t>TEI13_Test</w:t>
            </w:r>
          </w:p>
        </w:tc>
        <w:tc>
          <w:tcPr>
            <w:tcW w:w="680" w:type="dxa"/>
            <w:noWrap/>
            <w:hideMark/>
          </w:tcPr>
          <w:p w14:paraId="3FED1EED" w14:textId="77777777" w:rsidR="00241DF0" w:rsidRPr="00241DF0" w:rsidRDefault="00241DF0">
            <w:r w:rsidRPr="00241DF0">
              <w:t>5368</w:t>
            </w:r>
          </w:p>
        </w:tc>
        <w:tc>
          <w:tcPr>
            <w:tcW w:w="637" w:type="dxa"/>
            <w:noWrap/>
            <w:hideMark/>
          </w:tcPr>
          <w:p w14:paraId="06C847F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7E58E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6246A69" w14:textId="77777777" w:rsidR="00241DF0" w:rsidRPr="00241DF0" w:rsidRDefault="00241DF0">
            <w:r w:rsidRPr="00241DF0">
              <w:t>RP-242730</w:t>
            </w:r>
          </w:p>
        </w:tc>
      </w:tr>
      <w:tr w:rsidR="004F179A" w:rsidRPr="00241DF0" w14:paraId="783C4C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16C390" w14:textId="77777777" w:rsidR="00241DF0" w:rsidRPr="00241DF0" w:rsidRDefault="00241DF0">
            <w:r w:rsidRPr="00241DF0">
              <w:t>R5-246610</w:t>
            </w:r>
          </w:p>
        </w:tc>
        <w:tc>
          <w:tcPr>
            <w:tcW w:w="3119" w:type="dxa"/>
            <w:noWrap/>
            <w:hideMark/>
          </w:tcPr>
          <w:p w14:paraId="19593725" w14:textId="77777777" w:rsidR="00241DF0" w:rsidRPr="00241DF0" w:rsidRDefault="00241DF0">
            <w:r w:rsidRPr="00241DF0">
              <w:t>Applicability updates to WLAN P-CSCF restoration test cases</w:t>
            </w:r>
          </w:p>
        </w:tc>
        <w:tc>
          <w:tcPr>
            <w:tcW w:w="3049" w:type="dxa"/>
            <w:noWrap/>
            <w:hideMark/>
          </w:tcPr>
          <w:p w14:paraId="0EA53307" w14:textId="77777777" w:rsidR="00241DF0" w:rsidRPr="00241DF0" w:rsidRDefault="00241DF0">
            <w:r w:rsidRPr="00241DF0">
              <w:t>Qualcomm Incorporated, Orange</w:t>
            </w:r>
          </w:p>
        </w:tc>
        <w:tc>
          <w:tcPr>
            <w:tcW w:w="920" w:type="dxa"/>
            <w:noWrap/>
            <w:hideMark/>
          </w:tcPr>
          <w:p w14:paraId="45EB229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9B9E8D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351E65E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A394C13" w14:textId="77777777" w:rsidR="00241DF0" w:rsidRPr="00241DF0" w:rsidRDefault="00241DF0">
            <w:r w:rsidRPr="00241DF0">
              <w:t>TEI13_Test</w:t>
            </w:r>
          </w:p>
        </w:tc>
        <w:tc>
          <w:tcPr>
            <w:tcW w:w="680" w:type="dxa"/>
            <w:noWrap/>
            <w:hideMark/>
          </w:tcPr>
          <w:p w14:paraId="33287555" w14:textId="77777777" w:rsidR="00241DF0" w:rsidRPr="00241DF0" w:rsidRDefault="00241DF0">
            <w:r w:rsidRPr="00241DF0">
              <w:t>1472</w:t>
            </w:r>
          </w:p>
        </w:tc>
        <w:tc>
          <w:tcPr>
            <w:tcW w:w="637" w:type="dxa"/>
            <w:noWrap/>
            <w:hideMark/>
          </w:tcPr>
          <w:p w14:paraId="3229FE1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05ABC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9A8DBC" w14:textId="77777777" w:rsidR="00241DF0" w:rsidRPr="00241DF0" w:rsidRDefault="00241DF0">
            <w:r w:rsidRPr="00241DF0">
              <w:t>RP-242730</w:t>
            </w:r>
          </w:p>
        </w:tc>
      </w:tr>
      <w:tr w:rsidR="004F179A" w:rsidRPr="00241DF0" w14:paraId="6FCF71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C5CFBB8" w14:textId="77777777" w:rsidR="00241DF0" w:rsidRPr="00241DF0" w:rsidRDefault="00241DF0">
            <w:r w:rsidRPr="00241DF0">
              <w:t>R5-246611</w:t>
            </w:r>
          </w:p>
        </w:tc>
        <w:tc>
          <w:tcPr>
            <w:tcW w:w="3119" w:type="dxa"/>
            <w:noWrap/>
            <w:hideMark/>
          </w:tcPr>
          <w:p w14:paraId="5631A86B" w14:textId="77777777" w:rsidR="00241DF0" w:rsidRPr="00241DF0" w:rsidRDefault="00241DF0">
            <w:r w:rsidRPr="00241DF0">
              <w:t>Applicability updates to AC Barring Per PLMN test cases</w:t>
            </w:r>
          </w:p>
        </w:tc>
        <w:tc>
          <w:tcPr>
            <w:tcW w:w="3049" w:type="dxa"/>
            <w:noWrap/>
            <w:hideMark/>
          </w:tcPr>
          <w:p w14:paraId="4A170443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10A6D67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B7DC7ED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536BBA3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6D4D322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0DB4ADCD" w14:textId="77777777" w:rsidR="00241DF0" w:rsidRPr="00241DF0" w:rsidRDefault="00241DF0">
            <w:r w:rsidRPr="00241DF0">
              <w:t>1473</w:t>
            </w:r>
          </w:p>
        </w:tc>
        <w:tc>
          <w:tcPr>
            <w:tcW w:w="637" w:type="dxa"/>
            <w:noWrap/>
            <w:hideMark/>
          </w:tcPr>
          <w:p w14:paraId="677C3AE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ECC1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BFA951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0AAD705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35A2A5" w14:textId="77777777" w:rsidR="00241DF0" w:rsidRPr="00241DF0" w:rsidRDefault="00241DF0">
            <w:r w:rsidRPr="00241DF0">
              <w:lastRenderedPageBreak/>
              <w:t>R5-246618</w:t>
            </w:r>
          </w:p>
        </w:tc>
        <w:tc>
          <w:tcPr>
            <w:tcW w:w="3119" w:type="dxa"/>
            <w:noWrap/>
            <w:hideMark/>
          </w:tcPr>
          <w:p w14:paraId="18AD3896" w14:textId="77777777" w:rsidR="00241DF0" w:rsidRPr="00241DF0" w:rsidRDefault="00241DF0">
            <w:r w:rsidRPr="00241DF0">
              <w:t>Addition of new TC 7.3J.2 Reference sensitivity power level for ATG</w:t>
            </w:r>
          </w:p>
        </w:tc>
        <w:tc>
          <w:tcPr>
            <w:tcW w:w="3049" w:type="dxa"/>
            <w:noWrap/>
            <w:hideMark/>
          </w:tcPr>
          <w:p w14:paraId="48607F26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80116F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DBE797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B50531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3914F69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18A03AC0" w14:textId="77777777" w:rsidR="00241DF0" w:rsidRPr="00241DF0" w:rsidRDefault="00241DF0">
            <w:r w:rsidRPr="00241DF0">
              <w:t>3044</w:t>
            </w:r>
          </w:p>
        </w:tc>
        <w:tc>
          <w:tcPr>
            <w:tcW w:w="637" w:type="dxa"/>
            <w:noWrap/>
            <w:hideMark/>
          </w:tcPr>
          <w:p w14:paraId="55FA95C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9514F8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640200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359EFD3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BAEE14" w14:textId="77777777" w:rsidR="00241DF0" w:rsidRPr="00241DF0" w:rsidRDefault="00241DF0">
            <w:r w:rsidRPr="00241DF0">
              <w:t>R5-246620</w:t>
            </w:r>
          </w:p>
        </w:tc>
        <w:tc>
          <w:tcPr>
            <w:tcW w:w="3119" w:type="dxa"/>
            <w:noWrap/>
            <w:hideMark/>
          </w:tcPr>
          <w:p w14:paraId="304C4B82" w14:textId="77777777" w:rsidR="00241DF0" w:rsidRPr="00241DF0" w:rsidRDefault="00241DF0">
            <w:r w:rsidRPr="00241DF0">
              <w:t>Correct initial conditions of clause 7.3B.2.4 and 7.3B.4</w:t>
            </w:r>
          </w:p>
        </w:tc>
        <w:tc>
          <w:tcPr>
            <w:tcW w:w="3049" w:type="dxa"/>
            <w:noWrap/>
            <w:hideMark/>
          </w:tcPr>
          <w:p w14:paraId="79F996AF" w14:textId="77777777" w:rsidR="00241DF0" w:rsidRPr="00241DF0" w:rsidRDefault="00241DF0">
            <w:r w:rsidRPr="00241DF0">
              <w:t>SGS Wireless</w:t>
            </w:r>
          </w:p>
        </w:tc>
        <w:tc>
          <w:tcPr>
            <w:tcW w:w="920" w:type="dxa"/>
            <w:noWrap/>
            <w:hideMark/>
          </w:tcPr>
          <w:p w14:paraId="7D2F3EF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88FC341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5E42648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418BAE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3C65063" w14:textId="77777777" w:rsidR="00241DF0" w:rsidRPr="00241DF0" w:rsidRDefault="00241DF0">
            <w:r w:rsidRPr="00241DF0">
              <w:t>1842</w:t>
            </w:r>
          </w:p>
        </w:tc>
        <w:tc>
          <w:tcPr>
            <w:tcW w:w="637" w:type="dxa"/>
            <w:noWrap/>
            <w:hideMark/>
          </w:tcPr>
          <w:p w14:paraId="5A06A91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921AB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16E6BF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4450F28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F63DF13" w14:textId="77777777" w:rsidR="00241DF0" w:rsidRPr="00241DF0" w:rsidRDefault="00241DF0">
            <w:r w:rsidRPr="00241DF0">
              <w:t>R5-246622</w:t>
            </w:r>
          </w:p>
        </w:tc>
        <w:tc>
          <w:tcPr>
            <w:tcW w:w="3119" w:type="dxa"/>
            <w:noWrap/>
            <w:hideMark/>
          </w:tcPr>
          <w:p w14:paraId="25719E11" w14:textId="77777777" w:rsidR="00241DF0" w:rsidRPr="00241DF0" w:rsidRDefault="00241DF0">
            <w:r w:rsidRPr="00241DF0">
              <w:t>Correction to NR NTN test case 7.1.1.5.6</w:t>
            </w:r>
          </w:p>
        </w:tc>
        <w:tc>
          <w:tcPr>
            <w:tcW w:w="3049" w:type="dxa"/>
            <w:noWrap/>
            <w:hideMark/>
          </w:tcPr>
          <w:p w14:paraId="12C9B491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2A7F483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02277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DB0F6F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900445E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A4B98AD" w14:textId="77777777" w:rsidR="00241DF0" w:rsidRPr="00241DF0" w:rsidRDefault="00241DF0">
            <w:r w:rsidRPr="00241DF0">
              <w:t>4731</w:t>
            </w:r>
          </w:p>
        </w:tc>
        <w:tc>
          <w:tcPr>
            <w:tcW w:w="637" w:type="dxa"/>
            <w:noWrap/>
            <w:hideMark/>
          </w:tcPr>
          <w:p w14:paraId="112CE61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84A2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48C8ED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0BF4D0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75325B" w14:textId="77777777" w:rsidR="00241DF0" w:rsidRPr="00241DF0" w:rsidRDefault="00241DF0">
            <w:r w:rsidRPr="00241DF0">
              <w:t>R5-246628</w:t>
            </w:r>
          </w:p>
        </w:tc>
        <w:tc>
          <w:tcPr>
            <w:tcW w:w="3119" w:type="dxa"/>
            <w:noWrap/>
            <w:hideMark/>
          </w:tcPr>
          <w:p w14:paraId="5B19BCED" w14:textId="77777777" w:rsidR="00241DF0" w:rsidRPr="00241DF0" w:rsidRDefault="00241DF0">
            <w:r w:rsidRPr="00241DF0">
              <w:t>Addition of applicability for new test case related to AC-Barring per PLMN 8.1.2.5a</w:t>
            </w:r>
          </w:p>
        </w:tc>
        <w:tc>
          <w:tcPr>
            <w:tcW w:w="3049" w:type="dxa"/>
            <w:noWrap/>
            <w:hideMark/>
          </w:tcPr>
          <w:p w14:paraId="0571B149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522FC13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14EDAC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76EE8EE9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8ED8006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0A5537EE" w14:textId="77777777" w:rsidR="00241DF0" w:rsidRPr="00241DF0" w:rsidRDefault="00241DF0">
            <w:r w:rsidRPr="00241DF0">
              <w:t>1474</w:t>
            </w:r>
          </w:p>
        </w:tc>
        <w:tc>
          <w:tcPr>
            <w:tcW w:w="637" w:type="dxa"/>
            <w:noWrap/>
            <w:hideMark/>
          </w:tcPr>
          <w:p w14:paraId="024F5F7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A0DD59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FC88DCD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32109EE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002409" w14:textId="77777777" w:rsidR="00241DF0" w:rsidRPr="00241DF0" w:rsidRDefault="00241DF0">
            <w:r w:rsidRPr="00241DF0">
              <w:t>R5-246631</w:t>
            </w:r>
          </w:p>
        </w:tc>
        <w:tc>
          <w:tcPr>
            <w:tcW w:w="3119" w:type="dxa"/>
            <w:noWrap/>
            <w:hideMark/>
          </w:tcPr>
          <w:p w14:paraId="0273447D" w14:textId="77777777" w:rsidR="00241DF0" w:rsidRPr="00241DF0" w:rsidRDefault="00241DF0">
            <w:r w:rsidRPr="00241DF0">
              <w:t>Update NTN satellite information clause 6.3.4</w:t>
            </w:r>
          </w:p>
        </w:tc>
        <w:tc>
          <w:tcPr>
            <w:tcW w:w="3049" w:type="dxa"/>
            <w:noWrap/>
            <w:hideMark/>
          </w:tcPr>
          <w:p w14:paraId="1B17335F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2F02A6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CB30A3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515A2D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1448AD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5734EE63" w14:textId="77777777" w:rsidR="00241DF0" w:rsidRPr="00241DF0" w:rsidRDefault="00241DF0">
            <w:r w:rsidRPr="00241DF0">
              <w:t>3365</w:t>
            </w:r>
          </w:p>
        </w:tc>
        <w:tc>
          <w:tcPr>
            <w:tcW w:w="637" w:type="dxa"/>
            <w:noWrap/>
            <w:hideMark/>
          </w:tcPr>
          <w:p w14:paraId="24AA282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ED23D8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28E243A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4F7D6C8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2AD2251" w14:textId="77777777" w:rsidR="00241DF0" w:rsidRPr="00241DF0" w:rsidRDefault="00241DF0">
            <w:r w:rsidRPr="00241DF0">
              <w:t>R5-246632</w:t>
            </w:r>
          </w:p>
        </w:tc>
        <w:tc>
          <w:tcPr>
            <w:tcW w:w="3119" w:type="dxa"/>
            <w:noWrap/>
            <w:hideMark/>
          </w:tcPr>
          <w:p w14:paraId="070A56D2" w14:textId="77777777" w:rsidR="00241DF0" w:rsidRPr="00241DF0" w:rsidRDefault="00241DF0">
            <w:r w:rsidRPr="00241DF0">
              <w:t>Corrections and clarifications for conditions in SIP default message contents</w:t>
            </w:r>
          </w:p>
        </w:tc>
        <w:tc>
          <w:tcPr>
            <w:tcW w:w="3049" w:type="dxa"/>
            <w:noWrap/>
            <w:hideMark/>
          </w:tcPr>
          <w:p w14:paraId="32B15E27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4B9CDD00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BD71D85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66944CF5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62594472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15A3A368" w14:textId="77777777" w:rsidR="00241DF0" w:rsidRPr="00241DF0" w:rsidRDefault="00241DF0">
            <w:r w:rsidRPr="00241DF0">
              <w:t>1540</w:t>
            </w:r>
          </w:p>
        </w:tc>
        <w:tc>
          <w:tcPr>
            <w:tcW w:w="637" w:type="dxa"/>
            <w:noWrap/>
            <w:hideMark/>
          </w:tcPr>
          <w:p w14:paraId="41C0860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1E28B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B15D447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44AC2B3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B859FF" w14:textId="77777777" w:rsidR="00241DF0" w:rsidRPr="00241DF0" w:rsidRDefault="00241DF0">
            <w:r w:rsidRPr="00241DF0">
              <w:t>R5-246633</w:t>
            </w:r>
          </w:p>
        </w:tc>
        <w:tc>
          <w:tcPr>
            <w:tcW w:w="3119" w:type="dxa"/>
            <w:noWrap/>
            <w:hideMark/>
          </w:tcPr>
          <w:p w14:paraId="506149E7" w14:textId="77777777" w:rsidR="00241DF0" w:rsidRPr="00241DF0" w:rsidRDefault="00241DF0">
            <w:r w:rsidRPr="00241DF0">
              <w:t>Corrections and clarifications for use of conditions in annex C</w:t>
            </w:r>
          </w:p>
        </w:tc>
        <w:tc>
          <w:tcPr>
            <w:tcW w:w="3049" w:type="dxa"/>
            <w:noWrap/>
            <w:hideMark/>
          </w:tcPr>
          <w:p w14:paraId="3F5CFA96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44B6A582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DF85162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2A56D852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60B592B6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30CA308D" w14:textId="77777777" w:rsidR="00241DF0" w:rsidRPr="00241DF0" w:rsidRDefault="00241DF0">
            <w:r w:rsidRPr="00241DF0">
              <w:t>1541</w:t>
            </w:r>
          </w:p>
        </w:tc>
        <w:tc>
          <w:tcPr>
            <w:tcW w:w="637" w:type="dxa"/>
            <w:noWrap/>
            <w:hideMark/>
          </w:tcPr>
          <w:p w14:paraId="57B5624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488C59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E12073A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19A84A5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01B8AA" w14:textId="77777777" w:rsidR="00241DF0" w:rsidRPr="00241DF0" w:rsidRDefault="00241DF0">
            <w:r w:rsidRPr="00241DF0">
              <w:t>R5-246636</w:t>
            </w:r>
          </w:p>
        </w:tc>
        <w:tc>
          <w:tcPr>
            <w:tcW w:w="3119" w:type="dxa"/>
            <w:noWrap/>
            <w:hideMark/>
          </w:tcPr>
          <w:p w14:paraId="09161EA3" w14:textId="77777777" w:rsidR="00241DF0" w:rsidRPr="00241DF0" w:rsidRDefault="00241DF0">
            <w:r w:rsidRPr="00241DF0">
              <w:t>Corrections and clarifications for use of conditions in test cases 10.X</w:t>
            </w:r>
          </w:p>
        </w:tc>
        <w:tc>
          <w:tcPr>
            <w:tcW w:w="3049" w:type="dxa"/>
            <w:noWrap/>
            <w:hideMark/>
          </w:tcPr>
          <w:p w14:paraId="30A214A1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13E6EAC6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1CC976D6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77E0BF76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041E1C44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22EFCB3" w14:textId="77777777" w:rsidR="00241DF0" w:rsidRPr="00241DF0" w:rsidRDefault="00241DF0">
            <w:r w:rsidRPr="00241DF0">
              <w:t>0609</w:t>
            </w:r>
          </w:p>
        </w:tc>
        <w:tc>
          <w:tcPr>
            <w:tcW w:w="637" w:type="dxa"/>
            <w:noWrap/>
            <w:hideMark/>
          </w:tcPr>
          <w:p w14:paraId="2FA1280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488AB6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2507C8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2A70E9B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37C3EA" w14:textId="77777777" w:rsidR="00241DF0" w:rsidRPr="00241DF0" w:rsidRDefault="00241DF0">
            <w:r w:rsidRPr="00241DF0">
              <w:t>R5-246639</w:t>
            </w:r>
          </w:p>
        </w:tc>
        <w:tc>
          <w:tcPr>
            <w:tcW w:w="3119" w:type="dxa"/>
            <w:noWrap/>
            <w:hideMark/>
          </w:tcPr>
          <w:p w14:paraId="3E63D494" w14:textId="77777777" w:rsidR="00241DF0" w:rsidRPr="00241DF0" w:rsidRDefault="00241DF0">
            <w:r w:rsidRPr="00241DF0">
              <w:t>Corrections and clarifications for use of conditions in test cases 7.X</w:t>
            </w:r>
          </w:p>
        </w:tc>
        <w:tc>
          <w:tcPr>
            <w:tcW w:w="3049" w:type="dxa"/>
            <w:noWrap/>
            <w:hideMark/>
          </w:tcPr>
          <w:p w14:paraId="16DF132D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2B76321C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06D1D82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2511ED0E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3BBFEA0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C830F39" w14:textId="77777777" w:rsidR="00241DF0" w:rsidRPr="00241DF0" w:rsidRDefault="00241DF0">
            <w:r w:rsidRPr="00241DF0">
              <w:t>0612</w:t>
            </w:r>
          </w:p>
        </w:tc>
        <w:tc>
          <w:tcPr>
            <w:tcW w:w="637" w:type="dxa"/>
            <w:noWrap/>
            <w:hideMark/>
          </w:tcPr>
          <w:p w14:paraId="5AEBEC6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D8039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0E2367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32A8B49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C27C93" w14:textId="77777777" w:rsidR="00241DF0" w:rsidRPr="00241DF0" w:rsidRDefault="00241DF0">
            <w:r w:rsidRPr="00241DF0">
              <w:t>R5-246641</w:t>
            </w:r>
          </w:p>
        </w:tc>
        <w:tc>
          <w:tcPr>
            <w:tcW w:w="3119" w:type="dxa"/>
            <w:noWrap/>
            <w:hideMark/>
          </w:tcPr>
          <w:p w14:paraId="6831F99A" w14:textId="77777777" w:rsidR="00241DF0" w:rsidRPr="00241DF0" w:rsidRDefault="00241DF0">
            <w:r w:rsidRPr="00241DF0">
              <w:t>Corrections and clarifications for use of conditions in test cases 9.X</w:t>
            </w:r>
          </w:p>
        </w:tc>
        <w:tc>
          <w:tcPr>
            <w:tcW w:w="3049" w:type="dxa"/>
            <w:noWrap/>
            <w:hideMark/>
          </w:tcPr>
          <w:p w14:paraId="60417FDB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23F5C03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5DB3EF8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670B6CC9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3C5939C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60B650F" w14:textId="77777777" w:rsidR="00241DF0" w:rsidRPr="00241DF0" w:rsidRDefault="00241DF0">
            <w:r w:rsidRPr="00241DF0">
              <w:t>0614</w:t>
            </w:r>
          </w:p>
        </w:tc>
        <w:tc>
          <w:tcPr>
            <w:tcW w:w="637" w:type="dxa"/>
            <w:noWrap/>
            <w:hideMark/>
          </w:tcPr>
          <w:p w14:paraId="3E30C66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37D14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6480AA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414A536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245BCC" w14:textId="77777777" w:rsidR="00241DF0" w:rsidRPr="00241DF0" w:rsidRDefault="00241DF0">
            <w:r w:rsidRPr="00241DF0">
              <w:t>R5-246642</w:t>
            </w:r>
          </w:p>
        </w:tc>
        <w:tc>
          <w:tcPr>
            <w:tcW w:w="3119" w:type="dxa"/>
            <w:noWrap/>
            <w:hideMark/>
          </w:tcPr>
          <w:p w14:paraId="46E26645" w14:textId="77777777" w:rsidR="00241DF0" w:rsidRPr="00241DF0" w:rsidRDefault="00241DF0">
            <w:r w:rsidRPr="00241DF0">
              <w:t>Correction of clause 5.5.4.10.3</w:t>
            </w:r>
          </w:p>
        </w:tc>
        <w:tc>
          <w:tcPr>
            <w:tcW w:w="3049" w:type="dxa"/>
            <w:noWrap/>
            <w:hideMark/>
          </w:tcPr>
          <w:p w14:paraId="767A31A4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192D221D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738283AE" w14:textId="77777777" w:rsidR="00241DF0" w:rsidRPr="00241DF0" w:rsidRDefault="00241DF0">
            <w:r w:rsidRPr="00241DF0">
              <w:t>36.579-1</w:t>
            </w:r>
          </w:p>
        </w:tc>
        <w:tc>
          <w:tcPr>
            <w:tcW w:w="877" w:type="dxa"/>
            <w:noWrap/>
            <w:hideMark/>
          </w:tcPr>
          <w:p w14:paraId="71029F8C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0CAFA916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49F661C5" w14:textId="77777777" w:rsidR="00241DF0" w:rsidRPr="00241DF0" w:rsidRDefault="00241DF0">
            <w:r w:rsidRPr="00241DF0">
              <w:t>0381</w:t>
            </w:r>
          </w:p>
        </w:tc>
        <w:tc>
          <w:tcPr>
            <w:tcW w:w="637" w:type="dxa"/>
            <w:noWrap/>
            <w:hideMark/>
          </w:tcPr>
          <w:p w14:paraId="0C11A5E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C1723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A7AAA5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4304330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B6DAF77" w14:textId="77777777" w:rsidR="00241DF0" w:rsidRPr="00241DF0" w:rsidRDefault="00241DF0">
            <w:r w:rsidRPr="00241DF0">
              <w:lastRenderedPageBreak/>
              <w:t>R5-246643</w:t>
            </w:r>
          </w:p>
        </w:tc>
        <w:tc>
          <w:tcPr>
            <w:tcW w:w="3119" w:type="dxa"/>
            <w:noWrap/>
            <w:hideMark/>
          </w:tcPr>
          <w:p w14:paraId="19F15268" w14:textId="77777777" w:rsidR="00241DF0" w:rsidRPr="00241DF0" w:rsidRDefault="00241DF0">
            <w:r w:rsidRPr="00241DF0">
              <w:t>Correction and clarification of UserUri in clauses 5.5.4.10.6, 5.5.4.10.8 and 5.5.4.10.9</w:t>
            </w:r>
          </w:p>
        </w:tc>
        <w:tc>
          <w:tcPr>
            <w:tcW w:w="3049" w:type="dxa"/>
            <w:noWrap/>
            <w:hideMark/>
          </w:tcPr>
          <w:p w14:paraId="59F32204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0017E3D7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2F8C5159" w14:textId="77777777" w:rsidR="00241DF0" w:rsidRPr="00241DF0" w:rsidRDefault="00241DF0">
            <w:r w:rsidRPr="00241DF0">
              <w:t>36.579-1</w:t>
            </w:r>
          </w:p>
        </w:tc>
        <w:tc>
          <w:tcPr>
            <w:tcW w:w="877" w:type="dxa"/>
            <w:noWrap/>
            <w:hideMark/>
          </w:tcPr>
          <w:p w14:paraId="35199D8C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32BDDFA6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3939AA56" w14:textId="77777777" w:rsidR="00241DF0" w:rsidRPr="00241DF0" w:rsidRDefault="00241DF0">
            <w:r w:rsidRPr="00241DF0">
              <w:t>0382</w:t>
            </w:r>
          </w:p>
        </w:tc>
        <w:tc>
          <w:tcPr>
            <w:tcW w:w="637" w:type="dxa"/>
            <w:noWrap/>
            <w:hideMark/>
          </w:tcPr>
          <w:p w14:paraId="7448869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D5F8D5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BF3293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41234D4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32676AD" w14:textId="77777777" w:rsidR="00241DF0" w:rsidRPr="00241DF0" w:rsidRDefault="00241DF0">
            <w:r w:rsidRPr="00241DF0">
              <w:t>R5-246644</w:t>
            </w:r>
          </w:p>
        </w:tc>
        <w:tc>
          <w:tcPr>
            <w:tcW w:w="3119" w:type="dxa"/>
            <w:noWrap/>
            <w:hideMark/>
          </w:tcPr>
          <w:p w14:paraId="45A38A3D" w14:textId="77777777" w:rsidR="00241DF0" w:rsidRPr="00241DF0" w:rsidRDefault="00241DF0">
            <w:r w:rsidRPr="00241DF0">
              <w:t>Correction of clause 5.5.8.11</w:t>
            </w:r>
          </w:p>
        </w:tc>
        <w:tc>
          <w:tcPr>
            <w:tcW w:w="3049" w:type="dxa"/>
            <w:noWrap/>
            <w:hideMark/>
          </w:tcPr>
          <w:p w14:paraId="2DFB1343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1C679922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4D6A6A1E" w14:textId="77777777" w:rsidR="00241DF0" w:rsidRPr="00241DF0" w:rsidRDefault="00241DF0">
            <w:r w:rsidRPr="00241DF0">
              <w:t>36.579-1</w:t>
            </w:r>
          </w:p>
        </w:tc>
        <w:tc>
          <w:tcPr>
            <w:tcW w:w="877" w:type="dxa"/>
            <w:noWrap/>
            <w:hideMark/>
          </w:tcPr>
          <w:p w14:paraId="0675E6A8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741E61C4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4C9998E2" w14:textId="77777777" w:rsidR="00241DF0" w:rsidRPr="00241DF0" w:rsidRDefault="00241DF0">
            <w:r w:rsidRPr="00241DF0">
              <w:t>0383</w:t>
            </w:r>
          </w:p>
        </w:tc>
        <w:tc>
          <w:tcPr>
            <w:tcW w:w="637" w:type="dxa"/>
            <w:noWrap/>
            <w:hideMark/>
          </w:tcPr>
          <w:p w14:paraId="3B8AF98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D93B1A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613D01B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7BC91EE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57D8B0" w14:textId="77777777" w:rsidR="00241DF0" w:rsidRPr="00241DF0" w:rsidRDefault="00241DF0">
            <w:r w:rsidRPr="00241DF0">
              <w:t>R5-246645</w:t>
            </w:r>
          </w:p>
        </w:tc>
        <w:tc>
          <w:tcPr>
            <w:tcW w:w="3119" w:type="dxa"/>
            <w:noWrap/>
            <w:hideMark/>
          </w:tcPr>
          <w:p w14:paraId="7F208724" w14:textId="77777777" w:rsidR="00241DF0" w:rsidRPr="00241DF0" w:rsidRDefault="00241DF0">
            <w:r w:rsidRPr="00241DF0">
              <w:t>Clarifications regarding non-backward compatible changes in MCVideo transmission control messages</w:t>
            </w:r>
          </w:p>
        </w:tc>
        <w:tc>
          <w:tcPr>
            <w:tcW w:w="3049" w:type="dxa"/>
            <w:noWrap/>
            <w:hideMark/>
          </w:tcPr>
          <w:p w14:paraId="1DED5A8E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58DECEA3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76AA26B7" w14:textId="77777777" w:rsidR="00241DF0" w:rsidRPr="00241DF0" w:rsidRDefault="00241DF0">
            <w:r w:rsidRPr="00241DF0">
              <w:t>36.579-1</w:t>
            </w:r>
          </w:p>
        </w:tc>
        <w:tc>
          <w:tcPr>
            <w:tcW w:w="877" w:type="dxa"/>
            <w:noWrap/>
            <w:hideMark/>
          </w:tcPr>
          <w:p w14:paraId="789C4312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1DC60ED7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523406FA" w14:textId="77777777" w:rsidR="00241DF0" w:rsidRPr="00241DF0" w:rsidRDefault="00241DF0">
            <w:r w:rsidRPr="00241DF0">
              <w:t>0384</w:t>
            </w:r>
          </w:p>
        </w:tc>
        <w:tc>
          <w:tcPr>
            <w:tcW w:w="637" w:type="dxa"/>
            <w:noWrap/>
            <w:hideMark/>
          </w:tcPr>
          <w:p w14:paraId="30FC797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CD93F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9B33A1C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2CF9B2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B3A935" w14:textId="77777777" w:rsidR="00241DF0" w:rsidRPr="00241DF0" w:rsidRDefault="00241DF0">
            <w:r w:rsidRPr="00241DF0">
              <w:t>R5-246646</w:t>
            </w:r>
          </w:p>
        </w:tc>
        <w:tc>
          <w:tcPr>
            <w:tcW w:w="3119" w:type="dxa"/>
            <w:noWrap/>
            <w:hideMark/>
          </w:tcPr>
          <w:p w14:paraId="206F4B12" w14:textId="77777777" w:rsidR="00241DF0" w:rsidRPr="00241DF0" w:rsidRDefault="00241DF0">
            <w:r w:rsidRPr="00241DF0">
              <w:t>Corrections of test case 6.8.1</w:t>
            </w:r>
          </w:p>
        </w:tc>
        <w:tc>
          <w:tcPr>
            <w:tcW w:w="3049" w:type="dxa"/>
            <w:noWrap/>
            <w:hideMark/>
          </w:tcPr>
          <w:p w14:paraId="689FABE8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7BEF6754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2A5C08EA" w14:textId="77777777" w:rsidR="00241DF0" w:rsidRPr="00241DF0" w:rsidRDefault="00241DF0">
            <w:r w:rsidRPr="00241DF0">
              <w:t>36.579-7</w:t>
            </w:r>
          </w:p>
        </w:tc>
        <w:tc>
          <w:tcPr>
            <w:tcW w:w="877" w:type="dxa"/>
            <w:noWrap/>
            <w:hideMark/>
          </w:tcPr>
          <w:p w14:paraId="27CEB52D" w14:textId="77777777" w:rsidR="00241DF0" w:rsidRPr="00241DF0" w:rsidRDefault="00241DF0">
            <w:r w:rsidRPr="00241DF0">
              <w:t>16.5.0</w:t>
            </w:r>
          </w:p>
        </w:tc>
        <w:tc>
          <w:tcPr>
            <w:tcW w:w="4538" w:type="dxa"/>
            <w:noWrap/>
            <w:hideMark/>
          </w:tcPr>
          <w:p w14:paraId="400953B8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40DD818D" w14:textId="77777777" w:rsidR="00241DF0" w:rsidRPr="00241DF0" w:rsidRDefault="00241DF0">
            <w:r w:rsidRPr="00241DF0">
              <w:t>0074</w:t>
            </w:r>
          </w:p>
        </w:tc>
        <w:tc>
          <w:tcPr>
            <w:tcW w:w="637" w:type="dxa"/>
            <w:noWrap/>
            <w:hideMark/>
          </w:tcPr>
          <w:p w14:paraId="0CBFD18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5D69AB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4FB04F4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3A810A6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38F2A9" w14:textId="77777777" w:rsidR="00241DF0" w:rsidRPr="00241DF0" w:rsidRDefault="00241DF0">
            <w:r w:rsidRPr="00241DF0">
              <w:t>R5-246648</w:t>
            </w:r>
          </w:p>
        </w:tc>
        <w:tc>
          <w:tcPr>
            <w:tcW w:w="3119" w:type="dxa"/>
            <w:noWrap/>
            <w:hideMark/>
          </w:tcPr>
          <w:p w14:paraId="5DC1FEF5" w14:textId="77777777" w:rsidR="00241DF0" w:rsidRPr="00241DF0" w:rsidRDefault="00241DF0">
            <w:r w:rsidRPr="00241DF0">
              <w:t>Addition of new TC 6.5B.1.4_1.4 Occupied bandwidth for Inter-band EN-DC including FR2 for 5 NR CCs</w:t>
            </w:r>
          </w:p>
        </w:tc>
        <w:tc>
          <w:tcPr>
            <w:tcW w:w="3049" w:type="dxa"/>
            <w:noWrap/>
            <w:hideMark/>
          </w:tcPr>
          <w:p w14:paraId="765ED45F" w14:textId="77777777" w:rsidR="00241DF0" w:rsidRPr="00241DF0" w:rsidRDefault="00241DF0">
            <w:r w:rsidRPr="00241DF0">
              <w:t>NTT DOCOMO INC.</w:t>
            </w:r>
          </w:p>
        </w:tc>
        <w:tc>
          <w:tcPr>
            <w:tcW w:w="920" w:type="dxa"/>
            <w:noWrap/>
            <w:hideMark/>
          </w:tcPr>
          <w:p w14:paraId="4382D39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FB081E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1573215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CD2FA84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44E19A15" w14:textId="77777777" w:rsidR="00241DF0" w:rsidRPr="00241DF0" w:rsidRDefault="00241DF0">
            <w:r w:rsidRPr="00241DF0">
              <w:t>1843</w:t>
            </w:r>
          </w:p>
        </w:tc>
        <w:tc>
          <w:tcPr>
            <w:tcW w:w="637" w:type="dxa"/>
            <w:noWrap/>
            <w:hideMark/>
          </w:tcPr>
          <w:p w14:paraId="1DE0E27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75D742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73D01F6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048568D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7877DF" w14:textId="77777777" w:rsidR="00241DF0" w:rsidRPr="00241DF0" w:rsidRDefault="00241DF0">
            <w:r w:rsidRPr="00241DF0">
              <w:t>R5-246649</w:t>
            </w:r>
          </w:p>
        </w:tc>
        <w:tc>
          <w:tcPr>
            <w:tcW w:w="3119" w:type="dxa"/>
            <w:noWrap/>
            <w:hideMark/>
          </w:tcPr>
          <w:p w14:paraId="3F9B5BD0" w14:textId="77777777" w:rsidR="00241DF0" w:rsidRPr="00241DF0" w:rsidRDefault="00241DF0">
            <w:r w:rsidRPr="00241DF0">
              <w:t>Addition of new TC 6.5B.1.4_1.5 Occupied bandwidth for Inter-band EN-DC including FR2 for 6 NR CCs</w:t>
            </w:r>
          </w:p>
        </w:tc>
        <w:tc>
          <w:tcPr>
            <w:tcW w:w="3049" w:type="dxa"/>
            <w:noWrap/>
            <w:hideMark/>
          </w:tcPr>
          <w:p w14:paraId="461DFE13" w14:textId="77777777" w:rsidR="00241DF0" w:rsidRPr="00241DF0" w:rsidRDefault="00241DF0">
            <w:r w:rsidRPr="00241DF0">
              <w:t>NTT DOCOMO INC., ROHDE &amp; SCHWARZ</w:t>
            </w:r>
          </w:p>
        </w:tc>
        <w:tc>
          <w:tcPr>
            <w:tcW w:w="920" w:type="dxa"/>
            <w:noWrap/>
            <w:hideMark/>
          </w:tcPr>
          <w:p w14:paraId="02C3BD3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A3DB3FA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1C2E59F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3EF310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3EFF7079" w14:textId="77777777" w:rsidR="00241DF0" w:rsidRPr="00241DF0" w:rsidRDefault="00241DF0">
            <w:r w:rsidRPr="00241DF0">
              <w:t>1844</w:t>
            </w:r>
          </w:p>
        </w:tc>
        <w:tc>
          <w:tcPr>
            <w:tcW w:w="637" w:type="dxa"/>
            <w:noWrap/>
            <w:hideMark/>
          </w:tcPr>
          <w:p w14:paraId="688AAC9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0D215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C598D8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75C3DC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12E54F" w14:textId="77777777" w:rsidR="00241DF0" w:rsidRPr="00241DF0" w:rsidRDefault="00241DF0">
            <w:r w:rsidRPr="00241DF0">
              <w:t>R5-246650</w:t>
            </w:r>
          </w:p>
        </w:tc>
        <w:tc>
          <w:tcPr>
            <w:tcW w:w="3119" w:type="dxa"/>
            <w:noWrap/>
            <w:hideMark/>
          </w:tcPr>
          <w:p w14:paraId="28F3B0D6" w14:textId="77777777" w:rsidR="00241DF0" w:rsidRPr="00241DF0" w:rsidRDefault="00241DF0">
            <w:r w:rsidRPr="00241DF0">
              <w:t>Addition of new TC 6.5B.1.4_1.6 Occupied bandwidth for Inter-band EN-DC including FR2 for 7 NR CCs</w:t>
            </w:r>
          </w:p>
        </w:tc>
        <w:tc>
          <w:tcPr>
            <w:tcW w:w="3049" w:type="dxa"/>
            <w:noWrap/>
            <w:hideMark/>
          </w:tcPr>
          <w:p w14:paraId="27D3D0DE" w14:textId="77777777" w:rsidR="00241DF0" w:rsidRPr="00241DF0" w:rsidRDefault="00241DF0">
            <w:r w:rsidRPr="00241DF0">
              <w:t>NTT DOCOMO INC.</w:t>
            </w:r>
          </w:p>
        </w:tc>
        <w:tc>
          <w:tcPr>
            <w:tcW w:w="920" w:type="dxa"/>
            <w:noWrap/>
            <w:hideMark/>
          </w:tcPr>
          <w:p w14:paraId="410B208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EB3893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74E64A5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1BE33B6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38D293C6" w14:textId="77777777" w:rsidR="00241DF0" w:rsidRPr="00241DF0" w:rsidRDefault="00241DF0">
            <w:r w:rsidRPr="00241DF0">
              <w:t>1845</w:t>
            </w:r>
          </w:p>
        </w:tc>
        <w:tc>
          <w:tcPr>
            <w:tcW w:w="637" w:type="dxa"/>
            <w:noWrap/>
            <w:hideMark/>
          </w:tcPr>
          <w:p w14:paraId="017BF7C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BDDA03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58B27A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749A8A9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F8C5F5" w14:textId="77777777" w:rsidR="00241DF0" w:rsidRPr="00241DF0" w:rsidRDefault="00241DF0">
            <w:r w:rsidRPr="00241DF0">
              <w:t>R5-246651</w:t>
            </w:r>
          </w:p>
        </w:tc>
        <w:tc>
          <w:tcPr>
            <w:tcW w:w="3119" w:type="dxa"/>
            <w:noWrap/>
            <w:hideMark/>
          </w:tcPr>
          <w:p w14:paraId="63CF2CEE" w14:textId="77777777" w:rsidR="00241DF0" w:rsidRPr="00241DF0" w:rsidRDefault="00241DF0">
            <w:r w:rsidRPr="00241DF0">
              <w:t>Addition of new TC 6.5B.1.4_1.7 Occupied bandwidth for Inter-band EN-DC including FR2 for 8 NR CCs</w:t>
            </w:r>
          </w:p>
        </w:tc>
        <w:tc>
          <w:tcPr>
            <w:tcW w:w="3049" w:type="dxa"/>
            <w:noWrap/>
            <w:hideMark/>
          </w:tcPr>
          <w:p w14:paraId="1DFB9A14" w14:textId="77777777" w:rsidR="00241DF0" w:rsidRPr="00241DF0" w:rsidRDefault="00241DF0">
            <w:r w:rsidRPr="00241DF0">
              <w:t>NTT DOCOMO INC.</w:t>
            </w:r>
          </w:p>
        </w:tc>
        <w:tc>
          <w:tcPr>
            <w:tcW w:w="920" w:type="dxa"/>
            <w:noWrap/>
            <w:hideMark/>
          </w:tcPr>
          <w:p w14:paraId="3255AAD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886F80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5C2A301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8454E6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44B9D445" w14:textId="77777777" w:rsidR="00241DF0" w:rsidRPr="00241DF0" w:rsidRDefault="00241DF0">
            <w:r w:rsidRPr="00241DF0">
              <w:t>1846</w:t>
            </w:r>
          </w:p>
        </w:tc>
        <w:tc>
          <w:tcPr>
            <w:tcW w:w="637" w:type="dxa"/>
            <w:noWrap/>
            <w:hideMark/>
          </w:tcPr>
          <w:p w14:paraId="2811374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8375D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94B9B88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379933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C4C3E9" w14:textId="77777777" w:rsidR="00241DF0" w:rsidRPr="00241DF0" w:rsidRDefault="00241DF0">
            <w:r w:rsidRPr="00241DF0">
              <w:t>R5-246653</w:t>
            </w:r>
          </w:p>
        </w:tc>
        <w:tc>
          <w:tcPr>
            <w:tcW w:w="3119" w:type="dxa"/>
            <w:noWrap/>
            <w:hideMark/>
          </w:tcPr>
          <w:p w14:paraId="029CACDF" w14:textId="77777777" w:rsidR="00241DF0" w:rsidRPr="00241DF0" w:rsidRDefault="00241DF0">
            <w:r w:rsidRPr="00241DF0">
              <w:t>Addition of new TC 6.5B.2.4.1_1.4 Spectrum emissions mask for Inter-</w:t>
            </w:r>
            <w:r w:rsidRPr="00241DF0">
              <w:lastRenderedPageBreak/>
              <w:t>band EN-DC including FR2 for 5 NR CCs</w:t>
            </w:r>
          </w:p>
        </w:tc>
        <w:tc>
          <w:tcPr>
            <w:tcW w:w="3049" w:type="dxa"/>
            <w:noWrap/>
            <w:hideMark/>
          </w:tcPr>
          <w:p w14:paraId="4FA097B7" w14:textId="77777777" w:rsidR="00241DF0" w:rsidRPr="00241DF0" w:rsidRDefault="00241DF0">
            <w:r w:rsidRPr="00241DF0">
              <w:lastRenderedPageBreak/>
              <w:t>NTT DOCOMO INC.</w:t>
            </w:r>
          </w:p>
        </w:tc>
        <w:tc>
          <w:tcPr>
            <w:tcW w:w="920" w:type="dxa"/>
            <w:noWrap/>
            <w:hideMark/>
          </w:tcPr>
          <w:p w14:paraId="1773C8D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EC9587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4231497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DB2F04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2EA7AAC9" w14:textId="77777777" w:rsidR="00241DF0" w:rsidRPr="00241DF0" w:rsidRDefault="00241DF0">
            <w:r w:rsidRPr="00241DF0">
              <w:t>1847</w:t>
            </w:r>
          </w:p>
        </w:tc>
        <w:tc>
          <w:tcPr>
            <w:tcW w:w="637" w:type="dxa"/>
            <w:noWrap/>
            <w:hideMark/>
          </w:tcPr>
          <w:p w14:paraId="714F9E1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6708D4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E7D9BE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54CEDE4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64268C" w14:textId="77777777" w:rsidR="00241DF0" w:rsidRPr="00241DF0" w:rsidRDefault="00241DF0">
            <w:r w:rsidRPr="00241DF0">
              <w:t>R5-246654</w:t>
            </w:r>
          </w:p>
        </w:tc>
        <w:tc>
          <w:tcPr>
            <w:tcW w:w="3119" w:type="dxa"/>
            <w:noWrap/>
            <w:hideMark/>
          </w:tcPr>
          <w:p w14:paraId="1C2786C1" w14:textId="77777777" w:rsidR="00241DF0" w:rsidRPr="00241DF0" w:rsidRDefault="00241DF0">
            <w:r w:rsidRPr="00241DF0">
              <w:t>Addition of new TC 6.5B.2.4.1_1.5 Spectrum emissions mask for Inter-band EN-DC including FR2 for 6 NR CCs</w:t>
            </w:r>
          </w:p>
        </w:tc>
        <w:tc>
          <w:tcPr>
            <w:tcW w:w="3049" w:type="dxa"/>
            <w:noWrap/>
            <w:hideMark/>
          </w:tcPr>
          <w:p w14:paraId="33694EF0" w14:textId="77777777" w:rsidR="00241DF0" w:rsidRPr="00241DF0" w:rsidRDefault="00241DF0">
            <w:r w:rsidRPr="00241DF0">
              <w:t>NTT DOCOMO INC.</w:t>
            </w:r>
          </w:p>
        </w:tc>
        <w:tc>
          <w:tcPr>
            <w:tcW w:w="920" w:type="dxa"/>
            <w:noWrap/>
            <w:hideMark/>
          </w:tcPr>
          <w:p w14:paraId="5EAC5B3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338C9F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75A6621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B0ECEC7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21F4C7C" w14:textId="77777777" w:rsidR="00241DF0" w:rsidRPr="00241DF0" w:rsidRDefault="00241DF0">
            <w:r w:rsidRPr="00241DF0">
              <w:t>1848</w:t>
            </w:r>
          </w:p>
        </w:tc>
        <w:tc>
          <w:tcPr>
            <w:tcW w:w="637" w:type="dxa"/>
            <w:noWrap/>
            <w:hideMark/>
          </w:tcPr>
          <w:p w14:paraId="15C600A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12A9D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0B0516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1B412C8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F314579" w14:textId="77777777" w:rsidR="00241DF0" w:rsidRPr="00241DF0" w:rsidRDefault="00241DF0">
            <w:r w:rsidRPr="00241DF0">
              <w:t>R5-246655</w:t>
            </w:r>
          </w:p>
        </w:tc>
        <w:tc>
          <w:tcPr>
            <w:tcW w:w="3119" w:type="dxa"/>
            <w:noWrap/>
            <w:hideMark/>
          </w:tcPr>
          <w:p w14:paraId="4042EEFA" w14:textId="77777777" w:rsidR="00241DF0" w:rsidRPr="00241DF0" w:rsidRDefault="00241DF0">
            <w:r w:rsidRPr="00241DF0">
              <w:t>Addition of new TC 6.5B.2.4.1_1.6 Spectrum emissions mask for Inter-band EN-DC including FR2 for 7 NR CCs</w:t>
            </w:r>
          </w:p>
        </w:tc>
        <w:tc>
          <w:tcPr>
            <w:tcW w:w="3049" w:type="dxa"/>
            <w:noWrap/>
            <w:hideMark/>
          </w:tcPr>
          <w:p w14:paraId="62D6B340" w14:textId="77777777" w:rsidR="00241DF0" w:rsidRPr="00241DF0" w:rsidRDefault="00241DF0">
            <w:r w:rsidRPr="00241DF0">
              <w:t>NTT DOCOMO INC.</w:t>
            </w:r>
          </w:p>
        </w:tc>
        <w:tc>
          <w:tcPr>
            <w:tcW w:w="920" w:type="dxa"/>
            <w:noWrap/>
            <w:hideMark/>
          </w:tcPr>
          <w:p w14:paraId="62A9006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80992E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48812A9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E4AC0A3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34CCFD64" w14:textId="77777777" w:rsidR="00241DF0" w:rsidRPr="00241DF0" w:rsidRDefault="00241DF0">
            <w:r w:rsidRPr="00241DF0">
              <w:t>1849</w:t>
            </w:r>
          </w:p>
        </w:tc>
        <w:tc>
          <w:tcPr>
            <w:tcW w:w="637" w:type="dxa"/>
            <w:noWrap/>
            <w:hideMark/>
          </w:tcPr>
          <w:p w14:paraId="3721A67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0FB10F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AC6E4B7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1F71DB5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E560E09" w14:textId="77777777" w:rsidR="00241DF0" w:rsidRPr="00241DF0" w:rsidRDefault="00241DF0">
            <w:r w:rsidRPr="00241DF0">
              <w:t>R5-246656</w:t>
            </w:r>
          </w:p>
        </w:tc>
        <w:tc>
          <w:tcPr>
            <w:tcW w:w="3119" w:type="dxa"/>
            <w:noWrap/>
            <w:hideMark/>
          </w:tcPr>
          <w:p w14:paraId="366544B0" w14:textId="77777777" w:rsidR="00241DF0" w:rsidRPr="00241DF0" w:rsidRDefault="00241DF0">
            <w:r w:rsidRPr="00241DF0">
              <w:t>Addition of new TC 6.5B.2.4.1_1.7 Spectrum emissions mask for Inter-band EN-DC including FR2 for 8 NR CCs</w:t>
            </w:r>
          </w:p>
        </w:tc>
        <w:tc>
          <w:tcPr>
            <w:tcW w:w="3049" w:type="dxa"/>
            <w:noWrap/>
            <w:hideMark/>
          </w:tcPr>
          <w:p w14:paraId="6608F079" w14:textId="77777777" w:rsidR="00241DF0" w:rsidRPr="00241DF0" w:rsidRDefault="00241DF0">
            <w:r w:rsidRPr="00241DF0">
              <w:t>NTT DOCOMO INC.</w:t>
            </w:r>
          </w:p>
        </w:tc>
        <w:tc>
          <w:tcPr>
            <w:tcW w:w="920" w:type="dxa"/>
            <w:noWrap/>
            <w:hideMark/>
          </w:tcPr>
          <w:p w14:paraId="13DD9FD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84AA851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23280CC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27E4671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1614054" w14:textId="77777777" w:rsidR="00241DF0" w:rsidRPr="00241DF0" w:rsidRDefault="00241DF0">
            <w:r w:rsidRPr="00241DF0">
              <w:t>1850</w:t>
            </w:r>
          </w:p>
        </w:tc>
        <w:tc>
          <w:tcPr>
            <w:tcW w:w="637" w:type="dxa"/>
            <w:noWrap/>
            <w:hideMark/>
          </w:tcPr>
          <w:p w14:paraId="1AEDCA3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F73181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70E799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5C4D2D7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F8245E" w14:textId="77777777" w:rsidR="00241DF0" w:rsidRPr="00241DF0" w:rsidRDefault="00241DF0">
            <w:r w:rsidRPr="00241DF0">
              <w:t>R5-246657</w:t>
            </w:r>
          </w:p>
        </w:tc>
        <w:tc>
          <w:tcPr>
            <w:tcW w:w="3119" w:type="dxa"/>
            <w:noWrap/>
            <w:hideMark/>
          </w:tcPr>
          <w:p w14:paraId="639817D7" w14:textId="77777777" w:rsidR="00241DF0" w:rsidRPr="00241DF0" w:rsidRDefault="00241DF0">
            <w:r w:rsidRPr="00241DF0">
              <w:t>Update to Annex F of 38.521-3 for transmitter tests</w:t>
            </w:r>
          </w:p>
        </w:tc>
        <w:tc>
          <w:tcPr>
            <w:tcW w:w="3049" w:type="dxa"/>
            <w:noWrap/>
            <w:hideMark/>
          </w:tcPr>
          <w:p w14:paraId="5CD7904F" w14:textId="77777777" w:rsidR="00241DF0" w:rsidRPr="00241DF0" w:rsidRDefault="00241DF0">
            <w:r w:rsidRPr="00241DF0">
              <w:t>NTT DOCOMO INC.</w:t>
            </w:r>
          </w:p>
        </w:tc>
        <w:tc>
          <w:tcPr>
            <w:tcW w:w="920" w:type="dxa"/>
            <w:noWrap/>
            <w:hideMark/>
          </w:tcPr>
          <w:p w14:paraId="2BA94C0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8D6B470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7FD4E4E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55D94C9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12219F0A" w14:textId="77777777" w:rsidR="00241DF0" w:rsidRPr="00241DF0" w:rsidRDefault="00241DF0">
            <w:r w:rsidRPr="00241DF0">
              <w:t>1851</w:t>
            </w:r>
          </w:p>
        </w:tc>
        <w:tc>
          <w:tcPr>
            <w:tcW w:w="637" w:type="dxa"/>
            <w:noWrap/>
            <w:hideMark/>
          </w:tcPr>
          <w:p w14:paraId="2EDF091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6BA12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111B32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3B0E1E0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D557EA" w14:textId="77777777" w:rsidR="00241DF0" w:rsidRPr="00241DF0" w:rsidRDefault="00241DF0">
            <w:r w:rsidRPr="00241DF0">
              <w:t>R5-246665</w:t>
            </w:r>
          </w:p>
        </w:tc>
        <w:tc>
          <w:tcPr>
            <w:tcW w:w="3119" w:type="dxa"/>
            <w:noWrap/>
            <w:hideMark/>
          </w:tcPr>
          <w:p w14:paraId="6E9A7C41" w14:textId="77777777" w:rsidR="00241DF0" w:rsidRPr="00241DF0" w:rsidRDefault="00241DF0">
            <w:r w:rsidRPr="00241DF0">
              <w:t>Update to R18 IoT NTN enh RRM TCs applicability</w:t>
            </w:r>
          </w:p>
        </w:tc>
        <w:tc>
          <w:tcPr>
            <w:tcW w:w="3049" w:type="dxa"/>
            <w:noWrap/>
            <w:hideMark/>
          </w:tcPr>
          <w:p w14:paraId="379DB80F" w14:textId="77777777" w:rsidR="00241DF0" w:rsidRPr="00241DF0" w:rsidRDefault="00241DF0">
            <w:r w:rsidRPr="00241DF0">
              <w:t>CMCC, MediaTek.Inc</w:t>
            </w:r>
          </w:p>
        </w:tc>
        <w:tc>
          <w:tcPr>
            <w:tcW w:w="920" w:type="dxa"/>
            <w:noWrap/>
            <w:hideMark/>
          </w:tcPr>
          <w:p w14:paraId="2417086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AA6748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7E490567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2612EDD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754FA43B" w14:textId="77777777" w:rsidR="00241DF0" w:rsidRPr="00241DF0" w:rsidRDefault="00241DF0">
            <w:r w:rsidRPr="00241DF0">
              <w:t>1050</w:t>
            </w:r>
          </w:p>
        </w:tc>
        <w:tc>
          <w:tcPr>
            <w:tcW w:w="637" w:type="dxa"/>
            <w:noWrap/>
            <w:hideMark/>
          </w:tcPr>
          <w:p w14:paraId="0B5C645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834A9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D10734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17FCAC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A38921" w14:textId="77777777" w:rsidR="00241DF0" w:rsidRPr="00241DF0" w:rsidRDefault="00241DF0">
            <w:r w:rsidRPr="00241DF0">
              <w:t>R5-246703</w:t>
            </w:r>
          </w:p>
        </w:tc>
        <w:tc>
          <w:tcPr>
            <w:tcW w:w="3119" w:type="dxa"/>
            <w:noWrap/>
            <w:hideMark/>
          </w:tcPr>
          <w:p w14:paraId="47D07780" w14:textId="77777777" w:rsidR="00241DF0" w:rsidRPr="00241DF0" w:rsidRDefault="00241DF0">
            <w:r w:rsidRPr="00241DF0">
              <w:t>Addition of UE capability for R18 IDC FDM solution</w:t>
            </w:r>
          </w:p>
        </w:tc>
        <w:tc>
          <w:tcPr>
            <w:tcW w:w="3049" w:type="dxa"/>
            <w:noWrap/>
            <w:hideMark/>
          </w:tcPr>
          <w:p w14:paraId="23855267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50037D0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E162E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519BB8B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0B2AC9" w14:textId="77777777" w:rsidR="00241DF0" w:rsidRPr="00241DF0" w:rsidRDefault="00241DF0">
            <w:r w:rsidRPr="00241DF0">
              <w:t>NR_IDC_enh-UEConTest</w:t>
            </w:r>
          </w:p>
        </w:tc>
        <w:tc>
          <w:tcPr>
            <w:tcW w:w="680" w:type="dxa"/>
            <w:noWrap/>
            <w:hideMark/>
          </w:tcPr>
          <w:p w14:paraId="6D755215" w14:textId="77777777" w:rsidR="00241DF0" w:rsidRPr="00241DF0" w:rsidRDefault="00241DF0">
            <w:r w:rsidRPr="00241DF0">
              <w:t>0730</w:t>
            </w:r>
          </w:p>
        </w:tc>
        <w:tc>
          <w:tcPr>
            <w:tcW w:w="637" w:type="dxa"/>
            <w:noWrap/>
            <w:hideMark/>
          </w:tcPr>
          <w:p w14:paraId="48DAF38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2BC69B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3060C1" w14:textId="77777777" w:rsidR="00241DF0" w:rsidRPr="00241DF0" w:rsidRDefault="00241DF0">
            <w:r w:rsidRPr="00241DF0">
              <w:t>RP-242714</w:t>
            </w:r>
          </w:p>
        </w:tc>
      </w:tr>
      <w:tr w:rsidR="004F179A" w:rsidRPr="00241DF0" w14:paraId="70B6DD1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7A07AC" w14:textId="77777777" w:rsidR="00241DF0" w:rsidRPr="00241DF0" w:rsidRDefault="00241DF0">
            <w:r w:rsidRPr="00241DF0">
              <w:t>R5-246706</w:t>
            </w:r>
          </w:p>
        </w:tc>
        <w:tc>
          <w:tcPr>
            <w:tcW w:w="3119" w:type="dxa"/>
            <w:noWrap/>
            <w:hideMark/>
          </w:tcPr>
          <w:p w14:paraId="0B85379D" w14:textId="77777777" w:rsidR="00241DF0" w:rsidRPr="00241DF0" w:rsidRDefault="00241DF0">
            <w:r w:rsidRPr="00241DF0">
              <w:t>Update of test case 8.1.6.1.2.14 for SON_MDT</w:t>
            </w:r>
          </w:p>
        </w:tc>
        <w:tc>
          <w:tcPr>
            <w:tcW w:w="3049" w:type="dxa"/>
            <w:noWrap/>
            <w:hideMark/>
          </w:tcPr>
          <w:p w14:paraId="10B34B9E" w14:textId="77777777" w:rsidR="00241DF0" w:rsidRPr="00241DF0" w:rsidRDefault="00241DF0">
            <w:r w:rsidRPr="00241DF0">
              <w:t>CMCC, CATT</w:t>
            </w:r>
          </w:p>
        </w:tc>
        <w:tc>
          <w:tcPr>
            <w:tcW w:w="920" w:type="dxa"/>
            <w:noWrap/>
            <w:hideMark/>
          </w:tcPr>
          <w:p w14:paraId="37650AF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A62E18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E71CCA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EC61F9A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1B74278" w14:textId="77777777" w:rsidR="00241DF0" w:rsidRPr="00241DF0" w:rsidRDefault="00241DF0">
            <w:r w:rsidRPr="00241DF0">
              <w:t>4734</w:t>
            </w:r>
          </w:p>
        </w:tc>
        <w:tc>
          <w:tcPr>
            <w:tcW w:w="637" w:type="dxa"/>
            <w:noWrap/>
            <w:hideMark/>
          </w:tcPr>
          <w:p w14:paraId="2E7DC23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991BDC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299145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485C5E2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4C4060" w14:textId="77777777" w:rsidR="00241DF0" w:rsidRPr="00241DF0" w:rsidRDefault="00241DF0">
            <w:r w:rsidRPr="00241DF0">
              <w:t>R5-246717</w:t>
            </w:r>
          </w:p>
        </w:tc>
        <w:tc>
          <w:tcPr>
            <w:tcW w:w="3119" w:type="dxa"/>
            <w:noWrap/>
            <w:hideMark/>
          </w:tcPr>
          <w:p w14:paraId="324E834F" w14:textId="77777777" w:rsidR="00241DF0" w:rsidRPr="00241DF0" w:rsidRDefault="00241DF0">
            <w:r w:rsidRPr="00241DF0">
              <w:t>Correction to applicability of FR2 EN-DC and NR SA RRM test cases</w:t>
            </w:r>
          </w:p>
        </w:tc>
        <w:tc>
          <w:tcPr>
            <w:tcW w:w="3049" w:type="dxa"/>
            <w:noWrap/>
            <w:hideMark/>
          </w:tcPr>
          <w:p w14:paraId="09103EC6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83FC99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224CE31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4906F3B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AC052A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F2F99B9" w14:textId="77777777" w:rsidR="00241DF0" w:rsidRPr="00241DF0" w:rsidRDefault="00241DF0">
            <w:r w:rsidRPr="00241DF0">
              <w:t>0500</w:t>
            </w:r>
          </w:p>
        </w:tc>
        <w:tc>
          <w:tcPr>
            <w:tcW w:w="637" w:type="dxa"/>
            <w:noWrap/>
            <w:hideMark/>
          </w:tcPr>
          <w:p w14:paraId="50292BD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684BF6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B0F2B8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12178E3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A95BC51" w14:textId="77777777" w:rsidR="00241DF0" w:rsidRPr="00241DF0" w:rsidRDefault="00241DF0">
            <w:r w:rsidRPr="00241DF0">
              <w:t>R5-246719</w:t>
            </w:r>
          </w:p>
        </w:tc>
        <w:tc>
          <w:tcPr>
            <w:tcW w:w="3119" w:type="dxa"/>
            <w:noWrap/>
            <w:hideMark/>
          </w:tcPr>
          <w:p w14:paraId="7D662C57" w14:textId="77777777" w:rsidR="00241DF0" w:rsidRPr="00241DF0" w:rsidRDefault="00241DF0">
            <w:r w:rsidRPr="00241DF0">
              <w:t>Correction to FR1 NR SA re-establishment RRM test case 6.3.2.1.3</w:t>
            </w:r>
          </w:p>
        </w:tc>
        <w:tc>
          <w:tcPr>
            <w:tcW w:w="3049" w:type="dxa"/>
            <w:noWrap/>
            <w:hideMark/>
          </w:tcPr>
          <w:p w14:paraId="53BFF94B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544BBEC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8E2D71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161B44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C4D6FB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1C49A1A" w14:textId="77777777" w:rsidR="00241DF0" w:rsidRPr="00241DF0" w:rsidRDefault="00241DF0">
            <w:r w:rsidRPr="00241DF0">
              <w:t>3508</w:t>
            </w:r>
          </w:p>
        </w:tc>
        <w:tc>
          <w:tcPr>
            <w:tcW w:w="637" w:type="dxa"/>
            <w:noWrap/>
            <w:hideMark/>
          </w:tcPr>
          <w:p w14:paraId="3E58954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762FF8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F2F115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65AE533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B6C64B" w14:textId="77777777" w:rsidR="00241DF0" w:rsidRPr="00241DF0" w:rsidRDefault="00241DF0">
            <w:r w:rsidRPr="00241DF0">
              <w:lastRenderedPageBreak/>
              <w:t>R5-246720</w:t>
            </w:r>
          </w:p>
        </w:tc>
        <w:tc>
          <w:tcPr>
            <w:tcW w:w="3119" w:type="dxa"/>
            <w:noWrap/>
            <w:hideMark/>
          </w:tcPr>
          <w:p w14:paraId="7AE1F293" w14:textId="77777777" w:rsidR="00241DF0" w:rsidRPr="00241DF0" w:rsidRDefault="00241DF0">
            <w:r w:rsidRPr="00241DF0">
              <w:t>Correction to FR2 NR SA re-establishment RRM test case 7.3.2.1.3 with TT</w:t>
            </w:r>
          </w:p>
        </w:tc>
        <w:tc>
          <w:tcPr>
            <w:tcW w:w="3049" w:type="dxa"/>
            <w:noWrap/>
            <w:hideMark/>
          </w:tcPr>
          <w:p w14:paraId="4923EE9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9BCED6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ECABB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58350E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C3C98B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717BD9A" w14:textId="77777777" w:rsidR="00241DF0" w:rsidRPr="00241DF0" w:rsidRDefault="00241DF0">
            <w:r w:rsidRPr="00241DF0">
              <w:t>3509</w:t>
            </w:r>
          </w:p>
        </w:tc>
        <w:tc>
          <w:tcPr>
            <w:tcW w:w="637" w:type="dxa"/>
            <w:noWrap/>
            <w:hideMark/>
          </w:tcPr>
          <w:p w14:paraId="74D18A3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5AF846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77D835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084328F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BAC595" w14:textId="77777777" w:rsidR="00241DF0" w:rsidRPr="00241DF0" w:rsidRDefault="00241DF0">
            <w:r w:rsidRPr="00241DF0">
              <w:t>R5-246722</w:t>
            </w:r>
          </w:p>
        </w:tc>
        <w:tc>
          <w:tcPr>
            <w:tcW w:w="3119" w:type="dxa"/>
            <w:noWrap/>
            <w:hideMark/>
          </w:tcPr>
          <w:p w14:paraId="773AE135" w14:textId="77777777" w:rsidR="00241DF0" w:rsidRPr="00241DF0" w:rsidRDefault="00241DF0">
            <w:r w:rsidRPr="00241DF0">
              <w:t>Correction to Annex F for FR2 RRM test cases</w:t>
            </w:r>
          </w:p>
        </w:tc>
        <w:tc>
          <w:tcPr>
            <w:tcW w:w="3049" w:type="dxa"/>
            <w:noWrap/>
            <w:hideMark/>
          </w:tcPr>
          <w:p w14:paraId="28DEA6A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886E0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966ACA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2FA987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2B75171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DBC1179" w14:textId="77777777" w:rsidR="00241DF0" w:rsidRPr="00241DF0" w:rsidRDefault="00241DF0">
            <w:r w:rsidRPr="00241DF0">
              <w:t>3511</w:t>
            </w:r>
          </w:p>
        </w:tc>
        <w:tc>
          <w:tcPr>
            <w:tcW w:w="637" w:type="dxa"/>
            <w:noWrap/>
            <w:hideMark/>
          </w:tcPr>
          <w:p w14:paraId="42F73C5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1D341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729ECE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5D6DB8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38672CE" w14:textId="77777777" w:rsidR="00241DF0" w:rsidRPr="00241DF0" w:rsidRDefault="00241DF0">
            <w:r w:rsidRPr="00241DF0">
              <w:t>R5-246723</w:t>
            </w:r>
          </w:p>
        </w:tc>
        <w:tc>
          <w:tcPr>
            <w:tcW w:w="3119" w:type="dxa"/>
            <w:noWrap/>
            <w:hideMark/>
          </w:tcPr>
          <w:p w14:paraId="27EF06BA" w14:textId="77777777" w:rsidR="00241DF0" w:rsidRPr="00241DF0" w:rsidRDefault="00241DF0">
            <w:r w:rsidRPr="00241DF0">
              <w:t>TT analysis for FR2 re-establishment without serving timing RRM TCs</w:t>
            </w:r>
          </w:p>
        </w:tc>
        <w:tc>
          <w:tcPr>
            <w:tcW w:w="3049" w:type="dxa"/>
            <w:noWrap/>
            <w:hideMark/>
          </w:tcPr>
          <w:p w14:paraId="17E1E8C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D496C4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CC9F0F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8FF018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9EA7448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27BB8A2" w14:textId="77777777" w:rsidR="00241DF0" w:rsidRPr="00241DF0" w:rsidRDefault="00241DF0">
            <w:r w:rsidRPr="00241DF0">
              <w:t>0865</w:t>
            </w:r>
          </w:p>
        </w:tc>
        <w:tc>
          <w:tcPr>
            <w:tcW w:w="637" w:type="dxa"/>
            <w:noWrap/>
            <w:hideMark/>
          </w:tcPr>
          <w:p w14:paraId="6F670DD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F8A0B8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E82203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0F00834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41CC42" w14:textId="77777777" w:rsidR="00241DF0" w:rsidRPr="00241DF0" w:rsidRDefault="00241DF0">
            <w:r w:rsidRPr="00241DF0">
              <w:t>R5-246724</w:t>
            </w:r>
          </w:p>
        </w:tc>
        <w:tc>
          <w:tcPr>
            <w:tcW w:w="3119" w:type="dxa"/>
            <w:noWrap/>
            <w:hideMark/>
          </w:tcPr>
          <w:p w14:paraId="5845E07C" w14:textId="77777777" w:rsidR="00241DF0" w:rsidRPr="00241DF0" w:rsidRDefault="00241DF0">
            <w:r w:rsidRPr="00241DF0">
              <w:t>TT analysis for FR2 RLM scheduling restriction RRM TCs</w:t>
            </w:r>
          </w:p>
        </w:tc>
        <w:tc>
          <w:tcPr>
            <w:tcW w:w="3049" w:type="dxa"/>
            <w:noWrap/>
            <w:hideMark/>
          </w:tcPr>
          <w:p w14:paraId="0BC1CD1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489192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A975A2B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B6AEB6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FD5A8B5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2B5FCDF" w14:textId="77777777" w:rsidR="00241DF0" w:rsidRPr="00241DF0" w:rsidRDefault="00241DF0">
            <w:r w:rsidRPr="00241DF0">
              <w:t>0866</w:t>
            </w:r>
          </w:p>
        </w:tc>
        <w:tc>
          <w:tcPr>
            <w:tcW w:w="637" w:type="dxa"/>
            <w:noWrap/>
            <w:hideMark/>
          </w:tcPr>
          <w:p w14:paraId="7AB2DE0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AFCF61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7A46F3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3F68C6F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B96B67" w14:textId="77777777" w:rsidR="00241DF0" w:rsidRPr="00241DF0" w:rsidRDefault="00241DF0">
            <w:r w:rsidRPr="00241DF0">
              <w:t>R5-246727</w:t>
            </w:r>
          </w:p>
        </w:tc>
        <w:tc>
          <w:tcPr>
            <w:tcW w:w="3119" w:type="dxa"/>
            <w:noWrap/>
            <w:hideMark/>
          </w:tcPr>
          <w:p w14:paraId="615A06C3" w14:textId="77777777" w:rsidR="00241DF0" w:rsidRPr="00241DF0" w:rsidRDefault="00241DF0">
            <w:r w:rsidRPr="00241DF0">
              <w:t>Correction to FR1 NR SA 2-step RACH RRM test cases 6.3.2.2.3 &amp; 6.3.2.2.4 with TT</w:t>
            </w:r>
          </w:p>
        </w:tc>
        <w:tc>
          <w:tcPr>
            <w:tcW w:w="3049" w:type="dxa"/>
            <w:noWrap/>
            <w:hideMark/>
          </w:tcPr>
          <w:p w14:paraId="55C25775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2789ACA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B0DEE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76511A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B62E831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C72864E" w14:textId="77777777" w:rsidR="00241DF0" w:rsidRPr="00241DF0" w:rsidRDefault="00241DF0">
            <w:r w:rsidRPr="00241DF0">
              <w:t>3513</w:t>
            </w:r>
          </w:p>
        </w:tc>
        <w:tc>
          <w:tcPr>
            <w:tcW w:w="637" w:type="dxa"/>
            <w:noWrap/>
            <w:hideMark/>
          </w:tcPr>
          <w:p w14:paraId="4097246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15C0A2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2FEAE12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56D659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1A5387D" w14:textId="77777777" w:rsidR="00241DF0" w:rsidRPr="00241DF0" w:rsidRDefault="00241DF0">
            <w:r w:rsidRPr="00241DF0">
              <w:t>R5-246729</w:t>
            </w:r>
          </w:p>
        </w:tc>
        <w:tc>
          <w:tcPr>
            <w:tcW w:w="3119" w:type="dxa"/>
            <w:noWrap/>
            <w:hideMark/>
          </w:tcPr>
          <w:p w14:paraId="2A74CF94" w14:textId="77777777" w:rsidR="00241DF0" w:rsidRPr="00241DF0" w:rsidRDefault="00241DF0">
            <w:r w:rsidRPr="00241DF0">
              <w:t>TT analysis for Rel-16 and 2Rx Redcap 2-step RACH RRM test cases</w:t>
            </w:r>
          </w:p>
        </w:tc>
        <w:tc>
          <w:tcPr>
            <w:tcW w:w="3049" w:type="dxa"/>
            <w:noWrap/>
            <w:hideMark/>
          </w:tcPr>
          <w:p w14:paraId="5E4C3522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5C7199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271A6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02BD63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CC55000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89AD1F0" w14:textId="77777777" w:rsidR="00241DF0" w:rsidRPr="00241DF0" w:rsidRDefault="00241DF0">
            <w:r w:rsidRPr="00241DF0">
              <w:t>0867</w:t>
            </w:r>
          </w:p>
        </w:tc>
        <w:tc>
          <w:tcPr>
            <w:tcW w:w="637" w:type="dxa"/>
            <w:noWrap/>
            <w:hideMark/>
          </w:tcPr>
          <w:p w14:paraId="4674B80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6C4EE9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00D41E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1F1DF9C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834F5E4" w14:textId="77777777" w:rsidR="00241DF0" w:rsidRPr="00241DF0" w:rsidRDefault="00241DF0">
            <w:r w:rsidRPr="00241DF0">
              <w:t>R5-246732</w:t>
            </w:r>
          </w:p>
        </w:tc>
        <w:tc>
          <w:tcPr>
            <w:tcW w:w="3119" w:type="dxa"/>
            <w:noWrap/>
            <w:hideMark/>
          </w:tcPr>
          <w:p w14:paraId="22CA1CF9" w14:textId="77777777" w:rsidR="00241DF0" w:rsidRPr="00241DF0" w:rsidRDefault="00241DF0">
            <w:r w:rsidRPr="00241DF0">
              <w:t>Correction to RedCap inter-RAT reselection test cases 16.1.2.1 &amp; 16.1.2.2</w:t>
            </w:r>
          </w:p>
        </w:tc>
        <w:tc>
          <w:tcPr>
            <w:tcW w:w="3049" w:type="dxa"/>
            <w:noWrap/>
            <w:hideMark/>
          </w:tcPr>
          <w:p w14:paraId="3EC63AB9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7669007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43BEF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3017BD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AF9DCB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E948BD6" w14:textId="77777777" w:rsidR="00241DF0" w:rsidRPr="00241DF0" w:rsidRDefault="00241DF0">
            <w:r w:rsidRPr="00241DF0">
              <w:t>3515</w:t>
            </w:r>
          </w:p>
        </w:tc>
        <w:tc>
          <w:tcPr>
            <w:tcW w:w="637" w:type="dxa"/>
            <w:noWrap/>
            <w:hideMark/>
          </w:tcPr>
          <w:p w14:paraId="73C53BD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94F87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0E213E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3CA1098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0502BD" w14:textId="77777777" w:rsidR="00241DF0" w:rsidRPr="00241DF0" w:rsidRDefault="00241DF0">
            <w:r w:rsidRPr="00241DF0">
              <w:t>R5-246734</w:t>
            </w:r>
          </w:p>
        </w:tc>
        <w:tc>
          <w:tcPr>
            <w:tcW w:w="3119" w:type="dxa"/>
            <w:noWrap/>
            <w:hideMark/>
          </w:tcPr>
          <w:p w14:paraId="474701A0" w14:textId="77777777" w:rsidR="00241DF0" w:rsidRPr="00241DF0" w:rsidRDefault="00241DF0">
            <w:r w:rsidRPr="00241DF0">
              <w:t>Correction to RedCap inter-frequency measurement test cases 16.6.2.5 &amp; 16.6.2.6</w:t>
            </w:r>
          </w:p>
        </w:tc>
        <w:tc>
          <w:tcPr>
            <w:tcW w:w="3049" w:type="dxa"/>
            <w:noWrap/>
            <w:hideMark/>
          </w:tcPr>
          <w:p w14:paraId="0A161F5C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476488C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6DFF5A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8DF42A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80D1C2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9FD8D9C" w14:textId="77777777" w:rsidR="00241DF0" w:rsidRPr="00241DF0" w:rsidRDefault="00241DF0">
            <w:r w:rsidRPr="00241DF0">
              <w:t>3517</w:t>
            </w:r>
          </w:p>
        </w:tc>
        <w:tc>
          <w:tcPr>
            <w:tcW w:w="637" w:type="dxa"/>
            <w:noWrap/>
            <w:hideMark/>
          </w:tcPr>
          <w:p w14:paraId="7F2E6F5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37141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EACC01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1599A10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F808C5" w14:textId="77777777" w:rsidR="00241DF0" w:rsidRPr="00241DF0" w:rsidRDefault="00241DF0">
            <w:r w:rsidRPr="00241DF0">
              <w:t>R5-246735</w:t>
            </w:r>
          </w:p>
        </w:tc>
        <w:tc>
          <w:tcPr>
            <w:tcW w:w="3119" w:type="dxa"/>
            <w:noWrap/>
            <w:hideMark/>
          </w:tcPr>
          <w:p w14:paraId="2E7516EE" w14:textId="77777777" w:rsidR="00241DF0" w:rsidRPr="00241DF0" w:rsidRDefault="00241DF0">
            <w:r w:rsidRPr="00241DF0">
              <w:t>Correction to FR1 RedCap inter-RAT measurement RRM test cases 16.6.3.X</w:t>
            </w:r>
          </w:p>
        </w:tc>
        <w:tc>
          <w:tcPr>
            <w:tcW w:w="3049" w:type="dxa"/>
            <w:noWrap/>
            <w:hideMark/>
          </w:tcPr>
          <w:p w14:paraId="5CFD6620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5E4E22D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69C663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909C4A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6C982D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BAD8C4E" w14:textId="77777777" w:rsidR="00241DF0" w:rsidRPr="00241DF0" w:rsidRDefault="00241DF0">
            <w:r w:rsidRPr="00241DF0">
              <w:t>3518</w:t>
            </w:r>
          </w:p>
        </w:tc>
        <w:tc>
          <w:tcPr>
            <w:tcW w:w="637" w:type="dxa"/>
            <w:noWrap/>
            <w:hideMark/>
          </w:tcPr>
          <w:p w14:paraId="7BEC857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CA280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56EC573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10E4862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C236C5" w14:textId="77777777" w:rsidR="00241DF0" w:rsidRPr="00241DF0" w:rsidRDefault="00241DF0">
            <w:r w:rsidRPr="00241DF0">
              <w:lastRenderedPageBreak/>
              <w:t>R5-246737</w:t>
            </w:r>
          </w:p>
        </w:tc>
        <w:tc>
          <w:tcPr>
            <w:tcW w:w="3119" w:type="dxa"/>
            <w:noWrap/>
            <w:hideMark/>
          </w:tcPr>
          <w:p w14:paraId="52BBFF21" w14:textId="77777777" w:rsidR="00241DF0" w:rsidRPr="00241DF0" w:rsidRDefault="00241DF0">
            <w:r w:rsidRPr="00241DF0">
              <w:t>Correction to FR2 RedCap re-establishment RRM test cases 17.3.2.1.3 with TT</w:t>
            </w:r>
          </w:p>
        </w:tc>
        <w:tc>
          <w:tcPr>
            <w:tcW w:w="3049" w:type="dxa"/>
            <w:noWrap/>
            <w:hideMark/>
          </w:tcPr>
          <w:p w14:paraId="11376D7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836621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5DF12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3F88AF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0F7982B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595882D" w14:textId="77777777" w:rsidR="00241DF0" w:rsidRPr="00241DF0" w:rsidRDefault="00241DF0">
            <w:r w:rsidRPr="00241DF0">
              <w:t>3520</w:t>
            </w:r>
          </w:p>
        </w:tc>
        <w:tc>
          <w:tcPr>
            <w:tcW w:w="637" w:type="dxa"/>
            <w:noWrap/>
            <w:hideMark/>
          </w:tcPr>
          <w:p w14:paraId="04962F6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A4F1B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D9998D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310F5C5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FC188F" w14:textId="77777777" w:rsidR="00241DF0" w:rsidRPr="00241DF0" w:rsidRDefault="00241DF0">
            <w:r w:rsidRPr="00241DF0">
              <w:t>R5-246738</w:t>
            </w:r>
          </w:p>
        </w:tc>
        <w:tc>
          <w:tcPr>
            <w:tcW w:w="3119" w:type="dxa"/>
            <w:noWrap/>
            <w:hideMark/>
          </w:tcPr>
          <w:p w14:paraId="4746DFDE" w14:textId="77777777" w:rsidR="00241DF0" w:rsidRPr="00241DF0" w:rsidRDefault="00241DF0">
            <w:r w:rsidRPr="00241DF0">
              <w:t>Correction to FR2 RedCap RLM scheduling restriction test case 17.5.1.9 with TT</w:t>
            </w:r>
          </w:p>
        </w:tc>
        <w:tc>
          <w:tcPr>
            <w:tcW w:w="3049" w:type="dxa"/>
            <w:noWrap/>
            <w:hideMark/>
          </w:tcPr>
          <w:p w14:paraId="0507312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8CF059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15849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98D407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AEE9A4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EA1D982" w14:textId="77777777" w:rsidR="00241DF0" w:rsidRPr="00241DF0" w:rsidRDefault="00241DF0">
            <w:r w:rsidRPr="00241DF0">
              <w:t>3521</w:t>
            </w:r>
          </w:p>
        </w:tc>
        <w:tc>
          <w:tcPr>
            <w:tcW w:w="637" w:type="dxa"/>
            <w:noWrap/>
            <w:hideMark/>
          </w:tcPr>
          <w:p w14:paraId="122214C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084449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47A846" w14:textId="77777777" w:rsidR="00241DF0" w:rsidRPr="00241DF0" w:rsidRDefault="00241DF0">
            <w:r w:rsidRPr="00241DF0">
              <w:t>RP-242743</w:t>
            </w:r>
          </w:p>
        </w:tc>
      </w:tr>
      <w:tr w:rsidR="004F179A" w:rsidRPr="00241DF0" w14:paraId="0762100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5690C8" w14:textId="77777777" w:rsidR="00241DF0" w:rsidRPr="00241DF0" w:rsidRDefault="00241DF0">
            <w:r w:rsidRPr="00241DF0">
              <w:t>R5-246739</w:t>
            </w:r>
          </w:p>
        </w:tc>
        <w:tc>
          <w:tcPr>
            <w:tcW w:w="3119" w:type="dxa"/>
            <w:noWrap/>
            <w:hideMark/>
          </w:tcPr>
          <w:p w14:paraId="54FD2950" w14:textId="77777777" w:rsidR="00241DF0" w:rsidRPr="00241DF0" w:rsidRDefault="00241DF0">
            <w:r w:rsidRPr="00241DF0">
              <w:t>TT analysis for 1Rx Redcap 2-step RACH RRM test cases</w:t>
            </w:r>
          </w:p>
        </w:tc>
        <w:tc>
          <w:tcPr>
            <w:tcW w:w="3049" w:type="dxa"/>
            <w:noWrap/>
            <w:hideMark/>
          </w:tcPr>
          <w:p w14:paraId="0F26C80B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2E6B1FF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B5F110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4EDE4B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56BAAD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E854DE5" w14:textId="77777777" w:rsidR="00241DF0" w:rsidRPr="00241DF0" w:rsidRDefault="00241DF0">
            <w:r w:rsidRPr="00241DF0">
              <w:t>0868</w:t>
            </w:r>
          </w:p>
        </w:tc>
        <w:tc>
          <w:tcPr>
            <w:tcW w:w="637" w:type="dxa"/>
            <w:noWrap/>
            <w:hideMark/>
          </w:tcPr>
          <w:p w14:paraId="5B0A43F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3DDA19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88BD472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71426BB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0DA49F" w14:textId="77777777" w:rsidR="00241DF0" w:rsidRPr="00241DF0" w:rsidRDefault="00241DF0">
            <w:r w:rsidRPr="00241DF0">
              <w:t>R5-246740</w:t>
            </w:r>
          </w:p>
        </w:tc>
        <w:tc>
          <w:tcPr>
            <w:tcW w:w="3119" w:type="dxa"/>
            <w:noWrap/>
            <w:hideMark/>
          </w:tcPr>
          <w:p w14:paraId="1E715DED" w14:textId="77777777" w:rsidR="00241DF0" w:rsidRPr="00241DF0" w:rsidRDefault="00241DF0">
            <w:r w:rsidRPr="00241DF0">
              <w:t>Correction to test procedure 4.9.22 - Unicast link establishment</w:t>
            </w:r>
          </w:p>
        </w:tc>
        <w:tc>
          <w:tcPr>
            <w:tcW w:w="3049" w:type="dxa"/>
            <w:noWrap/>
            <w:hideMark/>
          </w:tcPr>
          <w:p w14:paraId="7E2D11B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5F0B4C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E53FD1A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7219AD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F3F4158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8BA88C3" w14:textId="77777777" w:rsidR="00241DF0" w:rsidRPr="00241DF0" w:rsidRDefault="00241DF0">
            <w:r w:rsidRPr="00241DF0">
              <w:t>3370</w:t>
            </w:r>
          </w:p>
        </w:tc>
        <w:tc>
          <w:tcPr>
            <w:tcW w:w="637" w:type="dxa"/>
            <w:noWrap/>
            <w:hideMark/>
          </w:tcPr>
          <w:p w14:paraId="071D78B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AD7A4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379455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6D6EFE8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2B9929" w14:textId="77777777" w:rsidR="00241DF0" w:rsidRPr="00241DF0" w:rsidRDefault="00241DF0">
            <w:r w:rsidRPr="00241DF0">
              <w:t>R5-246750</w:t>
            </w:r>
          </w:p>
        </w:tc>
        <w:tc>
          <w:tcPr>
            <w:tcW w:w="3119" w:type="dxa"/>
            <w:noWrap/>
            <w:hideMark/>
          </w:tcPr>
          <w:p w14:paraId="4F9F8499" w14:textId="77777777" w:rsidR="00241DF0" w:rsidRPr="00241DF0" w:rsidRDefault="00241DF0">
            <w:r w:rsidRPr="00241DF0">
              <w:t>Addition of NR SL SIG test case 12.2.10.2.2 - Concurrent NACK-only HARQ</w:t>
            </w:r>
          </w:p>
        </w:tc>
        <w:tc>
          <w:tcPr>
            <w:tcW w:w="3049" w:type="dxa"/>
            <w:noWrap/>
            <w:hideMark/>
          </w:tcPr>
          <w:p w14:paraId="35AEBF1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0A29EA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ACFEF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CBD9668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03FDD5C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D1BFA80" w14:textId="77777777" w:rsidR="00241DF0" w:rsidRPr="00241DF0" w:rsidRDefault="00241DF0">
            <w:r w:rsidRPr="00241DF0">
              <w:t>4744</w:t>
            </w:r>
          </w:p>
        </w:tc>
        <w:tc>
          <w:tcPr>
            <w:tcW w:w="637" w:type="dxa"/>
            <w:noWrap/>
            <w:hideMark/>
          </w:tcPr>
          <w:p w14:paraId="0565BF7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6E1B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29B76F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5F9974F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268B41" w14:textId="77777777" w:rsidR="00241DF0" w:rsidRPr="00241DF0" w:rsidRDefault="00241DF0">
            <w:r w:rsidRPr="00241DF0">
              <w:t>R5-246753</w:t>
            </w:r>
          </w:p>
        </w:tc>
        <w:tc>
          <w:tcPr>
            <w:tcW w:w="3119" w:type="dxa"/>
            <w:noWrap/>
            <w:hideMark/>
          </w:tcPr>
          <w:p w14:paraId="1FB92823" w14:textId="77777777" w:rsidR="00241DF0" w:rsidRPr="00241DF0" w:rsidRDefault="00241DF0">
            <w:r w:rsidRPr="00241DF0">
              <w:t>Addition of NR SL SIG test case 12.2.10.3.1 - Concurrent SL BSR</w:t>
            </w:r>
          </w:p>
        </w:tc>
        <w:tc>
          <w:tcPr>
            <w:tcW w:w="3049" w:type="dxa"/>
            <w:noWrap/>
            <w:hideMark/>
          </w:tcPr>
          <w:p w14:paraId="1D45934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33EDA7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509C51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8899E0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28051C8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FCE13F6" w14:textId="77777777" w:rsidR="00241DF0" w:rsidRPr="00241DF0" w:rsidRDefault="00241DF0">
            <w:r w:rsidRPr="00241DF0">
              <w:t>4747</w:t>
            </w:r>
          </w:p>
        </w:tc>
        <w:tc>
          <w:tcPr>
            <w:tcW w:w="637" w:type="dxa"/>
            <w:noWrap/>
            <w:hideMark/>
          </w:tcPr>
          <w:p w14:paraId="7FE0A7F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97D8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44AAB46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75EE19B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2A28F0" w14:textId="77777777" w:rsidR="00241DF0" w:rsidRPr="00241DF0" w:rsidRDefault="00241DF0">
            <w:r w:rsidRPr="00241DF0">
              <w:t>R5-246754</w:t>
            </w:r>
          </w:p>
        </w:tc>
        <w:tc>
          <w:tcPr>
            <w:tcW w:w="3119" w:type="dxa"/>
            <w:noWrap/>
            <w:hideMark/>
          </w:tcPr>
          <w:p w14:paraId="757151E8" w14:textId="77777777" w:rsidR="00241DF0" w:rsidRPr="00241DF0" w:rsidRDefault="00241DF0">
            <w:r w:rsidRPr="00241DF0">
              <w:t>Correction to NR SL SIG test case 12.2.1.1 - Concurrent idle Tx</w:t>
            </w:r>
          </w:p>
        </w:tc>
        <w:tc>
          <w:tcPr>
            <w:tcW w:w="3049" w:type="dxa"/>
            <w:noWrap/>
            <w:hideMark/>
          </w:tcPr>
          <w:p w14:paraId="17601F81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1A64C3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3C8009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ACAF29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6CABB32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2A7C2357" w14:textId="77777777" w:rsidR="00241DF0" w:rsidRPr="00241DF0" w:rsidRDefault="00241DF0">
            <w:r w:rsidRPr="00241DF0">
              <w:t>4748</w:t>
            </w:r>
          </w:p>
        </w:tc>
        <w:tc>
          <w:tcPr>
            <w:tcW w:w="637" w:type="dxa"/>
            <w:noWrap/>
            <w:hideMark/>
          </w:tcPr>
          <w:p w14:paraId="7764809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5A625B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201462E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21C7EFF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5E6F5B" w14:textId="77777777" w:rsidR="00241DF0" w:rsidRPr="00241DF0" w:rsidRDefault="00241DF0">
            <w:r w:rsidRPr="00241DF0">
              <w:t>R5-246755</w:t>
            </w:r>
          </w:p>
        </w:tc>
        <w:tc>
          <w:tcPr>
            <w:tcW w:w="3119" w:type="dxa"/>
            <w:noWrap/>
            <w:hideMark/>
          </w:tcPr>
          <w:p w14:paraId="23E2CE1A" w14:textId="77777777" w:rsidR="00241DF0" w:rsidRPr="00241DF0" w:rsidRDefault="00241DF0">
            <w:r w:rsidRPr="00241DF0">
              <w:t>Addition of applicability for NR SL SIG test cases</w:t>
            </w:r>
          </w:p>
        </w:tc>
        <w:tc>
          <w:tcPr>
            <w:tcW w:w="3049" w:type="dxa"/>
            <w:noWrap/>
            <w:hideMark/>
          </w:tcPr>
          <w:p w14:paraId="4F097F54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ED1629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C10F2F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3670320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93AFF1F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375A08ED" w14:textId="77777777" w:rsidR="00241DF0" w:rsidRPr="00241DF0" w:rsidRDefault="00241DF0">
            <w:r w:rsidRPr="00241DF0">
              <w:t>0528</w:t>
            </w:r>
          </w:p>
        </w:tc>
        <w:tc>
          <w:tcPr>
            <w:tcW w:w="637" w:type="dxa"/>
            <w:noWrap/>
            <w:hideMark/>
          </w:tcPr>
          <w:p w14:paraId="14153C9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DC18A0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4D8F1FA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2ADC963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4CCE84" w14:textId="77777777" w:rsidR="00241DF0" w:rsidRPr="00241DF0" w:rsidRDefault="00241DF0">
            <w:r w:rsidRPr="00241DF0">
              <w:t>R5-246756</w:t>
            </w:r>
          </w:p>
        </w:tc>
        <w:tc>
          <w:tcPr>
            <w:tcW w:w="3119" w:type="dxa"/>
            <w:noWrap/>
            <w:hideMark/>
          </w:tcPr>
          <w:p w14:paraId="339B48E3" w14:textId="77777777" w:rsidR="00241DF0" w:rsidRPr="00241DF0" w:rsidRDefault="00241DF0">
            <w:r w:rsidRPr="00241DF0">
              <w:t>Correction to default configuration of FeatureCombination</w:t>
            </w:r>
          </w:p>
        </w:tc>
        <w:tc>
          <w:tcPr>
            <w:tcW w:w="3049" w:type="dxa"/>
            <w:noWrap/>
            <w:hideMark/>
          </w:tcPr>
          <w:p w14:paraId="67480960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10523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D2D5495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F12AA4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1A418D" w14:textId="77777777" w:rsidR="00241DF0" w:rsidRPr="00241DF0" w:rsidRDefault="00241DF0">
            <w:r w:rsidRPr="00241DF0">
              <w:t>NR_cov_enh2-UEConTest</w:t>
            </w:r>
          </w:p>
        </w:tc>
        <w:tc>
          <w:tcPr>
            <w:tcW w:w="680" w:type="dxa"/>
            <w:noWrap/>
            <w:hideMark/>
          </w:tcPr>
          <w:p w14:paraId="3C519211" w14:textId="77777777" w:rsidR="00241DF0" w:rsidRPr="00241DF0" w:rsidRDefault="00241DF0">
            <w:r w:rsidRPr="00241DF0">
              <w:t>3371</w:t>
            </w:r>
          </w:p>
        </w:tc>
        <w:tc>
          <w:tcPr>
            <w:tcW w:w="637" w:type="dxa"/>
            <w:noWrap/>
            <w:hideMark/>
          </w:tcPr>
          <w:p w14:paraId="205D79D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17AA2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E8A3B1" w14:textId="77777777" w:rsidR="00241DF0" w:rsidRPr="00241DF0" w:rsidRDefault="00241DF0">
            <w:r w:rsidRPr="00241DF0">
              <w:t>RP-242707</w:t>
            </w:r>
          </w:p>
        </w:tc>
      </w:tr>
      <w:tr w:rsidR="004F179A" w:rsidRPr="00241DF0" w14:paraId="601E600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7C934D" w14:textId="77777777" w:rsidR="00241DF0" w:rsidRPr="00241DF0" w:rsidRDefault="00241DF0">
            <w:r w:rsidRPr="00241DF0">
              <w:t>R5-246757</w:t>
            </w:r>
          </w:p>
        </w:tc>
        <w:tc>
          <w:tcPr>
            <w:tcW w:w="3119" w:type="dxa"/>
            <w:noWrap/>
            <w:hideMark/>
          </w:tcPr>
          <w:p w14:paraId="252BD574" w14:textId="77777777" w:rsidR="00241DF0" w:rsidRPr="00241DF0" w:rsidRDefault="00241DF0">
            <w:r w:rsidRPr="00241DF0">
              <w:t>Correction to default configuration of SI-RequestConfig</w:t>
            </w:r>
          </w:p>
        </w:tc>
        <w:tc>
          <w:tcPr>
            <w:tcW w:w="3049" w:type="dxa"/>
            <w:noWrap/>
            <w:hideMark/>
          </w:tcPr>
          <w:p w14:paraId="1DA88CF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A32591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916BCD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DE16F2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C717F7D" w14:textId="77777777" w:rsidR="00241DF0" w:rsidRPr="00241DF0" w:rsidRDefault="00241DF0">
            <w:r w:rsidRPr="00241DF0">
              <w:t>NR_cov_enh2-UEConTest</w:t>
            </w:r>
          </w:p>
        </w:tc>
        <w:tc>
          <w:tcPr>
            <w:tcW w:w="680" w:type="dxa"/>
            <w:noWrap/>
            <w:hideMark/>
          </w:tcPr>
          <w:p w14:paraId="493495DB" w14:textId="77777777" w:rsidR="00241DF0" w:rsidRPr="00241DF0" w:rsidRDefault="00241DF0">
            <w:r w:rsidRPr="00241DF0">
              <w:t>3372</w:t>
            </w:r>
          </w:p>
        </w:tc>
        <w:tc>
          <w:tcPr>
            <w:tcW w:w="637" w:type="dxa"/>
            <w:noWrap/>
            <w:hideMark/>
          </w:tcPr>
          <w:p w14:paraId="0165DC4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C09B4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1307C8" w14:textId="77777777" w:rsidR="00241DF0" w:rsidRPr="00241DF0" w:rsidRDefault="00241DF0">
            <w:r w:rsidRPr="00241DF0">
              <w:t>RP-242707</w:t>
            </w:r>
          </w:p>
        </w:tc>
      </w:tr>
      <w:tr w:rsidR="004F179A" w:rsidRPr="00241DF0" w14:paraId="41EE209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575E6A" w14:textId="77777777" w:rsidR="00241DF0" w:rsidRPr="00241DF0" w:rsidRDefault="00241DF0">
            <w:r w:rsidRPr="00241DF0">
              <w:t>R5-246760</w:t>
            </w:r>
          </w:p>
        </w:tc>
        <w:tc>
          <w:tcPr>
            <w:tcW w:w="3119" w:type="dxa"/>
            <w:noWrap/>
            <w:hideMark/>
          </w:tcPr>
          <w:p w14:paraId="1ACDC8E0" w14:textId="77777777" w:rsidR="00241DF0" w:rsidRPr="00241DF0" w:rsidRDefault="00241DF0">
            <w:r w:rsidRPr="00241DF0">
              <w:t>Correction to applicability for coverage enhancement SIG test case 7.1.1.1.18 - Msg3 repetition</w:t>
            </w:r>
          </w:p>
        </w:tc>
        <w:tc>
          <w:tcPr>
            <w:tcW w:w="3049" w:type="dxa"/>
            <w:noWrap/>
            <w:hideMark/>
          </w:tcPr>
          <w:p w14:paraId="639FEDF9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A7DDEE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DD0136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1E843E6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25B8BDA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D110323" w14:textId="77777777" w:rsidR="00241DF0" w:rsidRPr="00241DF0" w:rsidRDefault="00241DF0">
            <w:r w:rsidRPr="00241DF0">
              <w:t>0529</w:t>
            </w:r>
          </w:p>
        </w:tc>
        <w:tc>
          <w:tcPr>
            <w:tcW w:w="637" w:type="dxa"/>
            <w:noWrap/>
            <w:hideMark/>
          </w:tcPr>
          <w:p w14:paraId="30B2207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C95664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809558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06D8903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662A75" w14:textId="77777777" w:rsidR="00241DF0" w:rsidRPr="00241DF0" w:rsidRDefault="00241DF0">
            <w:r w:rsidRPr="00241DF0">
              <w:lastRenderedPageBreak/>
              <w:t>R5-246763</w:t>
            </w:r>
          </w:p>
        </w:tc>
        <w:tc>
          <w:tcPr>
            <w:tcW w:w="3119" w:type="dxa"/>
            <w:noWrap/>
            <w:hideMark/>
          </w:tcPr>
          <w:p w14:paraId="5577BB45" w14:textId="77777777" w:rsidR="00241DF0" w:rsidRPr="00241DF0" w:rsidRDefault="00241DF0">
            <w:r w:rsidRPr="00241DF0">
              <w:t>Cleanup of editors note in NR-U Tx test cases</w:t>
            </w:r>
          </w:p>
        </w:tc>
        <w:tc>
          <w:tcPr>
            <w:tcW w:w="3049" w:type="dxa"/>
            <w:noWrap/>
            <w:hideMark/>
          </w:tcPr>
          <w:p w14:paraId="6D582E10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D65316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24FDA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C24DE2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6AF46E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B2FE246" w14:textId="77777777" w:rsidR="00241DF0" w:rsidRPr="00241DF0" w:rsidRDefault="00241DF0">
            <w:r w:rsidRPr="00241DF0">
              <w:t>3061</w:t>
            </w:r>
          </w:p>
        </w:tc>
        <w:tc>
          <w:tcPr>
            <w:tcW w:w="637" w:type="dxa"/>
            <w:noWrap/>
            <w:hideMark/>
          </w:tcPr>
          <w:p w14:paraId="070867C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81262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A1E4F0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48B735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D20B32B" w14:textId="77777777" w:rsidR="00241DF0" w:rsidRPr="00241DF0" w:rsidRDefault="00241DF0">
            <w:r w:rsidRPr="00241DF0">
              <w:t>R5-246764</w:t>
            </w:r>
          </w:p>
        </w:tc>
        <w:tc>
          <w:tcPr>
            <w:tcW w:w="3119" w:type="dxa"/>
            <w:noWrap/>
            <w:hideMark/>
          </w:tcPr>
          <w:p w14:paraId="2A864CC4" w14:textId="77777777" w:rsidR="00241DF0" w:rsidRPr="00241DF0" w:rsidRDefault="00241DF0">
            <w:r w:rsidRPr="00241DF0">
              <w:t>Updates in NR-U MPR test case</w:t>
            </w:r>
          </w:p>
        </w:tc>
        <w:tc>
          <w:tcPr>
            <w:tcW w:w="3049" w:type="dxa"/>
            <w:noWrap/>
            <w:hideMark/>
          </w:tcPr>
          <w:p w14:paraId="7D3BD45D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52E0A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66611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CA8A42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CAD2C8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A911247" w14:textId="77777777" w:rsidR="00241DF0" w:rsidRPr="00241DF0" w:rsidRDefault="00241DF0">
            <w:r w:rsidRPr="00241DF0">
              <w:t>3062</w:t>
            </w:r>
          </w:p>
        </w:tc>
        <w:tc>
          <w:tcPr>
            <w:tcW w:w="637" w:type="dxa"/>
            <w:noWrap/>
            <w:hideMark/>
          </w:tcPr>
          <w:p w14:paraId="7A76F73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0F71F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8D8F16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4C796ED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781E409" w14:textId="77777777" w:rsidR="00241DF0" w:rsidRPr="00241DF0" w:rsidRDefault="00241DF0">
            <w:r w:rsidRPr="00241DF0">
              <w:t>R5-246766</w:t>
            </w:r>
          </w:p>
        </w:tc>
        <w:tc>
          <w:tcPr>
            <w:tcW w:w="3119" w:type="dxa"/>
            <w:noWrap/>
            <w:hideMark/>
          </w:tcPr>
          <w:p w14:paraId="0D1611AD" w14:textId="77777777" w:rsidR="00241DF0" w:rsidRPr="00241DF0" w:rsidRDefault="00241DF0">
            <w:r w:rsidRPr="00241DF0">
              <w:t>Core spec alignment, addition of applicability of requirements for eRedCap for CSI test cases</w:t>
            </w:r>
          </w:p>
        </w:tc>
        <w:tc>
          <w:tcPr>
            <w:tcW w:w="3049" w:type="dxa"/>
            <w:noWrap/>
            <w:hideMark/>
          </w:tcPr>
          <w:p w14:paraId="22B0DC9C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442FFA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56D39A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1300B9A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DEF524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0D6F25C5" w14:textId="77777777" w:rsidR="00241DF0" w:rsidRPr="00241DF0" w:rsidRDefault="00241DF0">
            <w:r w:rsidRPr="00241DF0">
              <w:t>0890</w:t>
            </w:r>
          </w:p>
        </w:tc>
        <w:tc>
          <w:tcPr>
            <w:tcW w:w="637" w:type="dxa"/>
            <w:noWrap/>
            <w:hideMark/>
          </w:tcPr>
          <w:p w14:paraId="7C08B92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5B4DF8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6F0BC6D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3A8FB29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9E5F15" w14:textId="77777777" w:rsidR="00241DF0" w:rsidRPr="00241DF0" w:rsidRDefault="00241DF0">
            <w:r w:rsidRPr="00241DF0">
              <w:t>R5-246767</w:t>
            </w:r>
          </w:p>
        </w:tc>
        <w:tc>
          <w:tcPr>
            <w:tcW w:w="3119" w:type="dxa"/>
            <w:noWrap/>
            <w:hideMark/>
          </w:tcPr>
          <w:p w14:paraId="7BB2AA2D" w14:textId="77777777" w:rsidR="00241DF0" w:rsidRPr="00241DF0" w:rsidRDefault="00241DF0">
            <w:r w:rsidRPr="00241DF0">
              <w:t>Updates in test case 5.2.1.1.2</w:t>
            </w:r>
          </w:p>
        </w:tc>
        <w:tc>
          <w:tcPr>
            <w:tcW w:w="3049" w:type="dxa"/>
            <w:noWrap/>
            <w:hideMark/>
          </w:tcPr>
          <w:p w14:paraId="103782BA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38CFC3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B56284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039117D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4BEA7E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2B6FE9BD" w14:textId="77777777" w:rsidR="00241DF0" w:rsidRPr="00241DF0" w:rsidRDefault="00241DF0">
            <w:r w:rsidRPr="00241DF0">
              <w:t>0891</w:t>
            </w:r>
          </w:p>
        </w:tc>
        <w:tc>
          <w:tcPr>
            <w:tcW w:w="637" w:type="dxa"/>
            <w:noWrap/>
            <w:hideMark/>
          </w:tcPr>
          <w:p w14:paraId="7F66B9A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EDD64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9430125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36D9014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C450DC" w14:textId="77777777" w:rsidR="00241DF0" w:rsidRPr="00241DF0" w:rsidRDefault="00241DF0">
            <w:r w:rsidRPr="00241DF0">
              <w:t>R5-246773</w:t>
            </w:r>
          </w:p>
        </w:tc>
        <w:tc>
          <w:tcPr>
            <w:tcW w:w="3119" w:type="dxa"/>
            <w:noWrap/>
            <w:hideMark/>
          </w:tcPr>
          <w:p w14:paraId="475ECC42" w14:textId="77777777" w:rsidR="00241DF0" w:rsidRPr="00241DF0" w:rsidRDefault="00241DF0">
            <w:r w:rsidRPr="00241DF0">
              <w:t>Addition of new test case 6.2.1.1.2.2 1Rx FDD FR1 periodic wideband CQI reporting under fading conditions for eRedCap</w:t>
            </w:r>
          </w:p>
        </w:tc>
        <w:tc>
          <w:tcPr>
            <w:tcW w:w="3049" w:type="dxa"/>
            <w:noWrap/>
            <w:hideMark/>
          </w:tcPr>
          <w:p w14:paraId="1ACECCA1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52EA10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E32862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6D9117F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510278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28D8A829" w14:textId="77777777" w:rsidR="00241DF0" w:rsidRPr="00241DF0" w:rsidRDefault="00241DF0">
            <w:r w:rsidRPr="00241DF0">
              <w:t>0893</w:t>
            </w:r>
          </w:p>
        </w:tc>
        <w:tc>
          <w:tcPr>
            <w:tcW w:w="637" w:type="dxa"/>
            <w:noWrap/>
            <w:hideMark/>
          </w:tcPr>
          <w:p w14:paraId="1AB7FC6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F5A7DD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998D92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73E5265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E135969" w14:textId="77777777" w:rsidR="00241DF0" w:rsidRPr="00241DF0" w:rsidRDefault="00241DF0">
            <w:r w:rsidRPr="00241DF0">
              <w:t>R5-246774</w:t>
            </w:r>
          </w:p>
        </w:tc>
        <w:tc>
          <w:tcPr>
            <w:tcW w:w="3119" w:type="dxa"/>
            <w:noWrap/>
            <w:hideMark/>
          </w:tcPr>
          <w:p w14:paraId="0759EFB5" w14:textId="77777777" w:rsidR="00241DF0" w:rsidRPr="00241DF0" w:rsidRDefault="00241DF0">
            <w:r w:rsidRPr="00241DF0">
              <w:t>Addition of new test case 6.2.1.2.1.2 1Rx TDD FR1 periodic CQI reporting under AWGN conditions for eRedCap</w:t>
            </w:r>
          </w:p>
        </w:tc>
        <w:tc>
          <w:tcPr>
            <w:tcW w:w="3049" w:type="dxa"/>
            <w:noWrap/>
            <w:hideMark/>
          </w:tcPr>
          <w:p w14:paraId="204DAF1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D5D8AA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89E0768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218F04A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6B2A61C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0E9B2411" w14:textId="77777777" w:rsidR="00241DF0" w:rsidRPr="00241DF0" w:rsidRDefault="00241DF0">
            <w:r w:rsidRPr="00241DF0">
              <w:t>0894</w:t>
            </w:r>
          </w:p>
        </w:tc>
        <w:tc>
          <w:tcPr>
            <w:tcW w:w="637" w:type="dxa"/>
            <w:noWrap/>
            <w:hideMark/>
          </w:tcPr>
          <w:p w14:paraId="70C353E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759EF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5FC3BF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77FC2C6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FCBB09" w14:textId="77777777" w:rsidR="00241DF0" w:rsidRPr="00241DF0" w:rsidRDefault="00241DF0">
            <w:r w:rsidRPr="00241DF0">
              <w:t>R5-246775</w:t>
            </w:r>
          </w:p>
        </w:tc>
        <w:tc>
          <w:tcPr>
            <w:tcW w:w="3119" w:type="dxa"/>
            <w:noWrap/>
            <w:hideMark/>
          </w:tcPr>
          <w:p w14:paraId="52A0239B" w14:textId="77777777" w:rsidR="00241DF0" w:rsidRPr="00241DF0" w:rsidRDefault="00241DF0">
            <w:r w:rsidRPr="00241DF0">
              <w:t>Addition of MU and TT for newly introduced eRedCap test cases</w:t>
            </w:r>
          </w:p>
        </w:tc>
        <w:tc>
          <w:tcPr>
            <w:tcW w:w="3049" w:type="dxa"/>
            <w:noWrap/>
            <w:hideMark/>
          </w:tcPr>
          <w:p w14:paraId="6482DB41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8DA3EE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AD530E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7F58203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D8DFE7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05129FED" w14:textId="77777777" w:rsidR="00241DF0" w:rsidRPr="00241DF0" w:rsidRDefault="00241DF0">
            <w:r w:rsidRPr="00241DF0">
              <w:t>0895</w:t>
            </w:r>
          </w:p>
        </w:tc>
        <w:tc>
          <w:tcPr>
            <w:tcW w:w="637" w:type="dxa"/>
            <w:noWrap/>
            <w:hideMark/>
          </w:tcPr>
          <w:p w14:paraId="368DF61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F2632D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78FFD9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406C886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3F6B85" w14:textId="77777777" w:rsidR="00241DF0" w:rsidRPr="00241DF0" w:rsidRDefault="00241DF0">
            <w:r w:rsidRPr="00241DF0">
              <w:t>R5-246776</w:t>
            </w:r>
          </w:p>
        </w:tc>
        <w:tc>
          <w:tcPr>
            <w:tcW w:w="3119" w:type="dxa"/>
            <w:noWrap/>
            <w:hideMark/>
          </w:tcPr>
          <w:p w14:paraId="3C0C7E8B" w14:textId="77777777" w:rsidR="00241DF0" w:rsidRPr="00241DF0" w:rsidRDefault="00241DF0">
            <w:r w:rsidRPr="00241DF0">
              <w:t>Introduction of new RMCs for eRedCap</w:t>
            </w:r>
          </w:p>
        </w:tc>
        <w:tc>
          <w:tcPr>
            <w:tcW w:w="3049" w:type="dxa"/>
            <w:noWrap/>
            <w:hideMark/>
          </w:tcPr>
          <w:p w14:paraId="465F814C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E61E45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826DBF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72B9076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F5F1F5E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3F431E4F" w14:textId="77777777" w:rsidR="00241DF0" w:rsidRPr="00241DF0" w:rsidRDefault="00241DF0">
            <w:r w:rsidRPr="00241DF0">
              <w:t>0896</w:t>
            </w:r>
          </w:p>
        </w:tc>
        <w:tc>
          <w:tcPr>
            <w:tcW w:w="637" w:type="dxa"/>
            <w:noWrap/>
            <w:hideMark/>
          </w:tcPr>
          <w:p w14:paraId="0CEE894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61534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6936A93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5ED921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EB9D30D" w14:textId="77777777" w:rsidR="00241DF0" w:rsidRPr="00241DF0" w:rsidRDefault="00241DF0">
            <w:r w:rsidRPr="00241DF0">
              <w:t>R5-246778</w:t>
            </w:r>
          </w:p>
        </w:tc>
        <w:tc>
          <w:tcPr>
            <w:tcW w:w="3119" w:type="dxa"/>
            <w:noWrap/>
            <w:hideMark/>
          </w:tcPr>
          <w:p w14:paraId="59E26852" w14:textId="77777777" w:rsidR="00241DF0" w:rsidRPr="00241DF0" w:rsidRDefault="00241DF0">
            <w:r w:rsidRPr="00241DF0">
              <w:t>Addition of applicability for new NR-U test case 6.2A.3.1.1_1</w:t>
            </w:r>
          </w:p>
        </w:tc>
        <w:tc>
          <w:tcPr>
            <w:tcW w:w="3049" w:type="dxa"/>
            <w:noWrap/>
            <w:hideMark/>
          </w:tcPr>
          <w:p w14:paraId="5DC90062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67565E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D3945B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FEF328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671A20F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062E474" w14:textId="77777777" w:rsidR="00241DF0" w:rsidRPr="00241DF0" w:rsidRDefault="00241DF0">
            <w:r w:rsidRPr="00241DF0">
              <w:t>0502</w:t>
            </w:r>
          </w:p>
        </w:tc>
        <w:tc>
          <w:tcPr>
            <w:tcW w:w="637" w:type="dxa"/>
            <w:noWrap/>
            <w:hideMark/>
          </w:tcPr>
          <w:p w14:paraId="2CE3092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CE34DA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25C3E6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02631CD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D5C909" w14:textId="77777777" w:rsidR="00241DF0" w:rsidRPr="00241DF0" w:rsidRDefault="00241DF0">
            <w:r w:rsidRPr="00241DF0">
              <w:t>R5-246780</w:t>
            </w:r>
          </w:p>
        </w:tc>
        <w:tc>
          <w:tcPr>
            <w:tcW w:w="3119" w:type="dxa"/>
            <w:noWrap/>
            <w:hideMark/>
          </w:tcPr>
          <w:p w14:paraId="068E4BE5" w14:textId="77777777" w:rsidR="00241DF0" w:rsidRPr="00241DF0" w:rsidRDefault="00241DF0">
            <w:r w:rsidRPr="00241DF0">
              <w:t>Addition of many EN-DC combos to Ch5</w:t>
            </w:r>
          </w:p>
        </w:tc>
        <w:tc>
          <w:tcPr>
            <w:tcW w:w="3049" w:type="dxa"/>
            <w:noWrap/>
            <w:hideMark/>
          </w:tcPr>
          <w:p w14:paraId="1C0239B4" w14:textId="77777777" w:rsidR="00241DF0" w:rsidRPr="00241DF0" w:rsidRDefault="00241DF0">
            <w:r w:rsidRPr="00241DF0">
              <w:t>WE Certification Oy, AT&amp;T</w:t>
            </w:r>
          </w:p>
        </w:tc>
        <w:tc>
          <w:tcPr>
            <w:tcW w:w="920" w:type="dxa"/>
            <w:noWrap/>
            <w:hideMark/>
          </w:tcPr>
          <w:p w14:paraId="3A617AF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B7763A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413F6BC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15BF67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125CA8AA" w14:textId="77777777" w:rsidR="00241DF0" w:rsidRPr="00241DF0" w:rsidRDefault="00241DF0">
            <w:r w:rsidRPr="00241DF0">
              <w:t>1852</w:t>
            </w:r>
          </w:p>
        </w:tc>
        <w:tc>
          <w:tcPr>
            <w:tcW w:w="637" w:type="dxa"/>
            <w:noWrap/>
            <w:hideMark/>
          </w:tcPr>
          <w:p w14:paraId="07BF37D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CEABF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CA71F29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539D039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F575A99" w14:textId="77777777" w:rsidR="00241DF0" w:rsidRPr="00241DF0" w:rsidRDefault="00241DF0">
            <w:r w:rsidRPr="00241DF0">
              <w:t>R5-246781</w:t>
            </w:r>
          </w:p>
        </w:tc>
        <w:tc>
          <w:tcPr>
            <w:tcW w:w="3119" w:type="dxa"/>
            <w:noWrap/>
            <w:hideMark/>
          </w:tcPr>
          <w:p w14:paraId="453B7347" w14:textId="77777777" w:rsidR="00241DF0" w:rsidRPr="00241DF0" w:rsidRDefault="00241DF0">
            <w:r w:rsidRPr="00241DF0">
              <w:t>Addition of configured output power requirements for many EN-DC combos</w:t>
            </w:r>
          </w:p>
        </w:tc>
        <w:tc>
          <w:tcPr>
            <w:tcW w:w="3049" w:type="dxa"/>
            <w:noWrap/>
            <w:hideMark/>
          </w:tcPr>
          <w:p w14:paraId="14C25784" w14:textId="77777777" w:rsidR="00241DF0" w:rsidRPr="00241DF0" w:rsidRDefault="00241DF0">
            <w:r w:rsidRPr="00241DF0">
              <w:t>WE Certification Oy, AT&amp;T</w:t>
            </w:r>
          </w:p>
        </w:tc>
        <w:tc>
          <w:tcPr>
            <w:tcW w:w="920" w:type="dxa"/>
            <w:noWrap/>
            <w:hideMark/>
          </w:tcPr>
          <w:p w14:paraId="6C3C15E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2265E3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3AAB9D3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4BC1CF4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1FAF96C8" w14:textId="77777777" w:rsidR="00241DF0" w:rsidRPr="00241DF0" w:rsidRDefault="00241DF0">
            <w:r w:rsidRPr="00241DF0">
              <w:t>1853</w:t>
            </w:r>
          </w:p>
        </w:tc>
        <w:tc>
          <w:tcPr>
            <w:tcW w:w="637" w:type="dxa"/>
            <w:noWrap/>
            <w:hideMark/>
          </w:tcPr>
          <w:p w14:paraId="2E383DD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EA92A0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BD84CF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51D9196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9FA493" w14:textId="77777777" w:rsidR="00241DF0" w:rsidRPr="00241DF0" w:rsidRDefault="00241DF0">
            <w:r w:rsidRPr="00241DF0">
              <w:lastRenderedPageBreak/>
              <w:t>R5-246782</w:t>
            </w:r>
          </w:p>
        </w:tc>
        <w:tc>
          <w:tcPr>
            <w:tcW w:w="3119" w:type="dxa"/>
            <w:noWrap/>
            <w:hideMark/>
          </w:tcPr>
          <w:p w14:paraId="0C798AC0" w14:textId="77777777" w:rsidR="00241DF0" w:rsidRPr="00241DF0" w:rsidRDefault="00241DF0">
            <w:r w:rsidRPr="00241DF0">
              <w:t>Addition of Rx requirements for many EN-DC combos</w:t>
            </w:r>
          </w:p>
        </w:tc>
        <w:tc>
          <w:tcPr>
            <w:tcW w:w="3049" w:type="dxa"/>
            <w:noWrap/>
            <w:hideMark/>
          </w:tcPr>
          <w:p w14:paraId="2DCC9815" w14:textId="77777777" w:rsidR="00241DF0" w:rsidRPr="00241DF0" w:rsidRDefault="00241DF0">
            <w:r w:rsidRPr="00241DF0">
              <w:t>WE Certification Oy, AT&amp;T</w:t>
            </w:r>
          </w:p>
        </w:tc>
        <w:tc>
          <w:tcPr>
            <w:tcW w:w="920" w:type="dxa"/>
            <w:noWrap/>
            <w:hideMark/>
          </w:tcPr>
          <w:p w14:paraId="32BA6B3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4B0098D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606B47A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EA7CA6D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60D7064" w14:textId="77777777" w:rsidR="00241DF0" w:rsidRPr="00241DF0" w:rsidRDefault="00241DF0">
            <w:r w:rsidRPr="00241DF0">
              <w:t>1854</w:t>
            </w:r>
          </w:p>
        </w:tc>
        <w:tc>
          <w:tcPr>
            <w:tcW w:w="637" w:type="dxa"/>
            <w:noWrap/>
            <w:hideMark/>
          </w:tcPr>
          <w:p w14:paraId="5C9DA06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1F04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EA695F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27D1277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B097F4" w14:textId="77777777" w:rsidR="00241DF0" w:rsidRPr="00241DF0" w:rsidRDefault="00241DF0">
            <w:r w:rsidRPr="00241DF0">
              <w:t>R5-246785</w:t>
            </w:r>
          </w:p>
        </w:tc>
        <w:tc>
          <w:tcPr>
            <w:tcW w:w="3119" w:type="dxa"/>
            <w:noWrap/>
            <w:hideMark/>
          </w:tcPr>
          <w:p w14:paraId="61C23811" w14:textId="77777777" w:rsidR="00241DF0" w:rsidRPr="00241DF0" w:rsidRDefault="00241DF0">
            <w:r w:rsidRPr="00241DF0">
              <w:t>Addition of many 3 band EN-DC combos</w:t>
            </w:r>
          </w:p>
        </w:tc>
        <w:tc>
          <w:tcPr>
            <w:tcW w:w="3049" w:type="dxa"/>
            <w:noWrap/>
            <w:hideMark/>
          </w:tcPr>
          <w:p w14:paraId="72EDC881" w14:textId="77777777" w:rsidR="00241DF0" w:rsidRPr="00241DF0" w:rsidRDefault="00241DF0">
            <w:r w:rsidRPr="00241DF0">
              <w:t>WE Certification Oy, AT&amp;T</w:t>
            </w:r>
          </w:p>
        </w:tc>
        <w:tc>
          <w:tcPr>
            <w:tcW w:w="920" w:type="dxa"/>
            <w:noWrap/>
            <w:hideMark/>
          </w:tcPr>
          <w:p w14:paraId="6C52ADC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AE2A768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43D061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1F7ADE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6B980AC" w14:textId="77777777" w:rsidR="00241DF0" w:rsidRPr="00241DF0" w:rsidRDefault="00241DF0">
            <w:r w:rsidRPr="00241DF0">
              <w:t>3374</w:t>
            </w:r>
          </w:p>
        </w:tc>
        <w:tc>
          <w:tcPr>
            <w:tcW w:w="637" w:type="dxa"/>
            <w:noWrap/>
            <w:hideMark/>
          </w:tcPr>
          <w:p w14:paraId="258A212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F26806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318C1D7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0AA4D8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E35885" w14:textId="77777777" w:rsidR="00241DF0" w:rsidRPr="00241DF0" w:rsidRDefault="00241DF0">
            <w:r w:rsidRPr="00241DF0">
              <w:t>R5-246788</w:t>
            </w:r>
          </w:p>
        </w:tc>
        <w:tc>
          <w:tcPr>
            <w:tcW w:w="3119" w:type="dxa"/>
            <w:noWrap/>
            <w:hideMark/>
          </w:tcPr>
          <w:p w14:paraId="35C7B5D1" w14:textId="77777777" w:rsidR="00241DF0" w:rsidRPr="00241DF0" w:rsidRDefault="00241DF0">
            <w:r w:rsidRPr="00241DF0">
              <w:t>Addition of many EN-DC combos applicability declaration</w:t>
            </w:r>
          </w:p>
        </w:tc>
        <w:tc>
          <w:tcPr>
            <w:tcW w:w="3049" w:type="dxa"/>
            <w:noWrap/>
            <w:hideMark/>
          </w:tcPr>
          <w:p w14:paraId="4996E20D" w14:textId="77777777" w:rsidR="00241DF0" w:rsidRPr="00241DF0" w:rsidRDefault="00241DF0">
            <w:r w:rsidRPr="00241DF0">
              <w:t>WE Certification Oy, AT&amp;T</w:t>
            </w:r>
          </w:p>
        </w:tc>
        <w:tc>
          <w:tcPr>
            <w:tcW w:w="920" w:type="dxa"/>
            <w:noWrap/>
            <w:hideMark/>
          </w:tcPr>
          <w:p w14:paraId="2D042E6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762906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41096B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727B30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1ECCDAF" w14:textId="77777777" w:rsidR="00241DF0" w:rsidRPr="00241DF0" w:rsidRDefault="00241DF0">
            <w:r w:rsidRPr="00241DF0">
              <w:t>0732</w:t>
            </w:r>
          </w:p>
        </w:tc>
        <w:tc>
          <w:tcPr>
            <w:tcW w:w="637" w:type="dxa"/>
            <w:noWrap/>
            <w:hideMark/>
          </w:tcPr>
          <w:p w14:paraId="049B85F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D6F5B4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0E7B82" w14:textId="77777777" w:rsidR="00241DF0" w:rsidRPr="00241DF0" w:rsidRDefault="00241DF0">
            <w:r w:rsidRPr="00241DF0">
              <w:t>RP-242665</w:t>
            </w:r>
          </w:p>
        </w:tc>
      </w:tr>
      <w:tr w:rsidR="004F179A" w:rsidRPr="00241DF0" w14:paraId="29A2DDB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083D80" w14:textId="77777777" w:rsidR="00241DF0" w:rsidRPr="00241DF0" w:rsidRDefault="00241DF0">
            <w:r w:rsidRPr="00241DF0">
              <w:t>R5-246789</w:t>
            </w:r>
          </w:p>
        </w:tc>
        <w:tc>
          <w:tcPr>
            <w:tcW w:w="3119" w:type="dxa"/>
            <w:noWrap/>
            <w:hideMark/>
          </w:tcPr>
          <w:p w14:paraId="642C512F" w14:textId="77777777" w:rsidR="00241DF0" w:rsidRPr="00241DF0" w:rsidRDefault="00241DF0">
            <w:r w:rsidRPr="00241DF0">
              <w:t>Addition of many PC2 EN-DC combos to Ch5</w:t>
            </w:r>
          </w:p>
        </w:tc>
        <w:tc>
          <w:tcPr>
            <w:tcW w:w="3049" w:type="dxa"/>
            <w:noWrap/>
            <w:hideMark/>
          </w:tcPr>
          <w:p w14:paraId="13335151" w14:textId="77777777" w:rsidR="00241DF0" w:rsidRPr="00241DF0" w:rsidRDefault="00241DF0">
            <w:r w:rsidRPr="00241DF0">
              <w:t>WE Certification Oy, AT&amp;T, FirstNet</w:t>
            </w:r>
          </w:p>
        </w:tc>
        <w:tc>
          <w:tcPr>
            <w:tcW w:w="920" w:type="dxa"/>
            <w:noWrap/>
            <w:hideMark/>
          </w:tcPr>
          <w:p w14:paraId="2FA8238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06899C9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27E08B6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C5026DC" w14:textId="77777777" w:rsidR="00241DF0" w:rsidRPr="00241DF0" w:rsidRDefault="00241DF0">
            <w:r w:rsidRPr="00241DF0">
              <w:t>HPUE_NR_CADC_NR_LTE_DC_R18-UEConTest</w:t>
            </w:r>
          </w:p>
        </w:tc>
        <w:tc>
          <w:tcPr>
            <w:tcW w:w="680" w:type="dxa"/>
            <w:noWrap/>
            <w:hideMark/>
          </w:tcPr>
          <w:p w14:paraId="59EFB437" w14:textId="77777777" w:rsidR="00241DF0" w:rsidRPr="00241DF0" w:rsidRDefault="00241DF0">
            <w:r w:rsidRPr="00241DF0">
              <w:t>1856</w:t>
            </w:r>
          </w:p>
        </w:tc>
        <w:tc>
          <w:tcPr>
            <w:tcW w:w="637" w:type="dxa"/>
            <w:noWrap/>
            <w:hideMark/>
          </w:tcPr>
          <w:p w14:paraId="5BE18A3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67FE02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C639C4" w14:textId="77777777" w:rsidR="00241DF0" w:rsidRPr="00241DF0" w:rsidRDefault="00241DF0">
            <w:r w:rsidRPr="00241DF0">
              <w:t>RP-242693</w:t>
            </w:r>
          </w:p>
        </w:tc>
      </w:tr>
      <w:tr w:rsidR="004F179A" w:rsidRPr="00241DF0" w14:paraId="6B6D64E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2049DC" w14:textId="77777777" w:rsidR="00241DF0" w:rsidRPr="00241DF0" w:rsidRDefault="00241DF0">
            <w:r w:rsidRPr="00241DF0">
              <w:t>R5-246790</w:t>
            </w:r>
          </w:p>
        </w:tc>
        <w:tc>
          <w:tcPr>
            <w:tcW w:w="3119" w:type="dxa"/>
            <w:noWrap/>
            <w:hideMark/>
          </w:tcPr>
          <w:p w14:paraId="39BE6659" w14:textId="77777777" w:rsidR="00241DF0" w:rsidRPr="00241DF0" w:rsidRDefault="00241DF0">
            <w:r w:rsidRPr="00241DF0">
              <w:t>Addition of many PC2 EN-DC combos reference sensitivity test</w:t>
            </w:r>
          </w:p>
        </w:tc>
        <w:tc>
          <w:tcPr>
            <w:tcW w:w="3049" w:type="dxa"/>
            <w:noWrap/>
            <w:hideMark/>
          </w:tcPr>
          <w:p w14:paraId="58692D9C" w14:textId="77777777" w:rsidR="00241DF0" w:rsidRPr="00241DF0" w:rsidRDefault="00241DF0">
            <w:r w:rsidRPr="00241DF0">
              <w:t>WE Certification Oy, AT&amp;T, FirstNet</w:t>
            </w:r>
          </w:p>
        </w:tc>
        <w:tc>
          <w:tcPr>
            <w:tcW w:w="920" w:type="dxa"/>
            <w:noWrap/>
            <w:hideMark/>
          </w:tcPr>
          <w:p w14:paraId="3E3095A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E9D825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6E15F1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D6624C" w14:textId="77777777" w:rsidR="00241DF0" w:rsidRPr="00241DF0" w:rsidRDefault="00241DF0">
            <w:r w:rsidRPr="00241DF0">
              <w:t>HPUE_NR_CADC_NR_LTE_DC_R18-UEConTest</w:t>
            </w:r>
          </w:p>
        </w:tc>
        <w:tc>
          <w:tcPr>
            <w:tcW w:w="680" w:type="dxa"/>
            <w:noWrap/>
            <w:hideMark/>
          </w:tcPr>
          <w:p w14:paraId="6D85E349" w14:textId="77777777" w:rsidR="00241DF0" w:rsidRPr="00241DF0" w:rsidRDefault="00241DF0">
            <w:r w:rsidRPr="00241DF0">
              <w:t>1857</w:t>
            </w:r>
          </w:p>
        </w:tc>
        <w:tc>
          <w:tcPr>
            <w:tcW w:w="637" w:type="dxa"/>
            <w:noWrap/>
            <w:hideMark/>
          </w:tcPr>
          <w:p w14:paraId="446D540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13CF7E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FEC8E3" w14:textId="77777777" w:rsidR="00241DF0" w:rsidRPr="00241DF0" w:rsidRDefault="00241DF0">
            <w:r w:rsidRPr="00241DF0">
              <w:t>RP-242693</w:t>
            </w:r>
          </w:p>
        </w:tc>
      </w:tr>
      <w:tr w:rsidR="004F179A" w:rsidRPr="00241DF0" w14:paraId="284B4A2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C429B0" w14:textId="77777777" w:rsidR="00241DF0" w:rsidRPr="00241DF0" w:rsidRDefault="00241DF0">
            <w:r w:rsidRPr="00241DF0">
              <w:t>R5-246797</w:t>
            </w:r>
          </w:p>
        </w:tc>
        <w:tc>
          <w:tcPr>
            <w:tcW w:w="3119" w:type="dxa"/>
            <w:noWrap/>
            <w:hideMark/>
          </w:tcPr>
          <w:p w14:paraId="26801AE2" w14:textId="77777777" w:rsidR="00241DF0" w:rsidRPr="00241DF0" w:rsidRDefault="00241DF0">
            <w:r w:rsidRPr="00241DF0">
              <w:t>Test Tolerance analysis for FR1 NR-U Intra-frequency handover known target cell tests 11.2.1.1.</w:t>
            </w:r>
          </w:p>
        </w:tc>
        <w:tc>
          <w:tcPr>
            <w:tcW w:w="3049" w:type="dxa"/>
            <w:noWrap/>
            <w:hideMark/>
          </w:tcPr>
          <w:p w14:paraId="1B9410B1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2703C0F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60F001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883B1A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F42FCBB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7E65A18" w14:textId="77777777" w:rsidR="00241DF0" w:rsidRPr="00241DF0" w:rsidRDefault="00241DF0">
            <w:r w:rsidRPr="00241DF0">
              <w:t>0875</w:t>
            </w:r>
          </w:p>
        </w:tc>
        <w:tc>
          <w:tcPr>
            <w:tcW w:w="637" w:type="dxa"/>
            <w:noWrap/>
            <w:hideMark/>
          </w:tcPr>
          <w:p w14:paraId="7B1AFB1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520BB2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B816B0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5EC1FD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67DF47" w14:textId="77777777" w:rsidR="00241DF0" w:rsidRPr="00241DF0" w:rsidRDefault="00241DF0">
            <w:r w:rsidRPr="00241DF0">
              <w:t>R5-246798</w:t>
            </w:r>
          </w:p>
        </w:tc>
        <w:tc>
          <w:tcPr>
            <w:tcW w:w="3119" w:type="dxa"/>
            <w:noWrap/>
            <w:hideMark/>
          </w:tcPr>
          <w:p w14:paraId="0AED9A56" w14:textId="77777777" w:rsidR="00241DF0" w:rsidRPr="00241DF0" w:rsidRDefault="00241DF0">
            <w:r w:rsidRPr="00241DF0">
              <w:t>Test Tolerance analysis for FR1 NR-U Intra-frequency handover unknown target cell tests 11.2.1.2.</w:t>
            </w:r>
          </w:p>
        </w:tc>
        <w:tc>
          <w:tcPr>
            <w:tcW w:w="3049" w:type="dxa"/>
            <w:noWrap/>
            <w:hideMark/>
          </w:tcPr>
          <w:p w14:paraId="58468C50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1854B0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41456A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B4C32D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47E9A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2DA98CF" w14:textId="77777777" w:rsidR="00241DF0" w:rsidRPr="00241DF0" w:rsidRDefault="00241DF0">
            <w:r w:rsidRPr="00241DF0">
              <w:t>0876</w:t>
            </w:r>
          </w:p>
        </w:tc>
        <w:tc>
          <w:tcPr>
            <w:tcW w:w="637" w:type="dxa"/>
            <w:noWrap/>
            <w:hideMark/>
          </w:tcPr>
          <w:p w14:paraId="5725167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4DAAD5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38B69A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5D02D3F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1A68E9" w14:textId="77777777" w:rsidR="00241DF0" w:rsidRPr="00241DF0" w:rsidRDefault="00241DF0">
            <w:r w:rsidRPr="00241DF0">
              <w:t>R5-246799</w:t>
            </w:r>
          </w:p>
        </w:tc>
        <w:tc>
          <w:tcPr>
            <w:tcW w:w="3119" w:type="dxa"/>
            <w:noWrap/>
            <w:hideMark/>
          </w:tcPr>
          <w:p w14:paraId="37378A03" w14:textId="77777777" w:rsidR="00241DF0" w:rsidRPr="00241DF0" w:rsidRDefault="00241DF0">
            <w:r w:rsidRPr="00241DF0">
              <w:t>Test Tolerance analysis for FR1 NR-U Inter-frequency handover unknown target cell tests 11.2.1.3.</w:t>
            </w:r>
          </w:p>
        </w:tc>
        <w:tc>
          <w:tcPr>
            <w:tcW w:w="3049" w:type="dxa"/>
            <w:noWrap/>
            <w:hideMark/>
          </w:tcPr>
          <w:p w14:paraId="68B666FC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20F820C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0D740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1297B0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F6080E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43DBF7C" w14:textId="77777777" w:rsidR="00241DF0" w:rsidRPr="00241DF0" w:rsidRDefault="00241DF0">
            <w:r w:rsidRPr="00241DF0">
              <w:t>0877</w:t>
            </w:r>
          </w:p>
        </w:tc>
        <w:tc>
          <w:tcPr>
            <w:tcW w:w="637" w:type="dxa"/>
            <w:noWrap/>
            <w:hideMark/>
          </w:tcPr>
          <w:p w14:paraId="0FE7E04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93AA4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4F95A1D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4100379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8A84DE" w14:textId="77777777" w:rsidR="00241DF0" w:rsidRPr="00241DF0" w:rsidRDefault="00241DF0">
            <w:r w:rsidRPr="00241DF0">
              <w:t>R5-246803</w:t>
            </w:r>
          </w:p>
        </w:tc>
        <w:tc>
          <w:tcPr>
            <w:tcW w:w="3119" w:type="dxa"/>
            <w:noWrap/>
            <w:hideMark/>
          </w:tcPr>
          <w:p w14:paraId="6D182631" w14:textId="77777777" w:rsidR="00241DF0" w:rsidRPr="00241DF0" w:rsidRDefault="00241DF0">
            <w:r w:rsidRPr="00241DF0">
              <w:t>Test Tolerance analysis for FR1 NR-U Inter-rat handover to known EUTRAN target cell tests 11.2.1.7.</w:t>
            </w:r>
          </w:p>
        </w:tc>
        <w:tc>
          <w:tcPr>
            <w:tcW w:w="3049" w:type="dxa"/>
            <w:noWrap/>
            <w:hideMark/>
          </w:tcPr>
          <w:p w14:paraId="527E1512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640F5DA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89EB53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215A67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39F2E57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CC1B205" w14:textId="77777777" w:rsidR="00241DF0" w:rsidRPr="00241DF0" w:rsidRDefault="00241DF0">
            <w:r w:rsidRPr="00241DF0">
              <w:t>0881</w:t>
            </w:r>
          </w:p>
        </w:tc>
        <w:tc>
          <w:tcPr>
            <w:tcW w:w="637" w:type="dxa"/>
            <w:noWrap/>
            <w:hideMark/>
          </w:tcPr>
          <w:p w14:paraId="5DD751A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864DDA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98CD13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5FEEFA8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611543" w14:textId="77777777" w:rsidR="00241DF0" w:rsidRPr="00241DF0" w:rsidRDefault="00241DF0">
            <w:r w:rsidRPr="00241DF0">
              <w:t>R5-246804</w:t>
            </w:r>
          </w:p>
        </w:tc>
        <w:tc>
          <w:tcPr>
            <w:tcW w:w="3119" w:type="dxa"/>
            <w:noWrap/>
            <w:hideMark/>
          </w:tcPr>
          <w:p w14:paraId="677985C7" w14:textId="77777777" w:rsidR="00241DF0" w:rsidRPr="00241DF0" w:rsidRDefault="00241DF0">
            <w:r w:rsidRPr="00241DF0">
              <w:t>Test Tolerance analysis for FR1 NR-U Inter-rat handover to unknown EUTRAN target cell tests 11.2.1.8.</w:t>
            </w:r>
          </w:p>
        </w:tc>
        <w:tc>
          <w:tcPr>
            <w:tcW w:w="3049" w:type="dxa"/>
            <w:noWrap/>
            <w:hideMark/>
          </w:tcPr>
          <w:p w14:paraId="3C0E0659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40E6463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202B4E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62A373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C93FCD7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245773C3" w14:textId="77777777" w:rsidR="00241DF0" w:rsidRPr="00241DF0" w:rsidRDefault="00241DF0">
            <w:r w:rsidRPr="00241DF0">
              <w:t>0882</w:t>
            </w:r>
          </w:p>
        </w:tc>
        <w:tc>
          <w:tcPr>
            <w:tcW w:w="637" w:type="dxa"/>
            <w:noWrap/>
            <w:hideMark/>
          </w:tcPr>
          <w:p w14:paraId="4A00C76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AEE59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E9FF2B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66C76F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0DC1B7" w14:textId="77777777" w:rsidR="00241DF0" w:rsidRPr="00241DF0" w:rsidRDefault="00241DF0">
            <w:r w:rsidRPr="00241DF0">
              <w:lastRenderedPageBreak/>
              <w:t>R5-246806</w:t>
            </w:r>
          </w:p>
        </w:tc>
        <w:tc>
          <w:tcPr>
            <w:tcW w:w="3119" w:type="dxa"/>
            <w:noWrap/>
            <w:hideMark/>
          </w:tcPr>
          <w:p w14:paraId="20CD7DEC" w14:textId="77777777" w:rsidR="00241DF0" w:rsidRPr="00241DF0" w:rsidRDefault="00241DF0">
            <w:r w:rsidRPr="00241DF0">
              <w:t>Test Tolerance analysis for FR1 NR-U inter-frequency RRC Re-establishment tests 11.2.2.1.2.</w:t>
            </w:r>
          </w:p>
        </w:tc>
        <w:tc>
          <w:tcPr>
            <w:tcW w:w="3049" w:type="dxa"/>
            <w:noWrap/>
            <w:hideMark/>
          </w:tcPr>
          <w:p w14:paraId="066484B4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05DBAB0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73D9671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0C157E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455ED2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2F776F25" w14:textId="77777777" w:rsidR="00241DF0" w:rsidRPr="00241DF0" w:rsidRDefault="00241DF0">
            <w:r w:rsidRPr="00241DF0">
              <w:t>0884</w:t>
            </w:r>
          </w:p>
        </w:tc>
        <w:tc>
          <w:tcPr>
            <w:tcW w:w="637" w:type="dxa"/>
            <w:noWrap/>
            <w:hideMark/>
          </w:tcPr>
          <w:p w14:paraId="13EFBBF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F0A4D7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4BAA0B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5E8824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FDB261" w14:textId="77777777" w:rsidR="00241DF0" w:rsidRPr="00241DF0" w:rsidRDefault="00241DF0">
            <w:r w:rsidRPr="00241DF0">
              <w:t>R5-246808</w:t>
            </w:r>
          </w:p>
        </w:tc>
        <w:tc>
          <w:tcPr>
            <w:tcW w:w="3119" w:type="dxa"/>
            <w:noWrap/>
            <w:hideMark/>
          </w:tcPr>
          <w:p w14:paraId="1EB0F1BB" w14:textId="77777777" w:rsidR="00241DF0" w:rsidRPr="00241DF0" w:rsidRDefault="00241DF0">
            <w:r w:rsidRPr="00241DF0">
              <w:t>Test Tolerance analysis for FR1 NR-U inter-frequency RRC Re-establishment to target cell under CCA tests 11.2.2.1.4.</w:t>
            </w:r>
          </w:p>
        </w:tc>
        <w:tc>
          <w:tcPr>
            <w:tcW w:w="3049" w:type="dxa"/>
            <w:noWrap/>
            <w:hideMark/>
          </w:tcPr>
          <w:p w14:paraId="05365925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044FF65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AA5BAC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48B96D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A25DF1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9ED39CB" w14:textId="77777777" w:rsidR="00241DF0" w:rsidRPr="00241DF0" w:rsidRDefault="00241DF0">
            <w:r w:rsidRPr="00241DF0">
              <w:t>0886</w:t>
            </w:r>
          </w:p>
        </w:tc>
        <w:tc>
          <w:tcPr>
            <w:tcW w:w="637" w:type="dxa"/>
            <w:noWrap/>
            <w:hideMark/>
          </w:tcPr>
          <w:p w14:paraId="7CCF0DE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E55BCC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38C271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157F974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FA4A5D" w14:textId="77777777" w:rsidR="00241DF0" w:rsidRPr="00241DF0" w:rsidRDefault="00241DF0">
            <w:r w:rsidRPr="00241DF0">
              <w:t>R5-246809</w:t>
            </w:r>
          </w:p>
        </w:tc>
        <w:tc>
          <w:tcPr>
            <w:tcW w:w="3119" w:type="dxa"/>
            <w:noWrap/>
            <w:hideMark/>
          </w:tcPr>
          <w:p w14:paraId="480387BC" w14:textId="77777777" w:rsidR="00241DF0" w:rsidRPr="00241DF0" w:rsidRDefault="00241DF0">
            <w:r w:rsidRPr="00241DF0">
              <w:t>Test Tolerance , Statistical analysis update and core spec alignment to NR-U FR1 E-UTRAN-NR inter-RAT measurements under CCA</w:t>
            </w:r>
          </w:p>
        </w:tc>
        <w:tc>
          <w:tcPr>
            <w:tcW w:w="3049" w:type="dxa"/>
            <w:noWrap/>
            <w:hideMark/>
          </w:tcPr>
          <w:p w14:paraId="4A7B08BE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426DD2A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3707D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C33AAC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52B639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C979268" w14:textId="77777777" w:rsidR="00241DF0" w:rsidRPr="00241DF0" w:rsidRDefault="00241DF0">
            <w:r w:rsidRPr="00241DF0">
              <w:t>3522</w:t>
            </w:r>
          </w:p>
        </w:tc>
        <w:tc>
          <w:tcPr>
            <w:tcW w:w="637" w:type="dxa"/>
            <w:noWrap/>
            <w:hideMark/>
          </w:tcPr>
          <w:p w14:paraId="6DD88CB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9B997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5AE7E9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1115F12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DB837D" w14:textId="77777777" w:rsidR="00241DF0" w:rsidRPr="00241DF0" w:rsidRDefault="00241DF0">
            <w:r w:rsidRPr="00241DF0">
              <w:t>R5-246819</w:t>
            </w:r>
          </w:p>
        </w:tc>
        <w:tc>
          <w:tcPr>
            <w:tcW w:w="3119" w:type="dxa"/>
            <w:noWrap/>
            <w:hideMark/>
          </w:tcPr>
          <w:p w14:paraId="3250468D" w14:textId="77777777" w:rsidR="00241DF0" w:rsidRPr="00241DF0" w:rsidRDefault="00241DF0">
            <w:r w:rsidRPr="00241DF0">
              <w:t>Update applicability for test cases 7.15, 7.17, 7.21 and 7.23</w:t>
            </w:r>
          </w:p>
        </w:tc>
        <w:tc>
          <w:tcPr>
            <w:tcW w:w="3049" w:type="dxa"/>
            <w:noWrap/>
            <w:hideMark/>
          </w:tcPr>
          <w:p w14:paraId="4CAF578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41D798B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9CC885C" w14:textId="77777777" w:rsidR="00241DF0" w:rsidRPr="00241DF0" w:rsidRDefault="00241DF0">
            <w:r w:rsidRPr="00241DF0">
              <w:t>34.229-2</w:t>
            </w:r>
          </w:p>
        </w:tc>
        <w:tc>
          <w:tcPr>
            <w:tcW w:w="877" w:type="dxa"/>
            <w:noWrap/>
            <w:hideMark/>
          </w:tcPr>
          <w:p w14:paraId="66981A78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743C60C1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B58D349" w14:textId="77777777" w:rsidR="00241DF0" w:rsidRPr="00241DF0" w:rsidRDefault="00241DF0">
            <w:r w:rsidRPr="00241DF0">
              <w:t>0346</w:t>
            </w:r>
          </w:p>
        </w:tc>
        <w:tc>
          <w:tcPr>
            <w:tcW w:w="637" w:type="dxa"/>
            <w:noWrap/>
            <w:hideMark/>
          </w:tcPr>
          <w:p w14:paraId="29AE651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683D4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04A40B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55C627B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1D0E64C" w14:textId="77777777" w:rsidR="00241DF0" w:rsidRPr="00241DF0" w:rsidRDefault="00241DF0">
            <w:r w:rsidRPr="00241DF0">
              <w:t>R5-246820</w:t>
            </w:r>
          </w:p>
        </w:tc>
        <w:tc>
          <w:tcPr>
            <w:tcW w:w="3119" w:type="dxa"/>
            <w:noWrap/>
            <w:hideMark/>
          </w:tcPr>
          <w:p w14:paraId="161F9A86" w14:textId="77777777" w:rsidR="00241DF0" w:rsidRPr="00241DF0" w:rsidRDefault="00241DF0">
            <w:r w:rsidRPr="00241DF0">
              <w:t>Update applicability for test case 8.34</w:t>
            </w:r>
          </w:p>
        </w:tc>
        <w:tc>
          <w:tcPr>
            <w:tcW w:w="3049" w:type="dxa"/>
            <w:noWrap/>
            <w:hideMark/>
          </w:tcPr>
          <w:p w14:paraId="5577C0E6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2BF50B6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087F870" w14:textId="77777777" w:rsidR="00241DF0" w:rsidRPr="00241DF0" w:rsidRDefault="00241DF0">
            <w:r w:rsidRPr="00241DF0">
              <w:t>34.229-2</w:t>
            </w:r>
          </w:p>
        </w:tc>
        <w:tc>
          <w:tcPr>
            <w:tcW w:w="877" w:type="dxa"/>
            <w:noWrap/>
            <w:hideMark/>
          </w:tcPr>
          <w:p w14:paraId="7B529B81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2B24AB41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8CAABF7" w14:textId="77777777" w:rsidR="00241DF0" w:rsidRPr="00241DF0" w:rsidRDefault="00241DF0">
            <w:r w:rsidRPr="00241DF0">
              <w:t>0347</w:t>
            </w:r>
          </w:p>
        </w:tc>
        <w:tc>
          <w:tcPr>
            <w:tcW w:w="637" w:type="dxa"/>
            <w:noWrap/>
            <w:hideMark/>
          </w:tcPr>
          <w:p w14:paraId="5233E3E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BB894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48D8F7A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467EA7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DEF777F" w14:textId="77777777" w:rsidR="00241DF0" w:rsidRPr="00241DF0" w:rsidRDefault="00241DF0">
            <w:r w:rsidRPr="00241DF0">
              <w:t>R5-246821</w:t>
            </w:r>
          </w:p>
        </w:tc>
        <w:tc>
          <w:tcPr>
            <w:tcW w:w="3119" w:type="dxa"/>
            <w:noWrap/>
            <w:hideMark/>
          </w:tcPr>
          <w:p w14:paraId="56C803F3" w14:textId="77777777" w:rsidR="00241DF0" w:rsidRPr="00241DF0" w:rsidRDefault="00241DF0">
            <w:r w:rsidRPr="00241DF0">
              <w:t>Correction to Rel-18 SENSE test case 22.2.14</w:t>
            </w:r>
          </w:p>
        </w:tc>
        <w:tc>
          <w:tcPr>
            <w:tcW w:w="3049" w:type="dxa"/>
            <w:noWrap/>
            <w:hideMark/>
          </w:tcPr>
          <w:p w14:paraId="524C5FB0" w14:textId="77777777" w:rsidR="00241DF0" w:rsidRPr="00241DF0" w:rsidRDefault="00241DF0">
            <w:r w:rsidRPr="00241DF0">
              <w:t>Keysight Technologies UK</w:t>
            </w:r>
          </w:p>
        </w:tc>
        <w:tc>
          <w:tcPr>
            <w:tcW w:w="920" w:type="dxa"/>
            <w:noWrap/>
            <w:hideMark/>
          </w:tcPr>
          <w:p w14:paraId="63C38F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06715B2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6DB84912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1D81799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6A0E1D53" w14:textId="77777777" w:rsidR="00241DF0" w:rsidRPr="00241DF0" w:rsidRDefault="00241DF0">
            <w:r w:rsidRPr="00241DF0">
              <w:t>5381</w:t>
            </w:r>
          </w:p>
        </w:tc>
        <w:tc>
          <w:tcPr>
            <w:tcW w:w="637" w:type="dxa"/>
            <w:noWrap/>
            <w:hideMark/>
          </w:tcPr>
          <w:p w14:paraId="3A87E3B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A372F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16F9ED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43496B3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F75D5B" w14:textId="77777777" w:rsidR="00241DF0" w:rsidRPr="00241DF0" w:rsidRDefault="00241DF0">
            <w:r w:rsidRPr="00241DF0">
              <w:t>R5-246822</w:t>
            </w:r>
          </w:p>
        </w:tc>
        <w:tc>
          <w:tcPr>
            <w:tcW w:w="3119" w:type="dxa"/>
            <w:noWrap/>
            <w:hideMark/>
          </w:tcPr>
          <w:p w14:paraId="43C5314B" w14:textId="77777777" w:rsidR="00241DF0" w:rsidRPr="00241DF0" w:rsidRDefault="00241DF0">
            <w:r w:rsidRPr="00241DF0">
              <w:t>Update to propagation conditions for NR-NTN RLM test cases 14.4.1.x</w:t>
            </w:r>
          </w:p>
        </w:tc>
        <w:tc>
          <w:tcPr>
            <w:tcW w:w="3049" w:type="dxa"/>
            <w:noWrap/>
            <w:hideMark/>
          </w:tcPr>
          <w:p w14:paraId="7F00DDCA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4804EB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598771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AADF1B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E1EB01A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7A56BF51" w14:textId="77777777" w:rsidR="00241DF0" w:rsidRPr="00241DF0" w:rsidRDefault="00241DF0">
            <w:r w:rsidRPr="00241DF0">
              <w:t>3529</w:t>
            </w:r>
          </w:p>
        </w:tc>
        <w:tc>
          <w:tcPr>
            <w:tcW w:w="637" w:type="dxa"/>
            <w:noWrap/>
            <w:hideMark/>
          </w:tcPr>
          <w:p w14:paraId="6CF6799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A376B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0F0542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435B12E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A35706" w14:textId="77777777" w:rsidR="00241DF0" w:rsidRPr="00241DF0" w:rsidRDefault="00241DF0">
            <w:r w:rsidRPr="00241DF0">
              <w:t>R5-246823</w:t>
            </w:r>
          </w:p>
        </w:tc>
        <w:tc>
          <w:tcPr>
            <w:tcW w:w="3119" w:type="dxa"/>
            <w:noWrap/>
            <w:hideMark/>
          </w:tcPr>
          <w:p w14:paraId="7F4E81E7" w14:textId="77777777" w:rsidR="00241DF0" w:rsidRPr="00241DF0" w:rsidRDefault="00241DF0">
            <w:r w:rsidRPr="00241DF0">
              <w:t>Addition of Annex F for NR-NTN test cases</w:t>
            </w:r>
          </w:p>
        </w:tc>
        <w:tc>
          <w:tcPr>
            <w:tcW w:w="3049" w:type="dxa"/>
            <w:noWrap/>
            <w:hideMark/>
          </w:tcPr>
          <w:p w14:paraId="01DA7D86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55FF629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76005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6F6E58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CFB45F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43477BED" w14:textId="77777777" w:rsidR="00241DF0" w:rsidRPr="00241DF0" w:rsidRDefault="00241DF0">
            <w:r w:rsidRPr="00241DF0">
              <w:t>3530</w:t>
            </w:r>
          </w:p>
        </w:tc>
        <w:tc>
          <w:tcPr>
            <w:tcW w:w="637" w:type="dxa"/>
            <w:noWrap/>
            <w:hideMark/>
          </w:tcPr>
          <w:p w14:paraId="2869FDA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534BF3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399839D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2298E5A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F1CF5D" w14:textId="77777777" w:rsidR="00241DF0" w:rsidRPr="00241DF0" w:rsidRDefault="00241DF0">
            <w:r w:rsidRPr="00241DF0">
              <w:t>R5-246824</w:t>
            </w:r>
          </w:p>
        </w:tc>
        <w:tc>
          <w:tcPr>
            <w:tcW w:w="3119" w:type="dxa"/>
            <w:noWrap/>
            <w:hideMark/>
          </w:tcPr>
          <w:p w14:paraId="32ACDE48" w14:textId="77777777" w:rsidR="00241DF0" w:rsidRPr="00241DF0" w:rsidRDefault="00241DF0">
            <w:r w:rsidRPr="00241DF0">
              <w:t>Update to NR-NTN event-triggered reporting test cases 14.5.1.x including TT</w:t>
            </w:r>
          </w:p>
        </w:tc>
        <w:tc>
          <w:tcPr>
            <w:tcW w:w="3049" w:type="dxa"/>
            <w:noWrap/>
            <w:hideMark/>
          </w:tcPr>
          <w:p w14:paraId="2CD82C2D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00BE34F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025BF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18EFF1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DC7A46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764B7CA5" w14:textId="77777777" w:rsidR="00241DF0" w:rsidRPr="00241DF0" w:rsidRDefault="00241DF0">
            <w:r w:rsidRPr="00241DF0">
              <w:t>3531</w:t>
            </w:r>
          </w:p>
        </w:tc>
        <w:tc>
          <w:tcPr>
            <w:tcW w:w="637" w:type="dxa"/>
            <w:noWrap/>
            <w:hideMark/>
          </w:tcPr>
          <w:p w14:paraId="48F9CAC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1E4134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C43102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036BFCB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AE2B67" w14:textId="77777777" w:rsidR="00241DF0" w:rsidRPr="00241DF0" w:rsidRDefault="00241DF0">
            <w:r w:rsidRPr="00241DF0">
              <w:lastRenderedPageBreak/>
              <w:t>R5-246825</w:t>
            </w:r>
          </w:p>
        </w:tc>
        <w:tc>
          <w:tcPr>
            <w:tcW w:w="3119" w:type="dxa"/>
            <w:noWrap/>
            <w:hideMark/>
          </w:tcPr>
          <w:p w14:paraId="5AC3E70F" w14:textId="77777777" w:rsidR="00241DF0" w:rsidRPr="00241DF0" w:rsidRDefault="00241DF0">
            <w:r w:rsidRPr="00241DF0">
              <w:t>Addition of NR-NTN cell reselection test cases 14.1.1 and 14.1.5</w:t>
            </w:r>
          </w:p>
        </w:tc>
        <w:tc>
          <w:tcPr>
            <w:tcW w:w="3049" w:type="dxa"/>
            <w:noWrap/>
            <w:hideMark/>
          </w:tcPr>
          <w:p w14:paraId="2883FFB8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BEA04A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C243A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6AB342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0FD13D0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77EDE342" w14:textId="77777777" w:rsidR="00241DF0" w:rsidRPr="00241DF0" w:rsidRDefault="00241DF0">
            <w:r w:rsidRPr="00241DF0">
              <w:t>3532</w:t>
            </w:r>
          </w:p>
        </w:tc>
        <w:tc>
          <w:tcPr>
            <w:tcW w:w="637" w:type="dxa"/>
            <w:noWrap/>
            <w:hideMark/>
          </w:tcPr>
          <w:p w14:paraId="7C344CD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75BE1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90A18F3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307D23F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0CADB89" w14:textId="77777777" w:rsidR="00241DF0" w:rsidRPr="00241DF0" w:rsidRDefault="00241DF0">
            <w:r w:rsidRPr="00241DF0">
              <w:t>R5-246826</w:t>
            </w:r>
          </w:p>
        </w:tc>
        <w:tc>
          <w:tcPr>
            <w:tcW w:w="3119" w:type="dxa"/>
            <w:noWrap/>
            <w:hideMark/>
          </w:tcPr>
          <w:p w14:paraId="6154F58D" w14:textId="77777777" w:rsidR="00241DF0" w:rsidRPr="00241DF0" w:rsidRDefault="00241DF0">
            <w:r w:rsidRPr="00241DF0">
              <w:t>Addition of NR-NTN cell reselection enhanced requirement test case 14.1.6</w:t>
            </w:r>
          </w:p>
        </w:tc>
        <w:tc>
          <w:tcPr>
            <w:tcW w:w="3049" w:type="dxa"/>
            <w:noWrap/>
            <w:hideMark/>
          </w:tcPr>
          <w:p w14:paraId="135D19D0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A7308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A1C44F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98FA59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6D10346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B7777B7" w14:textId="77777777" w:rsidR="00241DF0" w:rsidRPr="00241DF0" w:rsidRDefault="00241DF0">
            <w:r w:rsidRPr="00241DF0">
              <w:t>3533</w:t>
            </w:r>
          </w:p>
        </w:tc>
        <w:tc>
          <w:tcPr>
            <w:tcW w:w="637" w:type="dxa"/>
            <w:noWrap/>
            <w:hideMark/>
          </w:tcPr>
          <w:p w14:paraId="01384E7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26304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16C480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16A4BD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DA714F" w14:textId="77777777" w:rsidR="00241DF0" w:rsidRPr="00241DF0" w:rsidRDefault="00241DF0">
            <w:r w:rsidRPr="00241DF0">
              <w:t>R5-246827</w:t>
            </w:r>
          </w:p>
        </w:tc>
        <w:tc>
          <w:tcPr>
            <w:tcW w:w="3119" w:type="dxa"/>
            <w:noWrap/>
            <w:hideMark/>
          </w:tcPr>
          <w:p w14:paraId="1639B9B8" w14:textId="77777777" w:rsidR="00241DF0" w:rsidRPr="00241DF0" w:rsidRDefault="00241DF0">
            <w:r w:rsidRPr="00241DF0">
              <w:t>Addition of NR-NTN idle mode relaxed measurement test cases 14.1.9 and 14.1.10</w:t>
            </w:r>
          </w:p>
        </w:tc>
        <w:tc>
          <w:tcPr>
            <w:tcW w:w="3049" w:type="dxa"/>
            <w:noWrap/>
            <w:hideMark/>
          </w:tcPr>
          <w:p w14:paraId="3F968F67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14EFAA8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6E7189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D0662D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0ADCA5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60BFA086" w14:textId="77777777" w:rsidR="00241DF0" w:rsidRPr="00241DF0" w:rsidRDefault="00241DF0">
            <w:r w:rsidRPr="00241DF0">
              <w:t>3534</w:t>
            </w:r>
          </w:p>
        </w:tc>
        <w:tc>
          <w:tcPr>
            <w:tcW w:w="637" w:type="dxa"/>
            <w:noWrap/>
            <w:hideMark/>
          </w:tcPr>
          <w:p w14:paraId="327E14D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9F14B2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DBE31E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4B62C5A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FC5746" w14:textId="77777777" w:rsidR="00241DF0" w:rsidRPr="00241DF0" w:rsidRDefault="00241DF0">
            <w:r w:rsidRPr="00241DF0">
              <w:t>R5-246828</w:t>
            </w:r>
          </w:p>
        </w:tc>
        <w:tc>
          <w:tcPr>
            <w:tcW w:w="3119" w:type="dxa"/>
            <w:noWrap/>
            <w:hideMark/>
          </w:tcPr>
          <w:p w14:paraId="13AD0647" w14:textId="77777777" w:rsidR="00241DF0" w:rsidRPr="00241DF0" w:rsidRDefault="00241DF0">
            <w:r w:rsidRPr="00241DF0">
              <w:t>Update to EN-DC 2-step RACH NR-U tests</w:t>
            </w:r>
          </w:p>
        </w:tc>
        <w:tc>
          <w:tcPr>
            <w:tcW w:w="3049" w:type="dxa"/>
            <w:noWrap/>
            <w:hideMark/>
          </w:tcPr>
          <w:p w14:paraId="6FD69035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12E07B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F0B2E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50C2A3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EBCB289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81A05D7" w14:textId="77777777" w:rsidR="00241DF0" w:rsidRPr="00241DF0" w:rsidRDefault="00241DF0">
            <w:r w:rsidRPr="00241DF0">
              <w:t>3535</w:t>
            </w:r>
          </w:p>
        </w:tc>
        <w:tc>
          <w:tcPr>
            <w:tcW w:w="637" w:type="dxa"/>
            <w:noWrap/>
            <w:hideMark/>
          </w:tcPr>
          <w:p w14:paraId="595EDB4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0FFCC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613609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7C2449A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4524A2" w14:textId="77777777" w:rsidR="00241DF0" w:rsidRPr="00241DF0" w:rsidRDefault="00241DF0">
            <w:r w:rsidRPr="00241DF0">
              <w:t>R5-246829</w:t>
            </w:r>
          </w:p>
        </w:tc>
        <w:tc>
          <w:tcPr>
            <w:tcW w:w="3119" w:type="dxa"/>
            <w:noWrap/>
            <w:hideMark/>
          </w:tcPr>
          <w:p w14:paraId="229B1E97" w14:textId="77777777" w:rsidR="00241DF0" w:rsidRPr="00241DF0" w:rsidRDefault="00241DF0">
            <w:r w:rsidRPr="00241DF0">
              <w:t>Addition of NR-U L1-RSRP tests 13.3.3.1 and 13.3.3.2 including TT</w:t>
            </w:r>
          </w:p>
        </w:tc>
        <w:tc>
          <w:tcPr>
            <w:tcW w:w="3049" w:type="dxa"/>
            <w:noWrap/>
            <w:hideMark/>
          </w:tcPr>
          <w:p w14:paraId="33F14220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36855C5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349F7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ED68FF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85DDA9C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3987161" w14:textId="77777777" w:rsidR="00241DF0" w:rsidRPr="00241DF0" w:rsidRDefault="00241DF0">
            <w:r w:rsidRPr="00241DF0">
              <w:t>3536</w:t>
            </w:r>
          </w:p>
        </w:tc>
        <w:tc>
          <w:tcPr>
            <w:tcW w:w="637" w:type="dxa"/>
            <w:noWrap/>
            <w:hideMark/>
          </w:tcPr>
          <w:p w14:paraId="1A4286D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53C59A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470F56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14E5646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299B34" w14:textId="77777777" w:rsidR="00241DF0" w:rsidRPr="00241DF0" w:rsidRDefault="00241DF0">
            <w:r w:rsidRPr="00241DF0">
              <w:t>R5-246830</w:t>
            </w:r>
          </w:p>
        </w:tc>
        <w:tc>
          <w:tcPr>
            <w:tcW w:w="3119" w:type="dxa"/>
            <w:noWrap/>
            <w:hideMark/>
          </w:tcPr>
          <w:p w14:paraId="3233DB28" w14:textId="77777777" w:rsidR="00241DF0" w:rsidRPr="00241DF0" w:rsidRDefault="00241DF0">
            <w:r w:rsidRPr="00241DF0">
              <w:t>Addition of NR-U inter-RAT cell reselection test 12.1.1.1</w:t>
            </w:r>
          </w:p>
        </w:tc>
        <w:tc>
          <w:tcPr>
            <w:tcW w:w="3049" w:type="dxa"/>
            <w:noWrap/>
            <w:hideMark/>
          </w:tcPr>
          <w:p w14:paraId="0A6B4907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29A965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8633D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A7E92D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D451F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0596759" w14:textId="77777777" w:rsidR="00241DF0" w:rsidRPr="00241DF0" w:rsidRDefault="00241DF0">
            <w:r w:rsidRPr="00241DF0">
              <w:t>3537</w:t>
            </w:r>
          </w:p>
        </w:tc>
        <w:tc>
          <w:tcPr>
            <w:tcW w:w="637" w:type="dxa"/>
            <w:noWrap/>
            <w:hideMark/>
          </w:tcPr>
          <w:p w14:paraId="00DE630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E8AB98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AFC1CB0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4CEFA56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4A974B" w14:textId="77777777" w:rsidR="00241DF0" w:rsidRPr="00241DF0" w:rsidRDefault="00241DF0">
            <w:r w:rsidRPr="00241DF0">
              <w:t>R5-246831</w:t>
            </w:r>
          </w:p>
        </w:tc>
        <w:tc>
          <w:tcPr>
            <w:tcW w:w="3119" w:type="dxa"/>
            <w:noWrap/>
            <w:hideMark/>
          </w:tcPr>
          <w:p w14:paraId="2B9AEF17" w14:textId="77777777" w:rsidR="00241DF0" w:rsidRPr="00241DF0" w:rsidRDefault="00241DF0">
            <w:r w:rsidRPr="00241DF0">
              <w:t>Addition of NR-U inter-RAT handover test 12.2.1.1</w:t>
            </w:r>
          </w:p>
        </w:tc>
        <w:tc>
          <w:tcPr>
            <w:tcW w:w="3049" w:type="dxa"/>
            <w:noWrap/>
            <w:hideMark/>
          </w:tcPr>
          <w:p w14:paraId="71D30CD6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5DC05C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D63101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822D66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88A5A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447EF40" w14:textId="77777777" w:rsidR="00241DF0" w:rsidRPr="00241DF0" w:rsidRDefault="00241DF0">
            <w:r w:rsidRPr="00241DF0">
              <w:t>3538</w:t>
            </w:r>
          </w:p>
        </w:tc>
        <w:tc>
          <w:tcPr>
            <w:tcW w:w="637" w:type="dxa"/>
            <w:noWrap/>
            <w:hideMark/>
          </w:tcPr>
          <w:p w14:paraId="36B2668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5153C8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C043A3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7D0CAF5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A90416" w14:textId="77777777" w:rsidR="00241DF0" w:rsidRPr="00241DF0" w:rsidRDefault="00241DF0">
            <w:r w:rsidRPr="00241DF0">
              <w:t>R5-246833</w:t>
            </w:r>
          </w:p>
        </w:tc>
        <w:tc>
          <w:tcPr>
            <w:tcW w:w="3119" w:type="dxa"/>
            <w:noWrap/>
            <w:hideMark/>
          </w:tcPr>
          <w:p w14:paraId="0F0E8528" w14:textId="77777777" w:rsidR="00241DF0" w:rsidRPr="00241DF0" w:rsidRDefault="00241DF0">
            <w:r w:rsidRPr="00241DF0">
              <w:t>Update to NR-U inter-RAT tests 12.4.2.1, 12.4.2.2, 12.4.2.3 and 12.4.2.4 including TT</w:t>
            </w:r>
          </w:p>
        </w:tc>
        <w:tc>
          <w:tcPr>
            <w:tcW w:w="3049" w:type="dxa"/>
            <w:noWrap/>
            <w:hideMark/>
          </w:tcPr>
          <w:p w14:paraId="3B16F5BF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42DC66C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5EA90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686F36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235181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9EA7B2E" w14:textId="77777777" w:rsidR="00241DF0" w:rsidRPr="00241DF0" w:rsidRDefault="00241DF0">
            <w:r w:rsidRPr="00241DF0">
              <w:t>3540</w:t>
            </w:r>
          </w:p>
        </w:tc>
        <w:tc>
          <w:tcPr>
            <w:tcW w:w="637" w:type="dxa"/>
            <w:noWrap/>
            <w:hideMark/>
          </w:tcPr>
          <w:p w14:paraId="7384767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C19C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D9DE2A6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12549F1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B0009C" w14:textId="77777777" w:rsidR="00241DF0" w:rsidRPr="00241DF0" w:rsidRDefault="00241DF0">
            <w:r w:rsidRPr="00241DF0">
              <w:t>R5-246834</w:t>
            </w:r>
          </w:p>
        </w:tc>
        <w:tc>
          <w:tcPr>
            <w:tcW w:w="3119" w:type="dxa"/>
            <w:noWrap/>
            <w:hideMark/>
          </w:tcPr>
          <w:p w14:paraId="7D1456AE" w14:textId="77777777" w:rsidR="00241DF0" w:rsidRPr="00241DF0" w:rsidRDefault="00241DF0">
            <w:r w:rsidRPr="00241DF0">
              <w:t>Update to NR-U SS-RSRP test 13.4.1.1 including TT</w:t>
            </w:r>
          </w:p>
        </w:tc>
        <w:tc>
          <w:tcPr>
            <w:tcW w:w="3049" w:type="dxa"/>
            <w:noWrap/>
            <w:hideMark/>
          </w:tcPr>
          <w:p w14:paraId="104E54A3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540BEF2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E3398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02217D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6F9E80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C481D42" w14:textId="77777777" w:rsidR="00241DF0" w:rsidRPr="00241DF0" w:rsidRDefault="00241DF0">
            <w:r w:rsidRPr="00241DF0">
              <w:t>3541</w:t>
            </w:r>
          </w:p>
        </w:tc>
        <w:tc>
          <w:tcPr>
            <w:tcW w:w="637" w:type="dxa"/>
            <w:noWrap/>
            <w:hideMark/>
          </w:tcPr>
          <w:p w14:paraId="15971AF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F2FD4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EA79EE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30F52D0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670F77" w14:textId="77777777" w:rsidR="00241DF0" w:rsidRPr="00241DF0" w:rsidRDefault="00241DF0">
            <w:r w:rsidRPr="00241DF0">
              <w:t>R5-246836</w:t>
            </w:r>
          </w:p>
        </w:tc>
        <w:tc>
          <w:tcPr>
            <w:tcW w:w="3119" w:type="dxa"/>
            <w:noWrap/>
            <w:hideMark/>
          </w:tcPr>
          <w:p w14:paraId="33C91C3A" w14:textId="77777777" w:rsidR="00241DF0" w:rsidRPr="00241DF0" w:rsidRDefault="00241DF0">
            <w:r w:rsidRPr="00241DF0">
              <w:t>Update to NR-U SS-SINR test 13.4.3.1 including TT</w:t>
            </w:r>
          </w:p>
        </w:tc>
        <w:tc>
          <w:tcPr>
            <w:tcW w:w="3049" w:type="dxa"/>
            <w:noWrap/>
            <w:hideMark/>
          </w:tcPr>
          <w:p w14:paraId="454CA84C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4A7CBE9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A954F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12D6FF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72CD6E2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E3C5D83" w14:textId="77777777" w:rsidR="00241DF0" w:rsidRPr="00241DF0" w:rsidRDefault="00241DF0">
            <w:r w:rsidRPr="00241DF0">
              <w:t>3543</w:t>
            </w:r>
          </w:p>
        </w:tc>
        <w:tc>
          <w:tcPr>
            <w:tcW w:w="637" w:type="dxa"/>
            <w:noWrap/>
            <w:hideMark/>
          </w:tcPr>
          <w:p w14:paraId="7CDC5A6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C843BB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F4AF47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5982F03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CD5782" w14:textId="77777777" w:rsidR="00241DF0" w:rsidRPr="00241DF0" w:rsidRDefault="00241DF0">
            <w:r w:rsidRPr="00241DF0">
              <w:t>R5-246837</w:t>
            </w:r>
          </w:p>
        </w:tc>
        <w:tc>
          <w:tcPr>
            <w:tcW w:w="3119" w:type="dxa"/>
            <w:noWrap/>
            <w:hideMark/>
          </w:tcPr>
          <w:p w14:paraId="08A2FAA2" w14:textId="77777777" w:rsidR="00241DF0" w:rsidRPr="00241DF0" w:rsidRDefault="00241DF0">
            <w:r w:rsidRPr="00241DF0">
              <w:t>Update to NR-U L1-RSRP test 13.4.4.1 including TT</w:t>
            </w:r>
          </w:p>
        </w:tc>
        <w:tc>
          <w:tcPr>
            <w:tcW w:w="3049" w:type="dxa"/>
            <w:noWrap/>
            <w:hideMark/>
          </w:tcPr>
          <w:p w14:paraId="6F75DB9C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052D825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DEE5E5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CA5C01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DC70AB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7F22E7F" w14:textId="77777777" w:rsidR="00241DF0" w:rsidRPr="00241DF0" w:rsidRDefault="00241DF0">
            <w:r w:rsidRPr="00241DF0">
              <w:t>3544</w:t>
            </w:r>
          </w:p>
        </w:tc>
        <w:tc>
          <w:tcPr>
            <w:tcW w:w="637" w:type="dxa"/>
            <w:noWrap/>
            <w:hideMark/>
          </w:tcPr>
          <w:p w14:paraId="00EEA44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E208E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FF483C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63432EC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45BC88" w14:textId="77777777" w:rsidR="00241DF0" w:rsidRPr="00241DF0" w:rsidRDefault="00241DF0">
            <w:r w:rsidRPr="00241DF0">
              <w:lastRenderedPageBreak/>
              <w:t>R5-246838</w:t>
            </w:r>
          </w:p>
        </w:tc>
        <w:tc>
          <w:tcPr>
            <w:tcW w:w="3119" w:type="dxa"/>
            <w:noWrap/>
            <w:hideMark/>
          </w:tcPr>
          <w:p w14:paraId="015E6562" w14:textId="77777777" w:rsidR="00241DF0" w:rsidRPr="00241DF0" w:rsidRDefault="00241DF0">
            <w:r w:rsidRPr="00241DF0">
              <w:t>Update to NR-U RSSI tests 13.4.5.1 and 13.4.5.2 including TT</w:t>
            </w:r>
          </w:p>
        </w:tc>
        <w:tc>
          <w:tcPr>
            <w:tcW w:w="3049" w:type="dxa"/>
            <w:noWrap/>
            <w:hideMark/>
          </w:tcPr>
          <w:p w14:paraId="1D640804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04080B7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3ADCAD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D4CAEA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1D4BD6C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97384D1" w14:textId="77777777" w:rsidR="00241DF0" w:rsidRPr="00241DF0" w:rsidRDefault="00241DF0">
            <w:r w:rsidRPr="00241DF0">
              <w:t>3545</w:t>
            </w:r>
          </w:p>
        </w:tc>
        <w:tc>
          <w:tcPr>
            <w:tcW w:w="637" w:type="dxa"/>
            <w:noWrap/>
            <w:hideMark/>
          </w:tcPr>
          <w:p w14:paraId="3FBB22B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92EA5D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9CCBCC" w14:textId="77777777" w:rsidR="00241DF0" w:rsidRPr="00241DF0" w:rsidRDefault="00241DF0">
            <w:r w:rsidRPr="00241DF0">
              <w:t>RP-242670</w:t>
            </w:r>
          </w:p>
        </w:tc>
      </w:tr>
      <w:tr w:rsidR="004F179A" w:rsidRPr="00241DF0" w14:paraId="6406254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66175B" w14:textId="77777777" w:rsidR="00241DF0" w:rsidRPr="00241DF0" w:rsidRDefault="00241DF0">
            <w:r w:rsidRPr="00241DF0">
              <w:t>R5-246839</w:t>
            </w:r>
          </w:p>
        </w:tc>
        <w:tc>
          <w:tcPr>
            <w:tcW w:w="3119" w:type="dxa"/>
            <w:noWrap/>
            <w:hideMark/>
          </w:tcPr>
          <w:p w14:paraId="1E9AC518" w14:textId="77777777" w:rsidR="00241DF0" w:rsidRPr="00241DF0" w:rsidRDefault="00241DF0">
            <w:r w:rsidRPr="00241DF0">
              <w:t>Update to NR-U channel occupancy tests 13.4.6.1 and 13.4.6.2 including TT</w:t>
            </w:r>
          </w:p>
        </w:tc>
        <w:tc>
          <w:tcPr>
            <w:tcW w:w="3049" w:type="dxa"/>
            <w:noWrap/>
            <w:hideMark/>
          </w:tcPr>
          <w:p w14:paraId="3287E4B0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9A8F1D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53236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D8296F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E55193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9774CD1" w14:textId="77777777" w:rsidR="00241DF0" w:rsidRPr="00241DF0" w:rsidRDefault="00241DF0">
            <w:r w:rsidRPr="00241DF0">
              <w:t>3546</w:t>
            </w:r>
          </w:p>
        </w:tc>
        <w:tc>
          <w:tcPr>
            <w:tcW w:w="637" w:type="dxa"/>
            <w:noWrap/>
            <w:hideMark/>
          </w:tcPr>
          <w:p w14:paraId="50CAD4A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4CE5A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123EF5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2FD7704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D1F52E" w14:textId="77777777" w:rsidR="00241DF0" w:rsidRPr="00241DF0" w:rsidRDefault="00241DF0">
            <w:r w:rsidRPr="00241DF0">
              <w:t>R5-246840</w:t>
            </w:r>
          </w:p>
        </w:tc>
        <w:tc>
          <w:tcPr>
            <w:tcW w:w="3119" w:type="dxa"/>
            <w:noWrap/>
            <w:hideMark/>
          </w:tcPr>
          <w:p w14:paraId="43B7C95E" w14:textId="77777777" w:rsidR="00241DF0" w:rsidRPr="00241DF0" w:rsidRDefault="00241DF0">
            <w:r w:rsidRPr="00241DF0">
              <w:t>Addition of NR-U SCell activation and deactivation tests 13.2.2.1, 13.2.2.2 and 13.2.2.3 including TT</w:t>
            </w:r>
          </w:p>
        </w:tc>
        <w:tc>
          <w:tcPr>
            <w:tcW w:w="3049" w:type="dxa"/>
            <w:noWrap/>
            <w:hideMark/>
          </w:tcPr>
          <w:p w14:paraId="7CB4E4F3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2BD7A12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4E134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046A13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0A4E3E6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0C7CBB1" w14:textId="77777777" w:rsidR="00241DF0" w:rsidRPr="00241DF0" w:rsidRDefault="00241DF0">
            <w:r w:rsidRPr="00241DF0">
              <w:t>3547</w:t>
            </w:r>
          </w:p>
        </w:tc>
        <w:tc>
          <w:tcPr>
            <w:tcW w:w="637" w:type="dxa"/>
            <w:noWrap/>
            <w:hideMark/>
          </w:tcPr>
          <w:p w14:paraId="7BDE16A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218A85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FFD692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18796D4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6FA9048" w14:textId="77777777" w:rsidR="00241DF0" w:rsidRPr="00241DF0" w:rsidRDefault="00241DF0">
            <w:r w:rsidRPr="00241DF0">
              <w:t>R5-246841</w:t>
            </w:r>
          </w:p>
        </w:tc>
        <w:tc>
          <w:tcPr>
            <w:tcW w:w="3119" w:type="dxa"/>
            <w:noWrap/>
            <w:hideMark/>
          </w:tcPr>
          <w:p w14:paraId="057E011D" w14:textId="77777777" w:rsidR="00241DF0" w:rsidRPr="00241DF0" w:rsidRDefault="00241DF0">
            <w:r w:rsidRPr="00241DF0">
              <w:t>Addition of NR-U inter-frequency tests 13.3.2.3, 13.3.2.4, 13.3.2.5 and 13.3.2.6 including TT</w:t>
            </w:r>
          </w:p>
        </w:tc>
        <w:tc>
          <w:tcPr>
            <w:tcW w:w="3049" w:type="dxa"/>
            <w:noWrap/>
            <w:hideMark/>
          </w:tcPr>
          <w:p w14:paraId="4DFD58D3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3F3FF4D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A1877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6D5ECF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7F1982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A67D044" w14:textId="77777777" w:rsidR="00241DF0" w:rsidRPr="00241DF0" w:rsidRDefault="00241DF0">
            <w:r w:rsidRPr="00241DF0">
              <w:t>3548</w:t>
            </w:r>
          </w:p>
        </w:tc>
        <w:tc>
          <w:tcPr>
            <w:tcW w:w="637" w:type="dxa"/>
            <w:noWrap/>
            <w:hideMark/>
          </w:tcPr>
          <w:p w14:paraId="1BAD72F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20DC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B61CBD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568F2F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61345A" w14:textId="77777777" w:rsidR="00241DF0" w:rsidRPr="00241DF0" w:rsidRDefault="00241DF0">
            <w:r w:rsidRPr="00241DF0">
              <w:t>R5-246842</w:t>
            </w:r>
          </w:p>
        </w:tc>
        <w:tc>
          <w:tcPr>
            <w:tcW w:w="3119" w:type="dxa"/>
            <w:noWrap/>
            <w:hideMark/>
          </w:tcPr>
          <w:p w14:paraId="7D221D16" w14:textId="77777777" w:rsidR="00241DF0" w:rsidRPr="00241DF0" w:rsidRDefault="00241DF0">
            <w:r w:rsidRPr="00241DF0">
              <w:t>Addition of NR-U intra-frequency measurement tests 13.3.1.x including TT</w:t>
            </w:r>
          </w:p>
        </w:tc>
        <w:tc>
          <w:tcPr>
            <w:tcW w:w="3049" w:type="dxa"/>
            <w:noWrap/>
            <w:hideMark/>
          </w:tcPr>
          <w:p w14:paraId="20C2BE45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3DCF016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765BC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CACEA4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A50DC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70E2632" w14:textId="77777777" w:rsidR="00241DF0" w:rsidRPr="00241DF0" w:rsidRDefault="00241DF0">
            <w:r w:rsidRPr="00241DF0">
              <w:t>3549</w:t>
            </w:r>
          </w:p>
        </w:tc>
        <w:tc>
          <w:tcPr>
            <w:tcW w:w="637" w:type="dxa"/>
            <w:noWrap/>
            <w:hideMark/>
          </w:tcPr>
          <w:p w14:paraId="44DC07B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8217A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5D04D5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21C4E7C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E25DB70" w14:textId="77777777" w:rsidR="00241DF0" w:rsidRPr="00241DF0" w:rsidRDefault="00241DF0">
            <w:r w:rsidRPr="00241DF0">
              <w:t>R5-246843</w:t>
            </w:r>
          </w:p>
        </w:tc>
        <w:tc>
          <w:tcPr>
            <w:tcW w:w="3119" w:type="dxa"/>
            <w:noWrap/>
            <w:hideMark/>
          </w:tcPr>
          <w:p w14:paraId="1D6049BB" w14:textId="77777777" w:rsidR="00241DF0" w:rsidRPr="00241DF0" w:rsidRDefault="00241DF0">
            <w:r w:rsidRPr="00241DF0">
              <w:t>Update to Annex F for NR-U test cases</w:t>
            </w:r>
          </w:p>
        </w:tc>
        <w:tc>
          <w:tcPr>
            <w:tcW w:w="3049" w:type="dxa"/>
            <w:noWrap/>
            <w:hideMark/>
          </w:tcPr>
          <w:p w14:paraId="11F94FF2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4919CB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D915DC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CC7005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6414A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F78C306" w14:textId="77777777" w:rsidR="00241DF0" w:rsidRPr="00241DF0" w:rsidRDefault="00241DF0">
            <w:r w:rsidRPr="00241DF0">
              <w:t>3550</w:t>
            </w:r>
          </w:p>
        </w:tc>
        <w:tc>
          <w:tcPr>
            <w:tcW w:w="637" w:type="dxa"/>
            <w:noWrap/>
            <w:hideMark/>
          </w:tcPr>
          <w:p w14:paraId="36DEA92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0C0D3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62EA57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7D69DB7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FC3414" w14:textId="77777777" w:rsidR="00241DF0" w:rsidRPr="00241DF0" w:rsidRDefault="00241DF0">
            <w:r w:rsidRPr="00241DF0">
              <w:t>R5-246844</w:t>
            </w:r>
          </w:p>
        </w:tc>
        <w:tc>
          <w:tcPr>
            <w:tcW w:w="3119" w:type="dxa"/>
            <w:noWrap/>
            <w:hideMark/>
          </w:tcPr>
          <w:p w14:paraId="7B66AFFD" w14:textId="77777777" w:rsidR="00241DF0" w:rsidRPr="00241DF0" w:rsidRDefault="00241DF0">
            <w:r w:rsidRPr="00241DF0">
              <w:t>Update to 4-step RACH NR-U test cases including TT</w:t>
            </w:r>
          </w:p>
        </w:tc>
        <w:tc>
          <w:tcPr>
            <w:tcW w:w="3049" w:type="dxa"/>
            <w:noWrap/>
            <w:hideMark/>
          </w:tcPr>
          <w:p w14:paraId="2D7A7D1D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547DBF0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7176E9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8F9EC3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6E81310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03003D0" w14:textId="77777777" w:rsidR="00241DF0" w:rsidRPr="00241DF0" w:rsidRDefault="00241DF0">
            <w:r w:rsidRPr="00241DF0">
              <w:t>3551</w:t>
            </w:r>
          </w:p>
        </w:tc>
        <w:tc>
          <w:tcPr>
            <w:tcW w:w="637" w:type="dxa"/>
            <w:noWrap/>
            <w:hideMark/>
          </w:tcPr>
          <w:p w14:paraId="1D0F027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3DED9D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57C693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295AA59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14DA43" w14:textId="77777777" w:rsidR="00241DF0" w:rsidRPr="00241DF0" w:rsidRDefault="00241DF0">
            <w:r w:rsidRPr="00241DF0">
              <w:t>R5-246845</w:t>
            </w:r>
          </w:p>
        </w:tc>
        <w:tc>
          <w:tcPr>
            <w:tcW w:w="3119" w:type="dxa"/>
            <w:noWrap/>
            <w:hideMark/>
          </w:tcPr>
          <w:p w14:paraId="7806368B" w14:textId="77777777" w:rsidR="00241DF0" w:rsidRPr="00241DF0" w:rsidRDefault="00241DF0">
            <w:r w:rsidRPr="00241DF0">
              <w:t>Update to 2-step RACH NR-U test cases including TT</w:t>
            </w:r>
          </w:p>
        </w:tc>
        <w:tc>
          <w:tcPr>
            <w:tcW w:w="3049" w:type="dxa"/>
            <w:noWrap/>
            <w:hideMark/>
          </w:tcPr>
          <w:p w14:paraId="21677C84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48F12F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B5CDA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49F641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1CEEFA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ACD2086" w14:textId="77777777" w:rsidR="00241DF0" w:rsidRPr="00241DF0" w:rsidRDefault="00241DF0">
            <w:r w:rsidRPr="00241DF0">
              <w:t>3552</w:t>
            </w:r>
          </w:p>
        </w:tc>
        <w:tc>
          <w:tcPr>
            <w:tcW w:w="637" w:type="dxa"/>
            <w:noWrap/>
            <w:hideMark/>
          </w:tcPr>
          <w:p w14:paraId="5A65B7B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B464EF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34F0409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3B28882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90316F" w14:textId="77777777" w:rsidR="00241DF0" w:rsidRPr="00241DF0" w:rsidRDefault="00241DF0">
            <w:r w:rsidRPr="00241DF0">
              <w:t>R5-246846</w:t>
            </w:r>
          </w:p>
        </w:tc>
        <w:tc>
          <w:tcPr>
            <w:tcW w:w="3119" w:type="dxa"/>
            <w:noWrap/>
            <w:hideMark/>
          </w:tcPr>
          <w:p w14:paraId="57C5280B" w14:textId="77777777" w:rsidR="00241DF0" w:rsidRPr="00241DF0" w:rsidRDefault="00241DF0">
            <w:r w:rsidRPr="00241DF0">
              <w:t>Update to Annex E for NR-U test cases</w:t>
            </w:r>
          </w:p>
        </w:tc>
        <w:tc>
          <w:tcPr>
            <w:tcW w:w="3049" w:type="dxa"/>
            <w:noWrap/>
            <w:hideMark/>
          </w:tcPr>
          <w:p w14:paraId="419E1B18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16116E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B8043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287891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A293D7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C0E7534" w14:textId="77777777" w:rsidR="00241DF0" w:rsidRPr="00241DF0" w:rsidRDefault="00241DF0">
            <w:r w:rsidRPr="00241DF0">
              <w:t>3553</w:t>
            </w:r>
          </w:p>
        </w:tc>
        <w:tc>
          <w:tcPr>
            <w:tcW w:w="637" w:type="dxa"/>
            <w:noWrap/>
            <w:hideMark/>
          </w:tcPr>
          <w:p w14:paraId="21B30B0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BBF6A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F1FAA0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222A424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FBB9E1" w14:textId="77777777" w:rsidR="00241DF0" w:rsidRPr="00241DF0" w:rsidRDefault="00241DF0">
            <w:r w:rsidRPr="00241DF0">
              <w:t>R5-246848</w:t>
            </w:r>
          </w:p>
        </w:tc>
        <w:tc>
          <w:tcPr>
            <w:tcW w:w="3119" w:type="dxa"/>
            <w:noWrap/>
            <w:hideMark/>
          </w:tcPr>
          <w:p w14:paraId="0016AD55" w14:textId="77777777" w:rsidR="00241DF0" w:rsidRPr="00241DF0" w:rsidRDefault="00241DF0">
            <w:r w:rsidRPr="00241DF0">
              <w:t>Update to r17 HST reselection test 6.1.1.8</w:t>
            </w:r>
          </w:p>
        </w:tc>
        <w:tc>
          <w:tcPr>
            <w:tcW w:w="3049" w:type="dxa"/>
            <w:noWrap/>
            <w:hideMark/>
          </w:tcPr>
          <w:p w14:paraId="01043906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21A24B1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280EF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DD40B5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AC456C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943183F" w14:textId="77777777" w:rsidR="00241DF0" w:rsidRPr="00241DF0" w:rsidRDefault="00241DF0">
            <w:r w:rsidRPr="00241DF0">
              <w:t>3555</w:t>
            </w:r>
          </w:p>
        </w:tc>
        <w:tc>
          <w:tcPr>
            <w:tcW w:w="637" w:type="dxa"/>
            <w:noWrap/>
            <w:hideMark/>
          </w:tcPr>
          <w:p w14:paraId="6E05E2A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D5229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9CF9DB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455B8E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3D0059" w14:textId="77777777" w:rsidR="00241DF0" w:rsidRPr="00241DF0" w:rsidRDefault="00241DF0">
            <w:r w:rsidRPr="00241DF0">
              <w:t>R5-246849</w:t>
            </w:r>
          </w:p>
        </w:tc>
        <w:tc>
          <w:tcPr>
            <w:tcW w:w="3119" w:type="dxa"/>
            <w:noWrap/>
            <w:hideMark/>
          </w:tcPr>
          <w:p w14:paraId="2143216A" w14:textId="77777777" w:rsidR="00241DF0" w:rsidRPr="00241DF0" w:rsidRDefault="00241DF0">
            <w:r w:rsidRPr="00241DF0">
              <w:t>Clarification on FR2 RLM test cases</w:t>
            </w:r>
          </w:p>
        </w:tc>
        <w:tc>
          <w:tcPr>
            <w:tcW w:w="3049" w:type="dxa"/>
            <w:noWrap/>
            <w:hideMark/>
          </w:tcPr>
          <w:p w14:paraId="27659323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24A9B0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329410B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0B1082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292B31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0EE0513" w14:textId="77777777" w:rsidR="00241DF0" w:rsidRPr="00241DF0" w:rsidRDefault="00241DF0">
            <w:r w:rsidRPr="00241DF0">
              <w:t>3556</w:t>
            </w:r>
          </w:p>
        </w:tc>
        <w:tc>
          <w:tcPr>
            <w:tcW w:w="637" w:type="dxa"/>
            <w:noWrap/>
            <w:hideMark/>
          </w:tcPr>
          <w:p w14:paraId="064583D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3DEC19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B4ACF3" w14:textId="77777777" w:rsidR="00241DF0" w:rsidRPr="00241DF0" w:rsidRDefault="00241DF0">
            <w:r w:rsidRPr="00241DF0">
              <w:t>RP-242733</w:t>
            </w:r>
          </w:p>
        </w:tc>
      </w:tr>
      <w:tr w:rsidR="004F179A" w:rsidRPr="00241DF0" w14:paraId="3C027DA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77262F" w14:textId="77777777" w:rsidR="00241DF0" w:rsidRPr="00241DF0" w:rsidRDefault="00241DF0">
            <w:r w:rsidRPr="00241DF0">
              <w:lastRenderedPageBreak/>
              <w:t>R5-246856</w:t>
            </w:r>
          </w:p>
        </w:tc>
        <w:tc>
          <w:tcPr>
            <w:tcW w:w="3119" w:type="dxa"/>
            <w:noWrap/>
            <w:hideMark/>
          </w:tcPr>
          <w:p w14:paraId="4A00B6CF" w14:textId="77777777" w:rsidR="00241DF0" w:rsidRPr="00241DF0" w:rsidRDefault="00241DF0">
            <w:r w:rsidRPr="00241DF0">
              <w:t>Addition of TT analysis for tests 11.2.2.2.1 and 11.2.2.2.2</w:t>
            </w:r>
          </w:p>
        </w:tc>
        <w:tc>
          <w:tcPr>
            <w:tcW w:w="3049" w:type="dxa"/>
            <w:noWrap/>
            <w:hideMark/>
          </w:tcPr>
          <w:p w14:paraId="187205F5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DCE44E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3706DA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30E891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FAD7A5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D3C212A" w14:textId="77777777" w:rsidR="00241DF0" w:rsidRPr="00241DF0" w:rsidRDefault="00241DF0">
            <w:r w:rsidRPr="00241DF0">
              <w:t>0888</w:t>
            </w:r>
          </w:p>
        </w:tc>
        <w:tc>
          <w:tcPr>
            <w:tcW w:w="637" w:type="dxa"/>
            <w:noWrap/>
            <w:hideMark/>
          </w:tcPr>
          <w:p w14:paraId="06D1513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725F96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DDF4BA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1387F13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9A5F48" w14:textId="77777777" w:rsidR="00241DF0" w:rsidRPr="00241DF0" w:rsidRDefault="00241DF0">
            <w:r w:rsidRPr="00241DF0">
              <w:t>R5-246857</w:t>
            </w:r>
          </w:p>
        </w:tc>
        <w:tc>
          <w:tcPr>
            <w:tcW w:w="3119" w:type="dxa"/>
            <w:noWrap/>
            <w:hideMark/>
          </w:tcPr>
          <w:p w14:paraId="2B46262C" w14:textId="77777777" w:rsidR="00241DF0" w:rsidRPr="00241DF0" w:rsidRDefault="00241DF0">
            <w:r w:rsidRPr="00241DF0">
              <w:t>Addition of TT analysis for tests 11.2.2.2.3 and 11.2.2.2.4</w:t>
            </w:r>
          </w:p>
        </w:tc>
        <w:tc>
          <w:tcPr>
            <w:tcW w:w="3049" w:type="dxa"/>
            <w:noWrap/>
            <w:hideMark/>
          </w:tcPr>
          <w:p w14:paraId="3D3337BB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2CC17CE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E1530E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03C0F3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205D44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3A6BA98" w14:textId="77777777" w:rsidR="00241DF0" w:rsidRPr="00241DF0" w:rsidRDefault="00241DF0">
            <w:r w:rsidRPr="00241DF0">
              <w:t>0889</w:t>
            </w:r>
          </w:p>
        </w:tc>
        <w:tc>
          <w:tcPr>
            <w:tcW w:w="637" w:type="dxa"/>
            <w:noWrap/>
            <w:hideMark/>
          </w:tcPr>
          <w:p w14:paraId="6E51269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A436D9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D00CCD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4F6CBBC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3E5FB0" w14:textId="77777777" w:rsidR="00241DF0" w:rsidRPr="00241DF0" w:rsidRDefault="00241DF0">
            <w:r w:rsidRPr="00241DF0">
              <w:t>R5-246859</w:t>
            </w:r>
          </w:p>
        </w:tc>
        <w:tc>
          <w:tcPr>
            <w:tcW w:w="3119" w:type="dxa"/>
            <w:noWrap/>
            <w:hideMark/>
          </w:tcPr>
          <w:p w14:paraId="30E9DB6C" w14:textId="77777777" w:rsidR="00241DF0" w:rsidRPr="00241DF0" w:rsidRDefault="00241DF0">
            <w:r w:rsidRPr="00241DF0">
              <w:t>Addition of TT analysis for test 13.4.1.1</w:t>
            </w:r>
          </w:p>
        </w:tc>
        <w:tc>
          <w:tcPr>
            <w:tcW w:w="3049" w:type="dxa"/>
            <w:noWrap/>
            <w:hideMark/>
          </w:tcPr>
          <w:p w14:paraId="16939B13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5573941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E04C1F8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79226D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CE9584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EEC88E4" w14:textId="77777777" w:rsidR="00241DF0" w:rsidRPr="00241DF0" w:rsidRDefault="00241DF0">
            <w:r w:rsidRPr="00241DF0">
              <w:t>0891</w:t>
            </w:r>
          </w:p>
        </w:tc>
        <w:tc>
          <w:tcPr>
            <w:tcW w:w="637" w:type="dxa"/>
            <w:noWrap/>
            <w:hideMark/>
          </w:tcPr>
          <w:p w14:paraId="234C584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2E3D0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8D49BE0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01C27D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6CFEF0" w14:textId="77777777" w:rsidR="00241DF0" w:rsidRPr="00241DF0" w:rsidRDefault="00241DF0">
            <w:r w:rsidRPr="00241DF0">
              <w:t>R5-246860</w:t>
            </w:r>
          </w:p>
        </w:tc>
        <w:tc>
          <w:tcPr>
            <w:tcW w:w="3119" w:type="dxa"/>
            <w:noWrap/>
            <w:hideMark/>
          </w:tcPr>
          <w:p w14:paraId="057D0CC4" w14:textId="77777777" w:rsidR="00241DF0" w:rsidRPr="00241DF0" w:rsidRDefault="00241DF0">
            <w:r w:rsidRPr="00241DF0">
              <w:t>Addition of TT analysis for tests 11.6.2.3 and 13.4.2.1</w:t>
            </w:r>
          </w:p>
        </w:tc>
        <w:tc>
          <w:tcPr>
            <w:tcW w:w="3049" w:type="dxa"/>
            <w:noWrap/>
            <w:hideMark/>
          </w:tcPr>
          <w:p w14:paraId="295F6AEF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004AAD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E1B9C4D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44822D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6D8F7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2C257749" w14:textId="77777777" w:rsidR="00241DF0" w:rsidRPr="00241DF0" w:rsidRDefault="00241DF0">
            <w:r w:rsidRPr="00241DF0">
              <w:t>0892</w:t>
            </w:r>
          </w:p>
        </w:tc>
        <w:tc>
          <w:tcPr>
            <w:tcW w:w="637" w:type="dxa"/>
            <w:noWrap/>
            <w:hideMark/>
          </w:tcPr>
          <w:p w14:paraId="345E080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667E7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26922C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5F01B7F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5CFC18" w14:textId="77777777" w:rsidR="00241DF0" w:rsidRPr="00241DF0" w:rsidRDefault="00241DF0">
            <w:r w:rsidRPr="00241DF0">
              <w:t>R5-246864</w:t>
            </w:r>
          </w:p>
        </w:tc>
        <w:tc>
          <w:tcPr>
            <w:tcW w:w="3119" w:type="dxa"/>
            <w:noWrap/>
            <w:hideMark/>
          </w:tcPr>
          <w:p w14:paraId="133FE3D0" w14:textId="77777777" w:rsidR="00241DF0" w:rsidRPr="00241DF0" w:rsidRDefault="00241DF0">
            <w:r w:rsidRPr="00241DF0">
              <w:t>Addition of TT analysis for test 13.4.5.2</w:t>
            </w:r>
          </w:p>
        </w:tc>
        <w:tc>
          <w:tcPr>
            <w:tcW w:w="3049" w:type="dxa"/>
            <w:noWrap/>
            <w:hideMark/>
          </w:tcPr>
          <w:p w14:paraId="15136ACC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4E9681F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F049C1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EE4595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9447A1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30C4DDF" w14:textId="77777777" w:rsidR="00241DF0" w:rsidRPr="00241DF0" w:rsidRDefault="00241DF0">
            <w:r w:rsidRPr="00241DF0">
              <w:t>0896</w:t>
            </w:r>
          </w:p>
        </w:tc>
        <w:tc>
          <w:tcPr>
            <w:tcW w:w="637" w:type="dxa"/>
            <w:noWrap/>
            <w:hideMark/>
          </w:tcPr>
          <w:p w14:paraId="6A14407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5FA415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CA98937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66BD7E6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FAF596" w14:textId="77777777" w:rsidR="00241DF0" w:rsidRPr="00241DF0" w:rsidRDefault="00241DF0">
            <w:r w:rsidRPr="00241DF0">
              <w:t>R5-246866</w:t>
            </w:r>
          </w:p>
        </w:tc>
        <w:tc>
          <w:tcPr>
            <w:tcW w:w="3119" w:type="dxa"/>
            <w:noWrap/>
            <w:hideMark/>
          </w:tcPr>
          <w:p w14:paraId="39AC758D" w14:textId="77777777" w:rsidR="00241DF0" w:rsidRPr="00241DF0" w:rsidRDefault="00241DF0">
            <w:r w:rsidRPr="00241DF0">
              <w:t>Addition of TT analysis for test 13.4.6.2</w:t>
            </w:r>
          </w:p>
        </w:tc>
        <w:tc>
          <w:tcPr>
            <w:tcW w:w="3049" w:type="dxa"/>
            <w:noWrap/>
            <w:hideMark/>
          </w:tcPr>
          <w:p w14:paraId="282677F1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BA4ECC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11BC28B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1030FE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D862714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E95E98A" w14:textId="77777777" w:rsidR="00241DF0" w:rsidRPr="00241DF0" w:rsidRDefault="00241DF0">
            <w:r w:rsidRPr="00241DF0">
              <w:t>0898</w:t>
            </w:r>
          </w:p>
        </w:tc>
        <w:tc>
          <w:tcPr>
            <w:tcW w:w="637" w:type="dxa"/>
            <w:noWrap/>
            <w:hideMark/>
          </w:tcPr>
          <w:p w14:paraId="082D4F5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4912D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765C830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39DCED9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A617C6" w14:textId="77777777" w:rsidR="00241DF0" w:rsidRPr="00241DF0" w:rsidRDefault="00241DF0">
            <w:r w:rsidRPr="00241DF0">
              <w:t>R5-246867</w:t>
            </w:r>
          </w:p>
        </w:tc>
        <w:tc>
          <w:tcPr>
            <w:tcW w:w="3119" w:type="dxa"/>
            <w:noWrap/>
            <w:hideMark/>
          </w:tcPr>
          <w:p w14:paraId="14EAB3D1" w14:textId="77777777" w:rsidR="00241DF0" w:rsidRPr="00241DF0" w:rsidRDefault="00241DF0">
            <w:r w:rsidRPr="00241DF0">
              <w:t>Addition of TT analysis for NR-U L1-RSRP measurement reporting tests</w:t>
            </w:r>
          </w:p>
        </w:tc>
        <w:tc>
          <w:tcPr>
            <w:tcW w:w="3049" w:type="dxa"/>
            <w:noWrap/>
            <w:hideMark/>
          </w:tcPr>
          <w:p w14:paraId="0B0104D6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1EAC4D2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17E78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719C5D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2C6970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79BBE0E" w14:textId="77777777" w:rsidR="00241DF0" w:rsidRPr="00241DF0" w:rsidRDefault="00241DF0">
            <w:r w:rsidRPr="00241DF0">
              <w:t>0899</w:t>
            </w:r>
          </w:p>
        </w:tc>
        <w:tc>
          <w:tcPr>
            <w:tcW w:w="637" w:type="dxa"/>
            <w:noWrap/>
            <w:hideMark/>
          </w:tcPr>
          <w:p w14:paraId="5CD6FDD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ED6253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85F44BE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05F10F5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94698A" w14:textId="77777777" w:rsidR="00241DF0" w:rsidRPr="00241DF0" w:rsidRDefault="00241DF0">
            <w:r w:rsidRPr="00241DF0">
              <w:t>R5-246868</w:t>
            </w:r>
          </w:p>
        </w:tc>
        <w:tc>
          <w:tcPr>
            <w:tcW w:w="3119" w:type="dxa"/>
            <w:noWrap/>
            <w:hideMark/>
          </w:tcPr>
          <w:p w14:paraId="37A1B43E" w14:textId="77777777" w:rsidR="00241DF0" w:rsidRPr="00241DF0" w:rsidRDefault="00241DF0">
            <w:r w:rsidRPr="00241DF0">
              <w:t>Addition of TT analysis for test 13.2.2.1, 13.2.2.2 and 13.2.2.3</w:t>
            </w:r>
          </w:p>
        </w:tc>
        <w:tc>
          <w:tcPr>
            <w:tcW w:w="3049" w:type="dxa"/>
            <w:noWrap/>
            <w:hideMark/>
          </w:tcPr>
          <w:p w14:paraId="518C7195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0E7C4FC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0D4D73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3610B8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04BA60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96EB769" w14:textId="77777777" w:rsidR="00241DF0" w:rsidRPr="00241DF0" w:rsidRDefault="00241DF0">
            <w:r w:rsidRPr="00241DF0">
              <w:t>0900</w:t>
            </w:r>
          </w:p>
        </w:tc>
        <w:tc>
          <w:tcPr>
            <w:tcW w:w="637" w:type="dxa"/>
            <w:noWrap/>
            <w:hideMark/>
          </w:tcPr>
          <w:p w14:paraId="077F1C6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270519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9F5CE1E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674100A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E67086" w14:textId="77777777" w:rsidR="00241DF0" w:rsidRPr="00241DF0" w:rsidRDefault="00241DF0">
            <w:r w:rsidRPr="00241DF0">
              <w:t>R5-246871</w:t>
            </w:r>
          </w:p>
        </w:tc>
        <w:tc>
          <w:tcPr>
            <w:tcW w:w="3119" w:type="dxa"/>
            <w:noWrap/>
            <w:hideMark/>
          </w:tcPr>
          <w:p w14:paraId="22777815" w14:textId="77777777" w:rsidR="00241DF0" w:rsidRPr="00241DF0" w:rsidRDefault="00241DF0">
            <w:r w:rsidRPr="00241DF0">
              <w:t>Editorial correction to TT analysis for test cases 6.6.3.1 and 6.6.3.2</w:t>
            </w:r>
          </w:p>
        </w:tc>
        <w:tc>
          <w:tcPr>
            <w:tcW w:w="3049" w:type="dxa"/>
            <w:noWrap/>
            <w:hideMark/>
          </w:tcPr>
          <w:p w14:paraId="5C468855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2794A7F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FD4F2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CD183F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CC1B3C4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E1A2FDB" w14:textId="77777777" w:rsidR="00241DF0" w:rsidRPr="00241DF0" w:rsidRDefault="00241DF0">
            <w:r w:rsidRPr="00241DF0">
              <w:t>0903</w:t>
            </w:r>
          </w:p>
        </w:tc>
        <w:tc>
          <w:tcPr>
            <w:tcW w:w="637" w:type="dxa"/>
            <w:noWrap/>
            <w:hideMark/>
          </w:tcPr>
          <w:p w14:paraId="7DAAD39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D849C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6C27D6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2587207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3C1E9B1" w14:textId="77777777" w:rsidR="00241DF0" w:rsidRPr="00241DF0" w:rsidRDefault="00241DF0">
            <w:r w:rsidRPr="00241DF0">
              <w:t>R5-246873</w:t>
            </w:r>
          </w:p>
        </w:tc>
        <w:tc>
          <w:tcPr>
            <w:tcW w:w="3119" w:type="dxa"/>
            <w:noWrap/>
            <w:hideMark/>
          </w:tcPr>
          <w:p w14:paraId="012F16E7" w14:textId="77777777" w:rsidR="00241DF0" w:rsidRPr="00241DF0" w:rsidRDefault="00241DF0">
            <w:r w:rsidRPr="00241DF0">
              <w:t>General updates of TS 38.521-1 clause 5 for R16 CA configurations</w:t>
            </w:r>
          </w:p>
        </w:tc>
        <w:tc>
          <w:tcPr>
            <w:tcW w:w="3049" w:type="dxa"/>
            <w:noWrap/>
            <w:hideMark/>
          </w:tcPr>
          <w:p w14:paraId="068E491B" w14:textId="77777777" w:rsidR="00241DF0" w:rsidRPr="00241DF0" w:rsidRDefault="00241DF0">
            <w:r w:rsidRPr="00241DF0">
              <w:t>China Unicom, KDDI</w:t>
            </w:r>
          </w:p>
        </w:tc>
        <w:tc>
          <w:tcPr>
            <w:tcW w:w="920" w:type="dxa"/>
            <w:noWrap/>
            <w:hideMark/>
          </w:tcPr>
          <w:p w14:paraId="3DE96DA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21A5C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8E1CBA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4F02B6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4727E4AC" w14:textId="77777777" w:rsidR="00241DF0" w:rsidRPr="00241DF0" w:rsidRDefault="00241DF0">
            <w:r w:rsidRPr="00241DF0">
              <w:t>3064</w:t>
            </w:r>
          </w:p>
        </w:tc>
        <w:tc>
          <w:tcPr>
            <w:tcW w:w="637" w:type="dxa"/>
            <w:noWrap/>
            <w:hideMark/>
          </w:tcPr>
          <w:p w14:paraId="607C6B2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028B59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4CBB261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6762F1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F60871" w14:textId="77777777" w:rsidR="00241DF0" w:rsidRPr="00241DF0" w:rsidRDefault="00241DF0">
            <w:r w:rsidRPr="00241DF0">
              <w:t>R5-246874</w:t>
            </w:r>
          </w:p>
        </w:tc>
        <w:tc>
          <w:tcPr>
            <w:tcW w:w="3119" w:type="dxa"/>
            <w:noWrap/>
            <w:hideMark/>
          </w:tcPr>
          <w:p w14:paraId="38AEB742" w14:textId="77777777" w:rsidR="00241DF0" w:rsidRPr="00241DF0" w:rsidRDefault="00241DF0">
            <w:r w:rsidRPr="00241DF0">
              <w:t>General updates of TS 38.521-1 clause 5 for R17 CA configurations</w:t>
            </w:r>
          </w:p>
        </w:tc>
        <w:tc>
          <w:tcPr>
            <w:tcW w:w="3049" w:type="dxa"/>
            <w:noWrap/>
            <w:hideMark/>
          </w:tcPr>
          <w:p w14:paraId="21B94182" w14:textId="77777777" w:rsidR="00241DF0" w:rsidRPr="00241DF0" w:rsidRDefault="00241DF0">
            <w:r w:rsidRPr="00241DF0">
              <w:t>China Unicom,KDDI,Verizon,ZTE,China Telecom,AT&amp;T,WE Certification Oy,FirstNet</w:t>
            </w:r>
          </w:p>
        </w:tc>
        <w:tc>
          <w:tcPr>
            <w:tcW w:w="920" w:type="dxa"/>
            <w:noWrap/>
            <w:hideMark/>
          </w:tcPr>
          <w:p w14:paraId="5205F73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E95F22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8F3694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1A9F09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153F8BC" w14:textId="77777777" w:rsidR="00241DF0" w:rsidRPr="00241DF0" w:rsidRDefault="00241DF0">
            <w:r w:rsidRPr="00241DF0">
              <w:t>3065</w:t>
            </w:r>
          </w:p>
        </w:tc>
        <w:tc>
          <w:tcPr>
            <w:tcW w:w="637" w:type="dxa"/>
            <w:noWrap/>
            <w:hideMark/>
          </w:tcPr>
          <w:p w14:paraId="5D79FD5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F7EF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99E13E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2D4F8BF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D682A7" w14:textId="77777777" w:rsidR="00241DF0" w:rsidRPr="00241DF0" w:rsidRDefault="00241DF0">
            <w:r w:rsidRPr="00241DF0">
              <w:lastRenderedPageBreak/>
              <w:t>R5-246875</w:t>
            </w:r>
          </w:p>
        </w:tc>
        <w:tc>
          <w:tcPr>
            <w:tcW w:w="3119" w:type="dxa"/>
            <w:noWrap/>
            <w:hideMark/>
          </w:tcPr>
          <w:p w14:paraId="155F1664" w14:textId="77777777" w:rsidR="00241DF0" w:rsidRPr="00241DF0" w:rsidRDefault="00241DF0">
            <w:r w:rsidRPr="00241DF0">
              <w:t>General updates of TS 38.521-1 clause 5 for R18 CA configurations</w:t>
            </w:r>
          </w:p>
        </w:tc>
        <w:tc>
          <w:tcPr>
            <w:tcW w:w="3049" w:type="dxa"/>
            <w:noWrap/>
            <w:hideMark/>
          </w:tcPr>
          <w:p w14:paraId="7BEAA602" w14:textId="77777777" w:rsidR="00241DF0" w:rsidRPr="00241DF0" w:rsidRDefault="00241DF0">
            <w:r w:rsidRPr="00241DF0">
              <w:t>China Unicom,KDDI</w:t>
            </w:r>
          </w:p>
        </w:tc>
        <w:tc>
          <w:tcPr>
            <w:tcW w:w="920" w:type="dxa"/>
            <w:noWrap/>
            <w:hideMark/>
          </w:tcPr>
          <w:p w14:paraId="2B5ABB5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D24B27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89A00B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1B503D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6DE21E7B" w14:textId="77777777" w:rsidR="00241DF0" w:rsidRPr="00241DF0" w:rsidRDefault="00241DF0">
            <w:r w:rsidRPr="00241DF0">
              <w:t>3066</w:t>
            </w:r>
          </w:p>
        </w:tc>
        <w:tc>
          <w:tcPr>
            <w:tcW w:w="637" w:type="dxa"/>
            <w:noWrap/>
            <w:hideMark/>
          </w:tcPr>
          <w:p w14:paraId="16B84B4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2D6AC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65B7F8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4E997C5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B991FE" w14:textId="77777777" w:rsidR="00241DF0" w:rsidRPr="00241DF0" w:rsidRDefault="00241DF0">
            <w:r w:rsidRPr="00241DF0">
              <w:t>R5-246881</w:t>
            </w:r>
          </w:p>
        </w:tc>
        <w:tc>
          <w:tcPr>
            <w:tcW w:w="3119" w:type="dxa"/>
            <w:noWrap/>
            <w:hideMark/>
          </w:tcPr>
          <w:p w14:paraId="6D22A280" w14:textId="77777777" w:rsidR="00241DF0" w:rsidRPr="00241DF0" w:rsidRDefault="00241DF0">
            <w:r w:rsidRPr="00241DF0">
              <w:t>Addition of minimum conformance requirements for MUSIM gap configured</w:t>
            </w:r>
          </w:p>
        </w:tc>
        <w:tc>
          <w:tcPr>
            <w:tcW w:w="3049" w:type="dxa"/>
            <w:noWrap/>
            <w:hideMark/>
          </w:tcPr>
          <w:p w14:paraId="64C0F18C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A8B0C3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618109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EA0204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003B7E9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39B3373E" w14:textId="77777777" w:rsidR="00241DF0" w:rsidRPr="00241DF0" w:rsidRDefault="00241DF0">
            <w:r w:rsidRPr="00241DF0">
              <w:t>3557</w:t>
            </w:r>
          </w:p>
        </w:tc>
        <w:tc>
          <w:tcPr>
            <w:tcW w:w="637" w:type="dxa"/>
            <w:noWrap/>
            <w:hideMark/>
          </w:tcPr>
          <w:p w14:paraId="2B5B17F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B2714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8AFE2B8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4BCDCE9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440B17" w14:textId="77777777" w:rsidR="00241DF0" w:rsidRPr="00241DF0" w:rsidRDefault="00241DF0">
            <w:r w:rsidRPr="00241DF0">
              <w:t>R5-246882</w:t>
            </w:r>
          </w:p>
        </w:tc>
        <w:tc>
          <w:tcPr>
            <w:tcW w:w="3119" w:type="dxa"/>
            <w:noWrap/>
            <w:hideMark/>
          </w:tcPr>
          <w:p w14:paraId="5A6A6A5D" w14:textId="77777777" w:rsidR="00241DF0" w:rsidRPr="00241DF0" w:rsidRDefault="00241DF0">
            <w:r w:rsidRPr="00241DF0">
              <w:t>Addition of NR SA FR1 event triggered reporting with MUSIM gap configured test case 6.6.1.9</w:t>
            </w:r>
          </w:p>
        </w:tc>
        <w:tc>
          <w:tcPr>
            <w:tcW w:w="3049" w:type="dxa"/>
            <w:noWrap/>
            <w:hideMark/>
          </w:tcPr>
          <w:p w14:paraId="3F7F591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D471A3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C5DAB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065834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16A86AD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0EBD57B1" w14:textId="77777777" w:rsidR="00241DF0" w:rsidRPr="00241DF0" w:rsidRDefault="00241DF0">
            <w:r w:rsidRPr="00241DF0">
              <w:t>3558</w:t>
            </w:r>
          </w:p>
        </w:tc>
        <w:tc>
          <w:tcPr>
            <w:tcW w:w="637" w:type="dxa"/>
            <w:noWrap/>
            <w:hideMark/>
          </w:tcPr>
          <w:p w14:paraId="10D9E7A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299076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BCC492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60EBB8E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17B1727" w14:textId="77777777" w:rsidR="00241DF0" w:rsidRPr="00241DF0" w:rsidRDefault="00241DF0">
            <w:r w:rsidRPr="00241DF0">
              <w:t>R5-246883</w:t>
            </w:r>
          </w:p>
        </w:tc>
        <w:tc>
          <w:tcPr>
            <w:tcW w:w="3119" w:type="dxa"/>
            <w:noWrap/>
            <w:hideMark/>
          </w:tcPr>
          <w:p w14:paraId="5A33F1A8" w14:textId="77777777" w:rsidR="00241DF0" w:rsidRPr="00241DF0" w:rsidRDefault="00241DF0">
            <w:r w:rsidRPr="00241DF0">
              <w:t>Addition of NR SA FR1-FR1 event triggered reporting using MUSIM gap with lower and higher priority test case 6.6.2.13</w:t>
            </w:r>
          </w:p>
        </w:tc>
        <w:tc>
          <w:tcPr>
            <w:tcW w:w="3049" w:type="dxa"/>
            <w:noWrap/>
            <w:hideMark/>
          </w:tcPr>
          <w:p w14:paraId="15CAA69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3FBA9A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8A8130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2EDF51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DF4FA4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1AFEFE7A" w14:textId="77777777" w:rsidR="00241DF0" w:rsidRPr="00241DF0" w:rsidRDefault="00241DF0">
            <w:r w:rsidRPr="00241DF0">
              <w:t>3559</w:t>
            </w:r>
          </w:p>
        </w:tc>
        <w:tc>
          <w:tcPr>
            <w:tcW w:w="637" w:type="dxa"/>
            <w:noWrap/>
            <w:hideMark/>
          </w:tcPr>
          <w:p w14:paraId="4375552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74F9F6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A389D7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64B8632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E212772" w14:textId="77777777" w:rsidR="00241DF0" w:rsidRPr="00241DF0" w:rsidRDefault="00241DF0">
            <w:r w:rsidRPr="00241DF0">
              <w:t>R5-246884</w:t>
            </w:r>
          </w:p>
        </w:tc>
        <w:tc>
          <w:tcPr>
            <w:tcW w:w="3119" w:type="dxa"/>
            <w:noWrap/>
            <w:hideMark/>
          </w:tcPr>
          <w:p w14:paraId="68F31CB9" w14:textId="77777777" w:rsidR="00241DF0" w:rsidRPr="00241DF0" w:rsidRDefault="00241DF0">
            <w:r w:rsidRPr="00241DF0">
              <w:t>Correction to Cell configuration mapping for MUSIM gap test cases</w:t>
            </w:r>
          </w:p>
        </w:tc>
        <w:tc>
          <w:tcPr>
            <w:tcW w:w="3049" w:type="dxa"/>
            <w:noWrap/>
            <w:hideMark/>
          </w:tcPr>
          <w:p w14:paraId="51A1DD04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9B8A7F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0F9F1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E572DC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1838E12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1EEE2886" w14:textId="77777777" w:rsidR="00241DF0" w:rsidRPr="00241DF0" w:rsidRDefault="00241DF0">
            <w:r w:rsidRPr="00241DF0">
              <w:t>3560</w:t>
            </w:r>
          </w:p>
        </w:tc>
        <w:tc>
          <w:tcPr>
            <w:tcW w:w="637" w:type="dxa"/>
            <w:noWrap/>
            <w:hideMark/>
          </w:tcPr>
          <w:p w14:paraId="31956A4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1C13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14601F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6D5579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C07336" w14:textId="77777777" w:rsidR="00241DF0" w:rsidRPr="00241DF0" w:rsidRDefault="00241DF0">
            <w:r w:rsidRPr="00241DF0">
              <w:t>R5-246885</w:t>
            </w:r>
          </w:p>
        </w:tc>
        <w:tc>
          <w:tcPr>
            <w:tcW w:w="3119" w:type="dxa"/>
            <w:noWrap/>
            <w:hideMark/>
          </w:tcPr>
          <w:p w14:paraId="4210A041" w14:textId="77777777" w:rsidR="00241DF0" w:rsidRPr="00241DF0" w:rsidRDefault="00241DF0">
            <w:r w:rsidRPr="00241DF0">
              <w:t>Correction to applicability of FR1 EN-DC and NR SA RRM test cases</w:t>
            </w:r>
          </w:p>
        </w:tc>
        <w:tc>
          <w:tcPr>
            <w:tcW w:w="3049" w:type="dxa"/>
            <w:noWrap/>
            <w:hideMark/>
          </w:tcPr>
          <w:p w14:paraId="12E0BBF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E623D0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CC3A8B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7AEEA9C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0F43BD8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24A88D62" w14:textId="77777777" w:rsidR="00241DF0" w:rsidRPr="00241DF0" w:rsidRDefault="00241DF0">
            <w:r w:rsidRPr="00241DF0">
              <w:t>0507</w:t>
            </w:r>
          </w:p>
        </w:tc>
        <w:tc>
          <w:tcPr>
            <w:tcW w:w="637" w:type="dxa"/>
            <w:noWrap/>
            <w:hideMark/>
          </w:tcPr>
          <w:p w14:paraId="7144C01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58B1EB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26D20F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535BE92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21B95A" w14:textId="77777777" w:rsidR="00241DF0" w:rsidRPr="00241DF0" w:rsidRDefault="00241DF0">
            <w:r w:rsidRPr="00241DF0">
              <w:t>R5-246886</w:t>
            </w:r>
          </w:p>
        </w:tc>
        <w:tc>
          <w:tcPr>
            <w:tcW w:w="3119" w:type="dxa"/>
            <w:noWrap/>
            <w:hideMark/>
          </w:tcPr>
          <w:p w14:paraId="3FD0738F" w14:textId="77777777" w:rsidR="00241DF0" w:rsidRPr="00241DF0" w:rsidRDefault="00241DF0">
            <w:r w:rsidRPr="00241DF0">
              <w:t>Correction to Inter-RAT Cell Reselection cases</w:t>
            </w:r>
          </w:p>
        </w:tc>
        <w:tc>
          <w:tcPr>
            <w:tcW w:w="3049" w:type="dxa"/>
            <w:noWrap/>
            <w:hideMark/>
          </w:tcPr>
          <w:p w14:paraId="3AEE01D4" w14:textId="77777777" w:rsidR="00241DF0" w:rsidRPr="00241DF0" w:rsidRDefault="00241DF0">
            <w:r w:rsidRPr="00241DF0">
              <w:t>Starpoint, MCC TF160 ,TDIA</w:t>
            </w:r>
          </w:p>
        </w:tc>
        <w:tc>
          <w:tcPr>
            <w:tcW w:w="920" w:type="dxa"/>
            <w:noWrap/>
            <w:hideMark/>
          </w:tcPr>
          <w:p w14:paraId="24BE1EE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B44B0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BAF0D7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5A4FB88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5524DB3" w14:textId="77777777" w:rsidR="00241DF0" w:rsidRPr="00241DF0" w:rsidRDefault="00241DF0">
            <w:r w:rsidRPr="00241DF0">
              <w:t>4754</w:t>
            </w:r>
          </w:p>
        </w:tc>
        <w:tc>
          <w:tcPr>
            <w:tcW w:w="637" w:type="dxa"/>
            <w:noWrap/>
            <w:hideMark/>
          </w:tcPr>
          <w:p w14:paraId="017B95D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2FE2F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242994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0D618A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0C8DEF" w14:textId="77777777" w:rsidR="00241DF0" w:rsidRPr="00241DF0" w:rsidRDefault="00241DF0">
            <w:r w:rsidRPr="00241DF0">
              <w:t>R5-246887</w:t>
            </w:r>
          </w:p>
        </w:tc>
        <w:tc>
          <w:tcPr>
            <w:tcW w:w="3119" w:type="dxa"/>
            <w:noWrap/>
            <w:hideMark/>
          </w:tcPr>
          <w:p w14:paraId="64ADBA9A" w14:textId="77777777" w:rsidR="00241DF0" w:rsidRPr="00241DF0" w:rsidRDefault="00241DF0">
            <w:r w:rsidRPr="00241DF0">
              <w:t>Corrrection to Semi-Persistent Scheduling cases</w:t>
            </w:r>
          </w:p>
        </w:tc>
        <w:tc>
          <w:tcPr>
            <w:tcW w:w="3049" w:type="dxa"/>
            <w:noWrap/>
            <w:hideMark/>
          </w:tcPr>
          <w:p w14:paraId="77DC894C" w14:textId="77777777" w:rsidR="00241DF0" w:rsidRPr="00241DF0" w:rsidRDefault="00241DF0">
            <w:r w:rsidRPr="00241DF0">
              <w:t>Starpoint, TDIA</w:t>
            </w:r>
          </w:p>
        </w:tc>
        <w:tc>
          <w:tcPr>
            <w:tcW w:w="920" w:type="dxa"/>
            <w:noWrap/>
            <w:hideMark/>
          </w:tcPr>
          <w:p w14:paraId="52DA6C2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73C28D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3FB5F69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D87FDD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522BC09" w14:textId="77777777" w:rsidR="00241DF0" w:rsidRPr="00241DF0" w:rsidRDefault="00241DF0">
            <w:r w:rsidRPr="00241DF0">
              <w:t>4755</w:t>
            </w:r>
          </w:p>
        </w:tc>
        <w:tc>
          <w:tcPr>
            <w:tcW w:w="637" w:type="dxa"/>
            <w:noWrap/>
            <w:hideMark/>
          </w:tcPr>
          <w:p w14:paraId="30947A5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252F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8D8CDA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2549A1D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FE80F0" w14:textId="77777777" w:rsidR="00241DF0" w:rsidRPr="00241DF0" w:rsidRDefault="00241DF0">
            <w:r w:rsidRPr="00241DF0">
              <w:t>R5-246894</w:t>
            </w:r>
          </w:p>
        </w:tc>
        <w:tc>
          <w:tcPr>
            <w:tcW w:w="3119" w:type="dxa"/>
            <w:noWrap/>
            <w:hideMark/>
          </w:tcPr>
          <w:p w14:paraId="4BA577EA" w14:textId="77777777" w:rsidR="00241DF0" w:rsidRPr="00241DF0" w:rsidRDefault="00241DF0">
            <w:r w:rsidRPr="00241DF0">
              <w:t>Update of Table 4.6.1-13 RRCReconfiguration for Sidelink relay</w:t>
            </w:r>
          </w:p>
        </w:tc>
        <w:tc>
          <w:tcPr>
            <w:tcW w:w="3049" w:type="dxa"/>
            <w:noWrap/>
            <w:hideMark/>
          </w:tcPr>
          <w:p w14:paraId="25F6283F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28F2876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414F89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139521C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3E5FA8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02E893FD" w14:textId="77777777" w:rsidR="00241DF0" w:rsidRPr="00241DF0" w:rsidRDefault="00241DF0">
            <w:r w:rsidRPr="00241DF0">
              <w:t>3377</w:t>
            </w:r>
          </w:p>
        </w:tc>
        <w:tc>
          <w:tcPr>
            <w:tcW w:w="637" w:type="dxa"/>
            <w:noWrap/>
            <w:hideMark/>
          </w:tcPr>
          <w:p w14:paraId="2F82103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B5473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798755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61EEE58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D3A143" w14:textId="77777777" w:rsidR="00241DF0" w:rsidRPr="00241DF0" w:rsidRDefault="00241DF0">
            <w:r w:rsidRPr="00241DF0">
              <w:t>R5-246895</w:t>
            </w:r>
          </w:p>
        </w:tc>
        <w:tc>
          <w:tcPr>
            <w:tcW w:w="3119" w:type="dxa"/>
            <w:noWrap/>
            <w:hideMark/>
          </w:tcPr>
          <w:p w14:paraId="15DE3220" w14:textId="77777777" w:rsidR="00241DF0" w:rsidRPr="00241DF0" w:rsidRDefault="00241DF0">
            <w:r w:rsidRPr="00241DF0">
              <w:t>Update of test case 8.2.5.7.1</w:t>
            </w:r>
          </w:p>
        </w:tc>
        <w:tc>
          <w:tcPr>
            <w:tcW w:w="3049" w:type="dxa"/>
            <w:noWrap/>
            <w:hideMark/>
          </w:tcPr>
          <w:p w14:paraId="0835C49A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3E2AD38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01935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37E84B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7B72479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7FEF951" w14:textId="77777777" w:rsidR="00241DF0" w:rsidRPr="00241DF0" w:rsidRDefault="00241DF0">
            <w:r w:rsidRPr="00241DF0">
              <w:t>4756</w:t>
            </w:r>
          </w:p>
        </w:tc>
        <w:tc>
          <w:tcPr>
            <w:tcW w:w="637" w:type="dxa"/>
            <w:noWrap/>
            <w:hideMark/>
          </w:tcPr>
          <w:p w14:paraId="3BAF7D9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67178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A35EDC1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47B16F5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E8FCEF" w14:textId="77777777" w:rsidR="00241DF0" w:rsidRPr="00241DF0" w:rsidRDefault="00241DF0">
            <w:r w:rsidRPr="00241DF0">
              <w:t>R5-246896</w:t>
            </w:r>
          </w:p>
        </w:tc>
        <w:tc>
          <w:tcPr>
            <w:tcW w:w="3119" w:type="dxa"/>
            <w:noWrap/>
            <w:hideMark/>
          </w:tcPr>
          <w:p w14:paraId="193C24D5" w14:textId="77777777" w:rsidR="00241DF0" w:rsidRPr="00241DF0" w:rsidRDefault="00241DF0">
            <w:r w:rsidRPr="00241DF0">
              <w:t>Update of test case 8.2.5.7.2</w:t>
            </w:r>
          </w:p>
        </w:tc>
        <w:tc>
          <w:tcPr>
            <w:tcW w:w="3049" w:type="dxa"/>
            <w:noWrap/>
            <w:hideMark/>
          </w:tcPr>
          <w:p w14:paraId="335DC836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65331BA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B934A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025DA1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72C5BB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BC7D155" w14:textId="77777777" w:rsidR="00241DF0" w:rsidRPr="00241DF0" w:rsidRDefault="00241DF0">
            <w:r w:rsidRPr="00241DF0">
              <w:t>4757</w:t>
            </w:r>
          </w:p>
        </w:tc>
        <w:tc>
          <w:tcPr>
            <w:tcW w:w="637" w:type="dxa"/>
            <w:noWrap/>
            <w:hideMark/>
          </w:tcPr>
          <w:p w14:paraId="0BB654D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E08C7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D79E0C9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4AD262F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091ADE" w14:textId="77777777" w:rsidR="00241DF0" w:rsidRPr="00241DF0" w:rsidRDefault="00241DF0">
            <w:r w:rsidRPr="00241DF0">
              <w:lastRenderedPageBreak/>
              <w:t>R5-246897</w:t>
            </w:r>
          </w:p>
        </w:tc>
        <w:tc>
          <w:tcPr>
            <w:tcW w:w="3119" w:type="dxa"/>
            <w:noWrap/>
            <w:hideMark/>
          </w:tcPr>
          <w:p w14:paraId="6158B4AD" w14:textId="77777777" w:rsidR="00241DF0" w:rsidRPr="00241DF0" w:rsidRDefault="00241DF0">
            <w:r w:rsidRPr="00241DF0">
              <w:t>Correction of NR SL SIG test case 12.2.6.2</w:t>
            </w:r>
          </w:p>
        </w:tc>
        <w:tc>
          <w:tcPr>
            <w:tcW w:w="3049" w:type="dxa"/>
            <w:noWrap/>
            <w:hideMark/>
          </w:tcPr>
          <w:p w14:paraId="23183EC5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49F3877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EA04F3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70C0EA2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49A16EB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66E2CCE" w14:textId="77777777" w:rsidR="00241DF0" w:rsidRPr="00241DF0" w:rsidRDefault="00241DF0">
            <w:r w:rsidRPr="00241DF0">
              <w:t>4758</w:t>
            </w:r>
          </w:p>
        </w:tc>
        <w:tc>
          <w:tcPr>
            <w:tcW w:w="637" w:type="dxa"/>
            <w:noWrap/>
            <w:hideMark/>
          </w:tcPr>
          <w:p w14:paraId="5BB9C95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16E7ED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7044B88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42CD1D7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2AA849" w14:textId="77777777" w:rsidR="00241DF0" w:rsidRPr="00241DF0" w:rsidRDefault="00241DF0">
            <w:r w:rsidRPr="00241DF0">
              <w:t>R5-246898</w:t>
            </w:r>
          </w:p>
        </w:tc>
        <w:tc>
          <w:tcPr>
            <w:tcW w:w="3119" w:type="dxa"/>
            <w:noWrap/>
            <w:hideMark/>
          </w:tcPr>
          <w:p w14:paraId="7386A387" w14:textId="77777777" w:rsidR="00241DF0" w:rsidRPr="00241DF0" w:rsidRDefault="00241DF0">
            <w:r w:rsidRPr="00241DF0">
              <w:t>Addition of new test case 12.3.1.1.4 Sidelink Relay / L2 U2N / Remote UE / 5G ProSe Direct Discovery / Direct Discovery Update</w:t>
            </w:r>
          </w:p>
        </w:tc>
        <w:tc>
          <w:tcPr>
            <w:tcW w:w="3049" w:type="dxa"/>
            <w:noWrap/>
            <w:hideMark/>
          </w:tcPr>
          <w:p w14:paraId="0F3C55ED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0921AC1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BD33BDA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1AC0A1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00AE8FE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1D9948AB" w14:textId="77777777" w:rsidR="00241DF0" w:rsidRPr="00241DF0" w:rsidRDefault="00241DF0">
            <w:r w:rsidRPr="00241DF0">
              <w:t>4759</w:t>
            </w:r>
          </w:p>
        </w:tc>
        <w:tc>
          <w:tcPr>
            <w:tcW w:w="637" w:type="dxa"/>
            <w:noWrap/>
            <w:hideMark/>
          </w:tcPr>
          <w:p w14:paraId="1C858D4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A89CFB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3F32B34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56C78F4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EF50B1" w14:textId="77777777" w:rsidR="00241DF0" w:rsidRPr="00241DF0" w:rsidRDefault="00241DF0">
            <w:r w:rsidRPr="00241DF0">
              <w:t>R5-246900</w:t>
            </w:r>
          </w:p>
        </w:tc>
        <w:tc>
          <w:tcPr>
            <w:tcW w:w="3119" w:type="dxa"/>
            <w:noWrap/>
            <w:hideMark/>
          </w:tcPr>
          <w:p w14:paraId="64F76B91" w14:textId="77777777" w:rsidR="00241DF0" w:rsidRPr="00241DF0" w:rsidRDefault="00241DF0">
            <w:r w:rsidRPr="00241DF0">
              <w:t>Addition of new test case 12.3.1.2.3 Sidelink Relay / L2 U2N / Relay UE / 5G ProSe U2N Relay Discovery / Discoveree</w:t>
            </w:r>
          </w:p>
        </w:tc>
        <w:tc>
          <w:tcPr>
            <w:tcW w:w="3049" w:type="dxa"/>
            <w:noWrap/>
            <w:hideMark/>
          </w:tcPr>
          <w:p w14:paraId="02E68EA5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7EA21D9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55BD6A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0504EB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3E8C00F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231CE9C6" w14:textId="77777777" w:rsidR="00241DF0" w:rsidRPr="00241DF0" w:rsidRDefault="00241DF0">
            <w:r w:rsidRPr="00241DF0">
              <w:t>4761</w:t>
            </w:r>
          </w:p>
        </w:tc>
        <w:tc>
          <w:tcPr>
            <w:tcW w:w="637" w:type="dxa"/>
            <w:noWrap/>
            <w:hideMark/>
          </w:tcPr>
          <w:p w14:paraId="2741211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89FC9E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1236A7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28FB0AE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D0F601" w14:textId="77777777" w:rsidR="00241DF0" w:rsidRPr="00241DF0" w:rsidRDefault="00241DF0">
            <w:r w:rsidRPr="00241DF0">
              <w:t>R5-246901</w:t>
            </w:r>
          </w:p>
        </w:tc>
        <w:tc>
          <w:tcPr>
            <w:tcW w:w="3119" w:type="dxa"/>
            <w:noWrap/>
            <w:hideMark/>
          </w:tcPr>
          <w:p w14:paraId="2B7A6253" w14:textId="77777777" w:rsidR="00241DF0" w:rsidRPr="00241DF0" w:rsidRDefault="00241DF0">
            <w:r w:rsidRPr="00241DF0">
              <w:t>Correction of NR Sidelink relay test case 12.3.1.2.6</w:t>
            </w:r>
          </w:p>
        </w:tc>
        <w:tc>
          <w:tcPr>
            <w:tcW w:w="3049" w:type="dxa"/>
            <w:noWrap/>
            <w:hideMark/>
          </w:tcPr>
          <w:p w14:paraId="111ADB74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0830687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23BB0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9C9C3D2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C6A1A71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4D854202" w14:textId="77777777" w:rsidR="00241DF0" w:rsidRPr="00241DF0" w:rsidRDefault="00241DF0">
            <w:r w:rsidRPr="00241DF0">
              <w:t>4762</w:t>
            </w:r>
          </w:p>
        </w:tc>
        <w:tc>
          <w:tcPr>
            <w:tcW w:w="637" w:type="dxa"/>
            <w:noWrap/>
            <w:hideMark/>
          </w:tcPr>
          <w:p w14:paraId="0C42223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27698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074550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041C03C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DDBE32" w14:textId="77777777" w:rsidR="00241DF0" w:rsidRPr="00241DF0" w:rsidRDefault="00241DF0">
            <w:r w:rsidRPr="00241DF0">
              <w:t>R5-246902</w:t>
            </w:r>
          </w:p>
        </w:tc>
        <w:tc>
          <w:tcPr>
            <w:tcW w:w="3119" w:type="dxa"/>
            <w:noWrap/>
            <w:hideMark/>
          </w:tcPr>
          <w:p w14:paraId="72D6572F" w14:textId="77777777" w:rsidR="00241DF0" w:rsidRPr="00241DF0" w:rsidRDefault="00241DF0">
            <w:r w:rsidRPr="00241DF0">
              <w:t>Addition of new test case 12.3.1.2.7 Sidelink Relay / L2 U2N / Relay UE / RRC connection establishment triggered by Remote UE</w:t>
            </w:r>
          </w:p>
        </w:tc>
        <w:tc>
          <w:tcPr>
            <w:tcW w:w="3049" w:type="dxa"/>
            <w:noWrap/>
            <w:hideMark/>
          </w:tcPr>
          <w:p w14:paraId="23DB89CE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0CE34FD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7A3FA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7E88FA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FDBFD65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2594CBC2" w14:textId="77777777" w:rsidR="00241DF0" w:rsidRPr="00241DF0" w:rsidRDefault="00241DF0">
            <w:r w:rsidRPr="00241DF0">
              <w:t>4763</w:t>
            </w:r>
          </w:p>
        </w:tc>
        <w:tc>
          <w:tcPr>
            <w:tcW w:w="637" w:type="dxa"/>
            <w:noWrap/>
            <w:hideMark/>
          </w:tcPr>
          <w:p w14:paraId="5859909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F0BE24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F43182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6B1F40B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CA6C18" w14:textId="77777777" w:rsidR="00241DF0" w:rsidRPr="00241DF0" w:rsidRDefault="00241DF0">
            <w:r w:rsidRPr="00241DF0">
              <w:t>R5-246907</w:t>
            </w:r>
          </w:p>
        </w:tc>
        <w:tc>
          <w:tcPr>
            <w:tcW w:w="3119" w:type="dxa"/>
            <w:noWrap/>
            <w:hideMark/>
          </w:tcPr>
          <w:p w14:paraId="0DA1BD66" w14:textId="77777777" w:rsidR="00241DF0" w:rsidRPr="00241DF0" w:rsidRDefault="00241DF0">
            <w:r w:rsidRPr="00241DF0">
              <w:t>Addition of new test case 12.3.1.2.8 Sidelink Relay / L2 U2N / Relay UE / RRC connection establishment triggered by Remote UE / Emergency</w:t>
            </w:r>
          </w:p>
        </w:tc>
        <w:tc>
          <w:tcPr>
            <w:tcW w:w="3049" w:type="dxa"/>
            <w:noWrap/>
            <w:hideMark/>
          </w:tcPr>
          <w:p w14:paraId="10EB9C05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7055ED8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B8552D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4C8E2C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9B15EEA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4492F054" w14:textId="77777777" w:rsidR="00241DF0" w:rsidRPr="00241DF0" w:rsidRDefault="00241DF0">
            <w:r w:rsidRPr="00241DF0">
              <w:t>4766</w:t>
            </w:r>
          </w:p>
        </w:tc>
        <w:tc>
          <w:tcPr>
            <w:tcW w:w="637" w:type="dxa"/>
            <w:noWrap/>
            <w:hideMark/>
          </w:tcPr>
          <w:p w14:paraId="541A9EA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C4477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9B11FD7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2F635F2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027C81" w14:textId="77777777" w:rsidR="00241DF0" w:rsidRPr="00241DF0" w:rsidRDefault="00241DF0">
            <w:r w:rsidRPr="00241DF0">
              <w:t>R5-246908</w:t>
            </w:r>
          </w:p>
        </w:tc>
        <w:tc>
          <w:tcPr>
            <w:tcW w:w="3119" w:type="dxa"/>
            <w:noWrap/>
            <w:hideMark/>
          </w:tcPr>
          <w:p w14:paraId="5F6F3A67" w14:textId="77777777" w:rsidR="00241DF0" w:rsidRPr="00241DF0" w:rsidRDefault="00241DF0">
            <w:r w:rsidRPr="00241DF0">
              <w:t>Addition of new test case 12.3.1.2.9 Sidelink Relay / L2 U2N / Relay UE / RRC connection establishment triggered by Remote UE / Rejected / T300 expired</w:t>
            </w:r>
          </w:p>
        </w:tc>
        <w:tc>
          <w:tcPr>
            <w:tcW w:w="3049" w:type="dxa"/>
            <w:noWrap/>
            <w:hideMark/>
          </w:tcPr>
          <w:p w14:paraId="49205D94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40BE4A2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307205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093033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2EED67C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1FA6F870" w14:textId="77777777" w:rsidR="00241DF0" w:rsidRPr="00241DF0" w:rsidRDefault="00241DF0">
            <w:r w:rsidRPr="00241DF0">
              <w:t>4767</w:t>
            </w:r>
          </w:p>
        </w:tc>
        <w:tc>
          <w:tcPr>
            <w:tcW w:w="637" w:type="dxa"/>
            <w:noWrap/>
            <w:hideMark/>
          </w:tcPr>
          <w:p w14:paraId="6395ACA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00DEDA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629E65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49A6546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46808A" w14:textId="77777777" w:rsidR="00241DF0" w:rsidRPr="00241DF0" w:rsidRDefault="00241DF0">
            <w:r w:rsidRPr="00241DF0">
              <w:t>R5-246911</w:t>
            </w:r>
          </w:p>
        </w:tc>
        <w:tc>
          <w:tcPr>
            <w:tcW w:w="3119" w:type="dxa"/>
            <w:noWrap/>
            <w:hideMark/>
          </w:tcPr>
          <w:p w14:paraId="35BDDD0A" w14:textId="77777777" w:rsidR="00241DF0" w:rsidRPr="00241DF0" w:rsidRDefault="00241DF0">
            <w:r w:rsidRPr="00241DF0">
              <w:t>Update of simultaneous RxTx indication for DC_39_n41 and DC_40_n41</w:t>
            </w:r>
          </w:p>
        </w:tc>
        <w:tc>
          <w:tcPr>
            <w:tcW w:w="3049" w:type="dxa"/>
            <w:noWrap/>
            <w:hideMark/>
          </w:tcPr>
          <w:p w14:paraId="4FD5973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34BF18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37E712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64C7072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2697EC4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6430EFC1" w14:textId="77777777" w:rsidR="00241DF0" w:rsidRPr="00241DF0" w:rsidRDefault="00241DF0">
            <w:r w:rsidRPr="00241DF0">
              <w:t>0734</w:t>
            </w:r>
          </w:p>
        </w:tc>
        <w:tc>
          <w:tcPr>
            <w:tcW w:w="637" w:type="dxa"/>
            <w:noWrap/>
            <w:hideMark/>
          </w:tcPr>
          <w:p w14:paraId="446AB50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B089D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A3E574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3B128B1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00D547" w14:textId="77777777" w:rsidR="00241DF0" w:rsidRPr="00241DF0" w:rsidRDefault="00241DF0">
            <w:r w:rsidRPr="00241DF0">
              <w:lastRenderedPageBreak/>
              <w:t>R5-246912</w:t>
            </w:r>
          </w:p>
        </w:tc>
        <w:tc>
          <w:tcPr>
            <w:tcW w:w="3119" w:type="dxa"/>
            <w:noWrap/>
            <w:hideMark/>
          </w:tcPr>
          <w:p w14:paraId="7402C0CF" w14:textId="77777777" w:rsidR="00241DF0" w:rsidRPr="00241DF0" w:rsidRDefault="00241DF0">
            <w:r w:rsidRPr="00241DF0">
              <w:t>Addition of new test cases 6.3H.3.2 and 6.3H.3.3 for inter-band CA with UL MIMO</w:t>
            </w:r>
          </w:p>
        </w:tc>
        <w:tc>
          <w:tcPr>
            <w:tcW w:w="3049" w:type="dxa"/>
            <w:noWrap/>
            <w:hideMark/>
          </w:tcPr>
          <w:p w14:paraId="28ABB1F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5706A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A3043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CE5A89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181974D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739634C5" w14:textId="77777777" w:rsidR="00241DF0" w:rsidRPr="00241DF0" w:rsidRDefault="00241DF0">
            <w:r w:rsidRPr="00241DF0">
              <w:t>3070</w:t>
            </w:r>
          </w:p>
        </w:tc>
        <w:tc>
          <w:tcPr>
            <w:tcW w:w="637" w:type="dxa"/>
            <w:noWrap/>
            <w:hideMark/>
          </w:tcPr>
          <w:p w14:paraId="6473549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8000D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ACFA7E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6CE24DC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6DD61A" w14:textId="77777777" w:rsidR="00241DF0" w:rsidRPr="00241DF0" w:rsidRDefault="00241DF0">
            <w:r w:rsidRPr="00241DF0">
              <w:t>R5-246913</w:t>
            </w:r>
          </w:p>
        </w:tc>
        <w:tc>
          <w:tcPr>
            <w:tcW w:w="3119" w:type="dxa"/>
            <w:noWrap/>
            <w:hideMark/>
          </w:tcPr>
          <w:p w14:paraId="7DBB95DB" w14:textId="77777777" w:rsidR="00241DF0" w:rsidRPr="00241DF0" w:rsidRDefault="00241DF0">
            <w:r w:rsidRPr="00241DF0">
              <w:t>Addition of new test cases 6.3L.3.2 and 6.3L.3.3 for inter-band CA with TxD</w:t>
            </w:r>
          </w:p>
        </w:tc>
        <w:tc>
          <w:tcPr>
            <w:tcW w:w="3049" w:type="dxa"/>
            <w:noWrap/>
            <w:hideMark/>
          </w:tcPr>
          <w:p w14:paraId="207100C6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60EBB1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E2CE74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BB275C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85D1010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453DF534" w14:textId="77777777" w:rsidR="00241DF0" w:rsidRPr="00241DF0" w:rsidRDefault="00241DF0">
            <w:r w:rsidRPr="00241DF0">
              <w:t>3071</w:t>
            </w:r>
          </w:p>
        </w:tc>
        <w:tc>
          <w:tcPr>
            <w:tcW w:w="637" w:type="dxa"/>
            <w:noWrap/>
            <w:hideMark/>
          </w:tcPr>
          <w:p w14:paraId="74F498F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69E1E9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086A49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333B08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CED4A3" w14:textId="77777777" w:rsidR="00241DF0" w:rsidRPr="00241DF0" w:rsidRDefault="00241DF0">
            <w:r w:rsidRPr="00241DF0">
              <w:t>R5-246914</w:t>
            </w:r>
          </w:p>
        </w:tc>
        <w:tc>
          <w:tcPr>
            <w:tcW w:w="3119" w:type="dxa"/>
            <w:noWrap/>
            <w:hideMark/>
          </w:tcPr>
          <w:p w14:paraId="59C0491B" w14:textId="77777777" w:rsidR="00241DF0" w:rsidRPr="00241DF0" w:rsidRDefault="00241DF0">
            <w:r w:rsidRPr="00241DF0">
              <w:t>Addition of new test cases 6.4H.3.x for inter-band CA with UL MIMO</w:t>
            </w:r>
          </w:p>
        </w:tc>
        <w:tc>
          <w:tcPr>
            <w:tcW w:w="3049" w:type="dxa"/>
            <w:noWrap/>
            <w:hideMark/>
          </w:tcPr>
          <w:p w14:paraId="40C16D1F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50EE578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A0ED66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2C046F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56FFEB9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248BDC7F" w14:textId="77777777" w:rsidR="00241DF0" w:rsidRPr="00241DF0" w:rsidRDefault="00241DF0">
            <w:r w:rsidRPr="00241DF0">
              <w:t>3072</w:t>
            </w:r>
          </w:p>
        </w:tc>
        <w:tc>
          <w:tcPr>
            <w:tcW w:w="637" w:type="dxa"/>
            <w:noWrap/>
            <w:hideMark/>
          </w:tcPr>
          <w:p w14:paraId="2496AD1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37ADA4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144229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1215681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AC0BACF" w14:textId="77777777" w:rsidR="00241DF0" w:rsidRPr="00241DF0" w:rsidRDefault="00241DF0">
            <w:r w:rsidRPr="00241DF0">
              <w:t>R5-246915</w:t>
            </w:r>
          </w:p>
        </w:tc>
        <w:tc>
          <w:tcPr>
            <w:tcW w:w="3119" w:type="dxa"/>
            <w:noWrap/>
            <w:hideMark/>
          </w:tcPr>
          <w:p w14:paraId="4ECB8186" w14:textId="77777777" w:rsidR="00241DF0" w:rsidRPr="00241DF0" w:rsidRDefault="00241DF0">
            <w:r w:rsidRPr="00241DF0">
              <w:t>Addition of new test cases 6.4L.3.x for inter-band CA with TxD</w:t>
            </w:r>
          </w:p>
        </w:tc>
        <w:tc>
          <w:tcPr>
            <w:tcW w:w="3049" w:type="dxa"/>
            <w:noWrap/>
            <w:hideMark/>
          </w:tcPr>
          <w:p w14:paraId="7034C1ED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1AB1C2F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921DD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08F378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1519334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7188FA0B" w14:textId="77777777" w:rsidR="00241DF0" w:rsidRPr="00241DF0" w:rsidRDefault="00241DF0">
            <w:r w:rsidRPr="00241DF0">
              <w:t>3073</w:t>
            </w:r>
          </w:p>
        </w:tc>
        <w:tc>
          <w:tcPr>
            <w:tcW w:w="637" w:type="dxa"/>
            <w:noWrap/>
            <w:hideMark/>
          </w:tcPr>
          <w:p w14:paraId="2EED752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6B333A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D15E25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51878A2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46179C" w14:textId="77777777" w:rsidR="00241DF0" w:rsidRPr="00241DF0" w:rsidRDefault="00241DF0">
            <w:r w:rsidRPr="00241DF0">
              <w:t>R5-246916</w:t>
            </w:r>
          </w:p>
        </w:tc>
        <w:tc>
          <w:tcPr>
            <w:tcW w:w="3119" w:type="dxa"/>
            <w:noWrap/>
            <w:hideMark/>
          </w:tcPr>
          <w:p w14:paraId="4E04A7CB" w14:textId="77777777" w:rsidR="00241DF0" w:rsidRPr="00241DF0" w:rsidRDefault="00241DF0">
            <w:r w:rsidRPr="00241DF0">
              <w:t>Addition of new test cases 6.3H.3.x for inter-band EN-DC with UL MIMO</w:t>
            </w:r>
          </w:p>
        </w:tc>
        <w:tc>
          <w:tcPr>
            <w:tcW w:w="3049" w:type="dxa"/>
            <w:noWrap/>
            <w:hideMark/>
          </w:tcPr>
          <w:p w14:paraId="23A5F4B5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356759A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E85887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6499179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02B1947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7075AAAE" w14:textId="77777777" w:rsidR="00241DF0" w:rsidRPr="00241DF0" w:rsidRDefault="00241DF0">
            <w:r w:rsidRPr="00241DF0">
              <w:t>1858</w:t>
            </w:r>
          </w:p>
        </w:tc>
        <w:tc>
          <w:tcPr>
            <w:tcW w:w="637" w:type="dxa"/>
            <w:noWrap/>
            <w:hideMark/>
          </w:tcPr>
          <w:p w14:paraId="6D21D90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8F0F0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4119CB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1297A99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CC4C31" w14:textId="77777777" w:rsidR="00241DF0" w:rsidRPr="00241DF0" w:rsidRDefault="00241DF0">
            <w:r w:rsidRPr="00241DF0">
              <w:t>R5-246917</w:t>
            </w:r>
          </w:p>
        </w:tc>
        <w:tc>
          <w:tcPr>
            <w:tcW w:w="3119" w:type="dxa"/>
            <w:noWrap/>
            <w:hideMark/>
          </w:tcPr>
          <w:p w14:paraId="5393D2F5" w14:textId="77777777" w:rsidR="00241DF0" w:rsidRPr="00241DF0" w:rsidRDefault="00241DF0">
            <w:r w:rsidRPr="00241DF0">
              <w:t>Addition of new test cases 6.3L.3.x for inter-band EN-DC with TxD</w:t>
            </w:r>
          </w:p>
        </w:tc>
        <w:tc>
          <w:tcPr>
            <w:tcW w:w="3049" w:type="dxa"/>
            <w:noWrap/>
            <w:hideMark/>
          </w:tcPr>
          <w:p w14:paraId="6910F511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10D7E8C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60A5431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154CA83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8DE9D66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4F493436" w14:textId="77777777" w:rsidR="00241DF0" w:rsidRPr="00241DF0" w:rsidRDefault="00241DF0">
            <w:r w:rsidRPr="00241DF0">
              <w:t>1859</w:t>
            </w:r>
          </w:p>
        </w:tc>
        <w:tc>
          <w:tcPr>
            <w:tcW w:w="637" w:type="dxa"/>
            <w:noWrap/>
            <w:hideMark/>
          </w:tcPr>
          <w:p w14:paraId="4664D38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512FE8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BBC594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57F6BB0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52C69F" w14:textId="77777777" w:rsidR="00241DF0" w:rsidRPr="00241DF0" w:rsidRDefault="00241DF0">
            <w:r w:rsidRPr="00241DF0">
              <w:t>R5-246918</w:t>
            </w:r>
          </w:p>
        </w:tc>
        <w:tc>
          <w:tcPr>
            <w:tcW w:w="3119" w:type="dxa"/>
            <w:noWrap/>
            <w:hideMark/>
          </w:tcPr>
          <w:p w14:paraId="059AB2C2" w14:textId="77777777" w:rsidR="00241DF0" w:rsidRPr="00241DF0" w:rsidRDefault="00241DF0">
            <w:r w:rsidRPr="00241DF0">
              <w:t>Addition of new test cases 6.4H.x for inter-band EN-DC with UL MIMO</w:t>
            </w:r>
          </w:p>
        </w:tc>
        <w:tc>
          <w:tcPr>
            <w:tcW w:w="3049" w:type="dxa"/>
            <w:noWrap/>
            <w:hideMark/>
          </w:tcPr>
          <w:p w14:paraId="1AC86CA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88C427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7DDDCAA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75674A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68F3048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0E3BEFE2" w14:textId="77777777" w:rsidR="00241DF0" w:rsidRPr="00241DF0" w:rsidRDefault="00241DF0">
            <w:r w:rsidRPr="00241DF0">
              <w:t>1860</w:t>
            </w:r>
          </w:p>
        </w:tc>
        <w:tc>
          <w:tcPr>
            <w:tcW w:w="637" w:type="dxa"/>
            <w:noWrap/>
            <w:hideMark/>
          </w:tcPr>
          <w:p w14:paraId="2C6E6DA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7123C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676D5D9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654077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F71C32D" w14:textId="77777777" w:rsidR="00241DF0" w:rsidRPr="00241DF0" w:rsidRDefault="00241DF0">
            <w:r w:rsidRPr="00241DF0">
              <w:t>R5-246919</w:t>
            </w:r>
          </w:p>
        </w:tc>
        <w:tc>
          <w:tcPr>
            <w:tcW w:w="3119" w:type="dxa"/>
            <w:noWrap/>
            <w:hideMark/>
          </w:tcPr>
          <w:p w14:paraId="3A5961B3" w14:textId="77777777" w:rsidR="00241DF0" w:rsidRPr="00241DF0" w:rsidRDefault="00241DF0">
            <w:r w:rsidRPr="00241DF0">
              <w:t>Addition of new test cases 6.4L.x for inter-band EN-DC with TxD</w:t>
            </w:r>
          </w:p>
        </w:tc>
        <w:tc>
          <w:tcPr>
            <w:tcW w:w="3049" w:type="dxa"/>
            <w:noWrap/>
            <w:hideMark/>
          </w:tcPr>
          <w:p w14:paraId="1205ED64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3FCF67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88195B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0241A80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BD6F014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6FC4EE35" w14:textId="77777777" w:rsidR="00241DF0" w:rsidRPr="00241DF0" w:rsidRDefault="00241DF0">
            <w:r w:rsidRPr="00241DF0">
              <w:t>1861</w:t>
            </w:r>
          </w:p>
        </w:tc>
        <w:tc>
          <w:tcPr>
            <w:tcW w:w="637" w:type="dxa"/>
            <w:noWrap/>
            <w:hideMark/>
          </w:tcPr>
          <w:p w14:paraId="70F347E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01A9BC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D6C495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4A6C4F9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28B42A" w14:textId="77777777" w:rsidR="00241DF0" w:rsidRPr="00241DF0" w:rsidRDefault="00241DF0">
            <w:r w:rsidRPr="00241DF0">
              <w:t>R5-246920</w:t>
            </w:r>
          </w:p>
        </w:tc>
        <w:tc>
          <w:tcPr>
            <w:tcW w:w="3119" w:type="dxa"/>
            <w:noWrap/>
            <w:hideMark/>
          </w:tcPr>
          <w:p w14:paraId="35949FA7" w14:textId="77777777" w:rsidR="00241DF0" w:rsidRPr="00241DF0" w:rsidRDefault="00241DF0">
            <w:r w:rsidRPr="00241DF0">
              <w:t>Addition of Annex F for 3Tx inter-band EN-DC new test cases</w:t>
            </w:r>
          </w:p>
        </w:tc>
        <w:tc>
          <w:tcPr>
            <w:tcW w:w="3049" w:type="dxa"/>
            <w:noWrap/>
            <w:hideMark/>
          </w:tcPr>
          <w:p w14:paraId="21BD8ED4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47E852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4C7F660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7643916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92EC031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318FD744" w14:textId="77777777" w:rsidR="00241DF0" w:rsidRPr="00241DF0" w:rsidRDefault="00241DF0">
            <w:r w:rsidRPr="00241DF0">
              <w:t>1862</w:t>
            </w:r>
          </w:p>
        </w:tc>
        <w:tc>
          <w:tcPr>
            <w:tcW w:w="637" w:type="dxa"/>
            <w:noWrap/>
            <w:hideMark/>
          </w:tcPr>
          <w:p w14:paraId="76421FC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1C9C12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02CC82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2B89B2F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3584A8" w14:textId="77777777" w:rsidR="00241DF0" w:rsidRPr="00241DF0" w:rsidRDefault="00241DF0">
            <w:r w:rsidRPr="00241DF0">
              <w:t>R5-246921</w:t>
            </w:r>
          </w:p>
        </w:tc>
        <w:tc>
          <w:tcPr>
            <w:tcW w:w="3119" w:type="dxa"/>
            <w:noWrap/>
            <w:hideMark/>
          </w:tcPr>
          <w:p w14:paraId="782EFB18" w14:textId="77777777" w:rsidR="00241DF0" w:rsidRPr="00241DF0" w:rsidRDefault="00241DF0">
            <w:r w:rsidRPr="00241DF0">
              <w:t>Addition of applicabilities for 3Tx inter-band EN-DC new test cases</w:t>
            </w:r>
          </w:p>
        </w:tc>
        <w:tc>
          <w:tcPr>
            <w:tcW w:w="3049" w:type="dxa"/>
            <w:noWrap/>
            <w:hideMark/>
          </w:tcPr>
          <w:p w14:paraId="3D63AE4C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B27C7C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271261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5F8CFD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4ADC61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23F52438" w14:textId="77777777" w:rsidR="00241DF0" w:rsidRPr="00241DF0" w:rsidRDefault="00241DF0">
            <w:r w:rsidRPr="00241DF0">
              <w:t>0508</w:t>
            </w:r>
          </w:p>
        </w:tc>
        <w:tc>
          <w:tcPr>
            <w:tcW w:w="637" w:type="dxa"/>
            <w:noWrap/>
            <w:hideMark/>
          </w:tcPr>
          <w:p w14:paraId="0E7B4DE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68CE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EB83301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6FCE8E6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A35C1C" w14:textId="77777777" w:rsidR="00241DF0" w:rsidRPr="00241DF0" w:rsidRDefault="00241DF0">
            <w:r w:rsidRPr="00241DF0">
              <w:t>R5-246924</w:t>
            </w:r>
          </w:p>
        </w:tc>
        <w:tc>
          <w:tcPr>
            <w:tcW w:w="3119" w:type="dxa"/>
            <w:noWrap/>
            <w:hideMark/>
          </w:tcPr>
          <w:p w14:paraId="021188B9" w14:textId="77777777" w:rsidR="00241DF0" w:rsidRPr="00241DF0" w:rsidRDefault="00241DF0">
            <w:r w:rsidRPr="00241DF0">
              <w:t>Addition of physical implementation capability for NES-based CHO</w:t>
            </w:r>
          </w:p>
        </w:tc>
        <w:tc>
          <w:tcPr>
            <w:tcW w:w="3049" w:type="dxa"/>
            <w:noWrap/>
            <w:hideMark/>
          </w:tcPr>
          <w:p w14:paraId="75B6DFE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B51719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7FF26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7D82D13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EA265CF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57287CDB" w14:textId="77777777" w:rsidR="00241DF0" w:rsidRPr="00241DF0" w:rsidRDefault="00241DF0">
            <w:r w:rsidRPr="00241DF0">
              <w:t>0735</w:t>
            </w:r>
          </w:p>
        </w:tc>
        <w:tc>
          <w:tcPr>
            <w:tcW w:w="637" w:type="dxa"/>
            <w:noWrap/>
            <w:hideMark/>
          </w:tcPr>
          <w:p w14:paraId="474AC26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A1122B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6DA7E4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759620A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39BE36" w14:textId="77777777" w:rsidR="00241DF0" w:rsidRPr="00241DF0" w:rsidRDefault="00241DF0">
            <w:r w:rsidRPr="00241DF0">
              <w:lastRenderedPageBreak/>
              <w:t>R5-246925</w:t>
            </w:r>
          </w:p>
        </w:tc>
        <w:tc>
          <w:tcPr>
            <w:tcW w:w="3119" w:type="dxa"/>
            <w:noWrap/>
            <w:hideMark/>
          </w:tcPr>
          <w:p w14:paraId="5C4311D4" w14:textId="77777777" w:rsidR="00241DF0" w:rsidRPr="00241DF0" w:rsidRDefault="00241DF0">
            <w:r w:rsidRPr="00241DF0">
              <w:t>Addition of minimum requirements for NR FR1 NES-based CHO test cases</w:t>
            </w:r>
          </w:p>
        </w:tc>
        <w:tc>
          <w:tcPr>
            <w:tcW w:w="3049" w:type="dxa"/>
            <w:noWrap/>
            <w:hideMark/>
          </w:tcPr>
          <w:p w14:paraId="140FE7A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2D88A1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36F776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FC058E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11FC3D4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2AA8660C" w14:textId="77777777" w:rsidR="00241DF0" w:rsidRPr="00241DF0" w:rsidRDefault="00241DF0">
            <w:r w:rsidRPr="00241DF0">
              <w:t>3561</w:t>
            </w:r>
          </w:p>
        </w:tc>
        <w:tc>
          <w:tcPr>
            <w:tcW w:w="637" w:type="dxa"/>
            <w:noWrap/>
            <w:hideMark/>
          </w:tcPr>
          <w:p w14:paraId="195F9F8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4777DE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258617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3216328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6EBF7F" w14:textId="77777777" w:rsidR="00241DF0" w:rsidRPr="00241DF0" w:rsidRDefault="00241DF0">
            <w:r w:rsidRPr="00241DF0">
              <w:t>R5-246929</w:t>
            </w:r>
          </w:p>
        </w:tc>
        <w:tc>
          <w:tcPr>
            <w:tcW w:w="3119" w:type="dxa"/>
            <w:noWrap/>
            <w:hideMark/>
          </w:tcPr>
          <w:p w14:paraId="02B51A1F" w14:textId="77777777" w:rsidR="00241DF0" w:rsidRPr="00241DF0" w:rsidRDefault="00241DF0">
            <w:r w:rsidRPr="00241DF0">
              <w:t>Correction to test applicability for 6.6.1.2</w:t>
            </w:r>
          </w:p>
        </w:tc>
        <w:tc>
          <w:tcPr>
            <w:tcW w:w="3049" w:type="dxa"/>
            <w:noWrap/>
            <w:hideMark/>
          </w:tcPr>
          <w:p w14:paraId="78B7C67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563760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B3E666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79ABA8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5F3E22E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3838DD92" w14:textId="77777777" w:rsidR="00241DF0" w:rsidRPr="00241DF0" w:rsidRDefault="00241DF0">
            <w:r w:rsidRPr="00241DF0">
              <w:t>3565</w:t>
            </w:r>
          </w:p>
        </w:tc>
        <w:tc>
          <w:tcPr>
            <w:tcW w:w="637" w:type="dxa"/>
            <w:noWrap/>
            <w:hideMark/>
          </w:tcPr>
          <w:p w14:paraId="7899023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0F7634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A79BF0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6A5BFBF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89D7E46" w14:textId="77777777" w:rsidR="00241DF0" w:rsidRPr="00241DF0" w:rsidRDefault="00241DF0">
            <w:r w:rsidRPr="00241DF0">
              <w:t>R5-246930</w:t>
            </w:r>
          </w:p>
        </w:tc>
        <w:tc>
          <w:tcPr>
            <w:tcW w:w="3119" w:type="dxa"/>
            <w:noWrap/>
            <w:hideMark/>
          </w:tcPr>
          <w:p w14:paraId="6D02085C" w14:textId="77777777" w:rsidR="00241DF0" w:rsidRPr="00241DF0" w:rsidRDefault="00241DF0">
            <w:r w:rsidRPr="00241DF0">
              <w:t>Addition of test applicabilities for Cell DTX and NES-based CHO test cases</w:t>
            </w:r>
          </w:p>
        </w:tc>
        <w:tc>
          <w:tcPr>
            <w:tcW w:w="3049" w:type="dxa"/>
            <w:noWrap/>
            <w:hideMark/>
          </w:tcPr>
          <w:p w14:paraId="0207B5D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0F0C00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04775B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4963C69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3C62AE2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3467D108" w14:textId="77777777" w:rsidR="00241DF0" w:rsidRPr="00241DF0" w:rsidRDefault="00241DF0">
            <w:r w:rsidRPr="00241DF0">
              <w:t>0509</w:t>
            </w:r>
          </w:p>
        </w:tc>
        <w:tc>
          <w:tcPr>
            <w:tcW w:w="637" w:type="dxa"/>
            <w:noWrap/>
            <w:hideMark/>
          </w:tcPr>
          <w:p w14:paraId="0DCAEAD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C9FDFC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595698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02343BA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5DEA233" w14:textId="77777777" w:rsidR="00241DF0" w:rsidRPr="00241DF0" w:rsidRDefault="00241DF0">
            <w:r w:rsidRPr="00241DF0">
              <w:t>R5-246931</w:t>
            </w:r>
          </w:p>
        </w:tc>
        <w:tc>
          <w:tcPr>
            <w:tcW w:w="3119" w:type="dxa"/>
            <w:noWrap/>
            <w:hideMark/>
          </w:tcPr>
          <w:p w14:paraId="29016C73" w14:textId="77777777" w:rsidR="00241DF0" w:rsidRPr="00241DF0" w:rsidRDefault="00241DF0">
            <w:r w:rsidRPr="00241DF0">
              <w:t>Addition of test tolerance analysis for 6.3.3.6</w:t>
            </w:r>
          </w:p>
        </w:tc>
        <w:tc>
          <w:tcPr>
            <w:tcW w:w="3049" w:type="dxa"/>
            <w:noWrap/>
            <w:hideMark/>
          </w:tcPr>
          <w:p w14:paraId="36AA3D29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01CBC5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71D6F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F5032D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BA7681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7661395B" w14:textId="77777777" w:rsidR="00241DF0" w:rsidRPr="00241DF0" w:rsidRDefault="00241DF0">
            <w:r w:rsidRPr="00241DF0">
              <w:t>0904</w:t>
            </w:r>
          </w:p>
        </w:tc>
        <w:tc>
          <w:tcPr>
            <w:tcW w:w="637" w:type="dxa"/>
            <w:noWrap/>
            <w:hideMark/>
          </w:tcPr>
          <w:p w14:paraId="0AE25A1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8A5D0F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C4F1DB9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05D81D1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E1D388" w14:textId="77777777" w:rsidR="00241DF0" w:rsidRPr="00241DF0" w:rsidRDefault="00241DF0">
            <w:r w:rsidRPr="00241DF0">
              <w:t>R5-246932</w:t>
            </w:r>
          </w:p>
        </w:tc>
        <w:tc>
          <w:tcPr>
            <w:tcW w:w="3119" w:type="dxa"/>
            <w:noWrap/>
            <w:hideMark/>
          </w:tcPr>
          <w:p w14:paraId="7A7CDC06" w14:textId="77777777" w:rsidR="00241DF0" w:rsidRPr="00241DF0" w:rsidRDefault="00241DF0">
            <w:r w:rsidRPr="00241DF0">
              <w:t>Addition of test tolerance analysis for 6.3.3.7</w:t>
            </w:r>
          </w:p>
        </w:tc>
        <w:tc>
          <w:tcPr>
            <w:tcW w:w="3049" w:type="dxa"/>
            <w:noWrap/>
            <w:hideMark/>
          </w:tcPr>
          <w:p w14:paraId="2311DE4C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99B8BA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4AA28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D49C26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1B2B299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3F7A4344" w14:textId="77777777" w:rsidR="00241DF0" w:rsidRPr="00241DF0" w:rsidRDefault="00241DF0">
            <w:r w:rsidRPr="00241DF0">
              <w:t>0905</w:t>
            </w:r>
          </w:p>
        </w:tc>
        <w:tc>
          <w:tcPr>
            <w:tcW w:w="637" w:type="dxa"/>
            <w:noWrap/>
            <w:hideMark/>
          </w:tcPr>
          <w:p w14:paraId="50735D9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4D9A10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034E1A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5D64EF5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EE055BE" w14:textId="77777777" w:rsidR="00241DF0" w:rsidRPr="00241DF0" w:rsidRDefault="00241DF0">
            <w:r w:rsidRPr="00241DF0">
              <w:t>R5-246933</w:t>
            </w:r>
          </w:p>
        </w:tc>
        <w:tc>
          <w:tcPr>
            <w:tcW w:w="3119" w:type="dxa"/>
            <w:noWrap/>
            <w:hideMark/>
          </w:tcPr>
          <w:p w14:paraId="0F462CD3" w14:textId="77777777" w:rsidR="00241DF0" w:rsidRPr="00241DF0" w:rsidRDefault="00241DF0">
            <w:r w:rsidRPr="00241DF0">
              <w:t>Addition of test tolerance analysis for 6.6.1.13</w:t>
            </w:r>
          </w:p>
        </w:tc>
        <w:tc>
          <w:tcPr>
            <w:tcW w:w="3049" w:type="dxa"/>
            <w:noWrap/>
            <w:hideMark/>
          </w:tcPr>
          <w:p w14:paraId="1232431E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A937C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719B36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0041A5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87222C4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DAC796B" w14:textId="77777777" w:rsidR="00241DF0" w:rsidRPr="00241DF0" w:rsidRDefault="00241DF0">
            <w:r w:rsidRPr="00241DF0">
              <w:t>0906</w:t>
            </w:r>
          </w:p>
        </w:tc>
        <w:tc>
          <w:tcPr>
            <w:tcW w:w="637" w:type="dxa"/>
            <w:noWrap/>
            <w:hideMark/>
          </w:tcPr>
          <w:p w14:paraId="7CBACAE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506A8E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8A8D8C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68ECFD9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3F3215" w14:textId="77777777" w:rsidR="00241DF0" w:rsidRPr="00241DF0" w:rsidRDefault="00241DF0">
            <w:r w:rsidRPr="00241DF0">
              <w:t>R5-246941</w:t>
            </w:r>
          </w:p>
        </w:tc>
        <w:tc>
          <w:tcPr>
            <w:tcW w:w="3119" w:type="dxa"/>
            <w:noWrap/>
            <w:hideMark/>
          </w:tcPr>
          <w:p w14:paraId="0770EFB4" w14:textId="77777777" w:rsidR="00241DF0" w:rsidRPr="00241DF0" w:rsidRDefault="00241DF0">
            <w:r w:rsidRPr="00241DF0">
              <w:t>Addition of physical implementation capability for eType-II codebook for CJT</w:t>
            </w:r>
          </w:p>
        </w:tc>
        <w:tc>
          <w:tcPr>
            <w:tcW w:w="3049" w:type="dxa"/>
            <w:noWrap/>
            <w:hideMark/>
          </w:tcPr>
          <w:p w14:paraId="12A875FB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FFDD02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727F83B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536ADDF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5D1B07C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186C4C88" w14:textId="77777777" w:rsidR="00241DF0" w:rsidRPr="00241DF0" w:rsidRDefault="00241DF0">
            <w:r w:rsidRPr="00241DF0">
              <w:t>0736</w:t>
            </w:r>
          </w:p>
        </w:tc>
        <w:tc>
          <w:tcPr>
            <w:tcW w:w="637" w:type="dxa"/>
            <w:noWrap/>
            <w:hideMark/>
          </w:tcPr>
          <w:p w14:paraId="0DC0BBD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5F24CE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7CAC5C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56FE0D2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6CA7914" w14:textId="77777777" w:rsidR="00241DF0" w:rsidRPr="00241DF0" w:rsidRDefault="00241DF0">
            <w:r w:rsidRPr="00241DF0">
              <w:t>R5-246944</w:t>
            </w:r>
          </w:p>
        </w:tc>
        <w:tc>
          <w:tcPr>
            <w:tcW w:w="3119" w:type="dxa"/>
            <w:noWrap/>
            <w:hideMark/>
          </w:tcPr>
          <w:p w14:paraId="0093D693" w14:textId="77777777" w:rsidR="00241DF0" w:rsidRPr="00241DF0" w:rsidRDefault="00241DF0">
            <w:r w:rsidRPr="00241DF0">
              <w:t>Addition of new test case 2Rx TDD PDSCH demodulation for enhanced DMRS</w:t>
            </w:r>
          </w:p>
        </w:tc>
        <w:tc>
          <w:tcPr>
            <w:tcW w:w="3049" w:type="dxa"/>
            <w:noWrap/>
            <w:hideMark/>
          </w:tcPr>
          <w:p w14:paraId="429B84DE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8834CA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02069C6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3686B93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7CE047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76B4E772" w14:textId="77777777" w:rsidR="00241DF0" w:rsidRPr="00241DF0" w:rsidRDefault="00241DF0">
            <w:r w:rsidRPr="00241DF0">
              <w:t>0899</w:t>
            </w:r>
          </w:p>
        </w:tc>
        <w:tc>
          <w:tcPr>
            <w:tcW w:w="637" w:type="dxa"/>
            <w:noWrap/>
            <w:hideMark/>
          </w:tcPr>
          <w:p w14:paraId="151FF09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55D5AD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9720A32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751D3A3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4CA8ED" w14:textId="77777777" w:rsidR="00241DF0" w:rsidRPr="00241DF0" w:rsidRDefault="00241DF0">
            <w:r w:rsidRPr="00241DF0">
              <w:t>R5-246945</w:t>
            </w:r>
          </w:p>
        </w:tc>
        <w:tc>
          <w:tcPr>
            <w:tcW w:w="3119" w:type="dxa"/>
            <w:noWrap/>
            <w:hideMark/>
          </w:tcPr>
          <w:p w14:paraId="76F978AA" w14:textId="77777777" w:rsidR="00241DF0" w:rsidRPr="00241DF0" w:rsidRDefault="00241DF0">
            <w:r w:rsidRPr="00241DF0">
              <w:t>Addition of new test case 4Rx FDD PDSCH demodulation for enhanced DMRS</w:t>
            </w:r>
          </w:p>
        </w:tc>
        <w:tc>
          <w:tcPr>
            <w:tcW w:w="3049" w:type="dxa"/>
            <w:noWrap/>
            <w:hideMark/>
          </w:tcPr>
          <w:p w14:paraId="5B97199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A9923F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061274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23FE9D7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9EAE5D1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437F8719" w14:textId="77777777" w:rsidR="00241DF0" w:rsidRPr="00241DF0" w:rsidRDefault="00241DF0">
            <w:r w:rsidRPr="00241DF0">
              <w:t>0900</w:t>
            </w:r>
          </w:p>
        </w:tc>
        <w:tc>
          <w:tcPr>
            <w:tcW w:w="637" w:type="dxa"/>
            <w:noWrap/>
            <w:hideMark/>
          </w:tcPr>
          <w:p w14:paraId="0E6EB3C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7F4CAF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1C2DFF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4C41B7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4E7098" w14:textId="77777777" w:rsidR="00241DF0" w:rsidRPr="00241DF0" w:rsidRDefault="00241DF0">
            <w:r w:rsidRPr="00241DF0">
              <w:t>R5-246946</w:t>
            </w:r>
          </w:p>
        </w:tc>
        <w:tc>
          <w:tcPr>
            <w:tcW w:w="3119" w:type="dxa"/>
            <w:noWrap/>
            <w:hideMark/>
          </w:tcPr>
          <w:p w14:paraId="45426EBB" w14:textId="77777777" w:rsidR="00241DF0" w:rsidRPr="00241DF0" w:rsidRDefault="00241DF0">
            <w:r w:rsidRPr="00241DF0">
              <w:t>Addition of test applicabilities for enhanced DMRS and eType II Codebook test cases</w:t>
            </w:r>
          </w:p>
        </w:tc>
        <w:tc>
          <w:tcPr>
            <w:tcW w:w="3049" w:type="dxa"/>
            <w:noWrap/>
            <w:hideMark/>
          </w:tcPr>
          <w:p w14:paraId="209ECAFC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F8EFB4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4A5A37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0E73A2C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38B258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6B1E8BB8" w14:textId="77777777" w:rsidR="00241DF0" w:rsidRPr="00241DF0" w:rsidRDefault="00241DF0">
            <w:r w:rsidRPr="00241DF0">
              <w:t>0510</w:t>
            </w:r>
          </w:p>
        </w:tc>
        <w:tc>
          <w:tcPr>
            <w:tcW w:w="637" w:type="dxa"/>
            <w:noWrap/>
            <w:hideMark/>
          </w:tcPr>
          <w:p w14:paraId="0DE3031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8F941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64BA08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5F93F12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1CECFA" w14:textId="77777777" w:rsidR="00241DF0" w:rsidRPr="00241DF0" w:rsidRDefault="00241DF0">
            <w:r w:rsidRPr="00241DF0">
              <w:lastRenderedPageBreak/>
              <w:t>R5-246954</w:t>
            </w:r>
          </w:p>
        </w:tc>
        <w:tc>
          <w:tcPr>
            <w:tcW w:w="3119" w:type="dxa"/>
            <w:noWrap/>
            <w:hideMark/>
          </w:tcPr>
          <w:p w14:paraId="40BBEC11" w14:textId="77777777" w:rsidR="00241DF0" w:rsidRPr="00241DF0" w:rsidRDefault="00241DF0">
            <w:r w:rsidRPr="00241DF0">
              <w:t>Addition of spatial relation configuration to 38.533</w:t>
            </w:r>
          </w:p>
        </w:tc>
        <w:tc>
          <w:tcPr>
            <w:tcW w:w="3049" w:type="dxa"/>
            <w:noWrap/>
            <w:hideMark/>
          </w:tcPr>
          <w:p w14:paraId="045C1954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2144AE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DA192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404118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B2288B9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46E3D8A7" w14:textId="77777777" w:rsidR="00241DF0" w:rsidRPr="00241DF0" w:rsidRDefault="00241DF0">
            <w:r w:rsidRPr="00241DF0">
              <w:t>3566</w:t>
            </w:r>
          </w:p>
        </w:tc>
        <w:tc>
          <w:tcPr>
            <w:tcW w:w="637" w:type="dxa"/>
            <w:noWrap/>
            <w:hideMark/>
          </w:tcPr>
          <w:p w14:paraId="2DFB686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0E0A97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D2B5C3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190A9CD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96390F" w14:textId="77777777" w:rsidR="00241DF0" w:rsidRPr="00241DF0" w:rsidRDefault="00241DF0">
            <w:r w:rsidRPr="00241DF0">
              <w:t>R5-246955</w:t>
            </w:r>
          </w:p>
        </w:tc>
        <w:tc>
          <w:tcPr>
            <w:tcW w:w="3119" w:type="dxa"/>
            <w:noWrap/>
            <w:hideMark/>
          </w:tcPr>
          <w:p w14:paraId="2317C586" w14:textId="77777777" w:rsidR="00241DF0" w:rsidRPr="00241DF0" w:rsidRDefault="00241DF0">
            <w:r w:rsidRPr="00241DF0">
              <w:t>Addition of TC4.5.3.4 SCell Activation and deactivation of multiple unknown SCells in FR1 with single activation deactivation command</w:t>
            </w:r>
          </w:p>
        </w:tc>
        <w:tc>
          <w:tcPr>
            <w:tcW w:w="3049" w:type="dxa"/>
            <w:noWrap/>
            <w:hideMark/>
          </w:tcPr>
          <w:p w14:paraId="62016DAF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3181110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76935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2FEE54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7AF37AD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27F7C1FD" w14:textId="77777777" w:rsidR="00241DF0" w:rsidRPr="00241DF0" w:rsidRDefault="00241DF0">
            <w:r w:rsidRPr="00241DF0">
              <w:t>3567</w:t>
            </w:r>
          </w:p>
        </w:tc>
        <w:tc>
          <w:tcPr>
            <w:tcW w:w="637" w:type="dxa"/>
            <w:noWrap/>
            <w:hideMark/>
          </w:tcPr>
          <w:p w14:paraId="66D9CE1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C437A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96C4DA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0AC1FB3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309091" w14:textId="77777777" w:rsidR="00241DF0" w:rsidRPr="00241DF0" w:rsidRDefault="00241DF0">
            <w:r w:rsidRPr="00241DF0">
              <w:t>R5-246956</w:t>
            </w:r>
          </w:p>
        </w:tc>
        <w:tc>
          <w:tcPr>
            <w:tcW w:w="3119" w:type="dxa"/>
            <w:noWrap/>
            <w:hideMark/>
          </w:tcPr>
          <w:p w14:paraId="2D26F30D" w14:textId="77777777" w:rsidR="00241DF0" w:rsidRPr="00241DF0" w:rsidRDefault="00241DF0">
            <w:r w:rsidRPr="00241DF0">
              <w:t>Addition of TC4.5.6.4.1 E-UTRAN - NR PSCell FR1 DL active BWP switch in non-DRX in synchronous EN-DC on multiple CCs</w:t>
            </w:r>
          </w:p>
        </w:tc>
        <w:tc>
          <w:tcPr>
            <w:tcW w:w="3049" w:type="dxa"/>
            <w:noWrap/>
            <w:hideMark/>
          </w:tcPr>
          <w:p w14:paraId="4A471489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5B69300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65270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C98371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686B364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089CE018" w14:textId="77777777" w:rsidR="00241DF0" w:rsidRPr="00241DF0" w:rsidRDefault="00241DF0">
            <w:r w:rsidRPr="00241DF0">
              <w:t>3568</w:t>
            </w:r>
          </w:p>
        </w:tc>
        <w:tc>
          <w:tcPr>
            <w:tcW w:w="637" w:type="dxa"/>
            <w:noWrap/>
            <w:hideMark/>
          </w:tcPr>
          <w:p w14:paraId="054DA74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F16146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185D59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02FE925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ECE7B2A" w14:textId="77777777" w:rsidR="00241DF0" w:rsidRPr="00241DF0" w:rsidRDefault="00241DF0">
            <w:r w:rsidRPr="00241DF0">
              <w:t>R5-246957</w:t>
            </w:r>
          </w:p>
        </w:tc>
        <w:tc>
          <w:tcPr>
            <w:tcW w:w="3119" w:type="dxa"/>
            <w:noWrap/>
            <w:hideMark/>
          </w:tcPr>
          <w:p w14:paraId="6257D778" w14:textId="77777777" w:rsidR="00241DF0" w:rsidRPr="00241DF0" w:rsidRDefault="00241DF0">
            <w:r w:rsidRPr="00241DF0">
              <w:t>Addition of TC5.5.3.6 Multiple SCell Activation and deactivation of one unknown SCell and one known SCell in FR2</w:t>
            </w:r>
          </w:p>
        </w:tc>
        <w:tc>
          <w:tcPr>
            <w:tcW w:w="3049" w:type="dxa"/>
            <w:noWrap/>
            <w:hideMark/>
          </w:tcPr>
          <w:p w14:paraId="5EF1EEEF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524461B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465860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5D32DC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1911651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66122380" w14:textId="77777777" w:rsidR="00241DF0" w:rsidRPr="00241DF0" w:rsidRDefault="00241DF0">
            <w:r w:rsidRPr="00241DF0">
              <w:t>3569</w:t>
            </w:r>
          </w:p>
        </w:tc>
        <w:tc>
          <w:tcPr>
            <w:tcW w:w="637" w:type="dxa"/>
            <w:noWrap/>
            <w:hideMark/>
          </w:tcPr>
          <w:p w14:paraId="60E8CBE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DE4288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F480D1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205C0A6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41DBB7" w14:textId="77777777" w:rsidR="00241DF0" w:rsidRPr="00241DF0" w:rsidRDefault="00241DF0">
            <w:r w:rsidRPr="00241DF0">
              <w:t>R5-246958</w:t>
            </w:r>
          </w:p>
        </w:tc>
        <w:tc>
          <w:tcPr>
            <w:tcW w:w="3119" w:type="dxa"/>
            <w:noWrap/>
            <w:hideMark/>
          </w:tcPr>
          <w:p w14:paraId="2896E4D5" w14:textId="77777777" w:rsidR="00241DF0" w:rsidRPr="00241DF0" w:rsidRDefault="00241DF0">
            <w:r w:rsidRPr="00241DF0">
              <w:t>Addition of TC5.5.6.5.1 E-UTRAN - NR PSCell FR2  and NR SCell FR2 DL active BWP switch on multiple CCs with non-DRX in synchronous EN-DC</w:t>
            </w:r>
          </w:p>
        </w:tc>
        <w:tc>
          <w:tcPr>
            <w:tcW w:w="3049" w:type="dxa"/>
            <w:noWrap/>
            <w:hideMark/>
          </w:tcPr>
          <w:p w14:paraId="3FD598C5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4A6B187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96EF9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E72439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09768CD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4B9C2077" w14:textId="77777777" w:rsidR="00241DF0" w:rsidRPr="00241DF0" w:rsidRDefault="00241DF0">
            <w:r w:rsidRPr="00241DF0">
              <w:t>3570</w:t>
            </w:r>
          </w:p>
        </w:tc>
        <w:tc>
          <w:tcPr>
            <w:tcW w:w="637" w:type="dxa"/>
            <w:noWrap/>
            <w:hideMark/>
          </w:tcPr>
          <w:p w14:paraId="3F96649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79D3D9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64F6ED7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5B9876D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087C52" w14:textId="77777777" w:rsidR="00241DF0" w:rsidRPr="00241DF0" w:rsidRDefault="00241DF0">
            <w:r w:rsidRPr="00241DF0">
              <w:t>R5-246959</w:t>
            </w:r>
          </w:p>
        </w:tc>
        <w:tc>
          <w:tcPr>
            <w:tcW w:w="3119" w:type="dxa"/>
            <w:noWrap/>
            <w:hideMark/>
          </w:tcPr>
          <w:p w14:paraId="0E961A47" w14:textId="77777777" w:rsidR="00241DF0" w:rsidRPr="00241DF0" w:rsidRDefault="00241DF0">
            <w:r w:rsidRPr="00241DF0">
              <w:t>Addition of TC7.5.6.5.1 Active BWP switch on multiple SCells with non-DRX in SA</w:t>
            </w:r>
          </w:p>
        </w:tc>
        <w:tc>
          <w:tcPr>
            <w:tcW w:w="3049" w:type="dxa"/>
            <w:noWrap/>
            <w:hideMark/>
          </w:tcPr>
          <w:p w14:paraId="2F7ACA05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71AB33F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F5CCB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3BB930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E042166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2F822630" w14:textId="77777777" w:rsidR="00241DF0" w:rsidRPr="00241DF0" w:rsidRDefault="00241DF0">
            <w:r w:rsidRPr="00241DF0">
              <w:t>3571</w:t>
            </w:r>
          </w:p>
        </w:tc>
        <w:tc>
          <w:tcPr>
            <w:tcW w:w="637" w:type="dxa"/>
            <w:noWrap/>
            <w:hideMark/>
          </w:tcPr>
          <w:p w14:paraId="2EFFDB1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884475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B27DFE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3F68E7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147386" w14:textId="77777777" w:rsidR="00241DF0" w:rsidRPr="00241DF0" w:rsidRDefault="00241DF0">
            <w:r w:rsidRPr="00241DF0">
              <w:t>R5-246963</w:t>
            </w:r>
          </w:p>
        </w:tc>
        <w:tc>
          <w:tcPr>
            <w:tcW w:w="3119" w:type="dxa"/>
            <w:noWrap/>
            <w:hideMark/>
          </w:tcPr>
          <w:p w14:paraId="42A0857D" w14:textId="77777777" w:rsidR="00241DF0" w:rsidRPr="00241DF0" w:rsidRDefault="00241DF0">
            <w:r w:rsidRPr="00241DF0">
              <w:t>Correct a typo in the title of Annex A.2</w:t>
            </w:r>
          </w:p>
        </w:tc>
        <w:tc>
          <w:tcPr>
            <w:tcW w:w="3049" w:type="dxa"/>
            <w:noWrap/>
            <w:hideMark/>
          </w:tcPr>
          <w:p w14:paraId="232DF3E4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3F66BC3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4E545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F06F58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055CE2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3DC93014" w14:textId="77777777" w:rsidR="00241DF0" w:rsidRPr="00241DF0" w:rsidRDefault="00241DF0">
            <w:r w:rsidRPr="00241DF0">
              <w:t>3574</w:t>
            </w:r>
          </w:p>
        </w:tc>
        <w:tc>
          <w:tcPr>
            <w:tcW w:w="637" w:type="dxa"/>
            <w:noWrap/>
            <w:hideMark/>
          </w:tcPr>
          <w:p w14:paraId="6A46514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A8B46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1CF828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4B7704D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7B8DF6" w14:textId="77777777" w:rsidR="00241DF0" w:rsidRPr="00241DF0" w:rsidRDefault="00241DF0">
            <w:r w:rsidRPr="00241DF0">
              <w:t>R5-246964</w:t>
            </w:r>
          </w:p>
        </w:tc>
        <w:tc>
          <w:tcPr>
            <w:tcW w:w="3119" w:type="dxa"/>
            <w:noWrap/>
            <w:hideMark/>
          </w:tcPr>
          <w:p w14:paraId="3D01F3CE" w14:textId="77777777" w:rsidR="00241DF0" w:rsidRPr="00241DF0" w:rsidRDefault="00241DF0">
            <w:r w:rsidRPr="00241DF0">
              <w:t>Correction of mistakes in C.2.6.1 and C.2.6.3</w:t>
            </w:r>
          </w:p>
        </w:tc>
        <w:tc>
          <w:tcPr>
            <w:tcW w:w="3049" w:type="dxa"/>
            <w:noWrap/>
            <w:hideMark/>
          </w:tcPr>
          <w:p w14:paraId="0EF2ECB9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0DD71EA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C0CD95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4F9B94D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EA9A911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6DC7A40D" w14:textId="77777777" w:rsidR="00241DF0" w:rsidRPr="00241DF0" w:rsidRDefault="00241DF0">
            <w:r w:rsidRPr="00241DF0">
              <w:t>3381</w:t>
            </w:r>
          </w:p>
        </w:tc>
        <w:tc>
          <w:tcPr>
            <w:tcW w:w="637" w:type="dxa"/>
            <w:noWrap/>
            <w:hideMark/>
          </w:tcPr>
          <w:p w14:paraId="1EED6D6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89D00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FE28FB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3D73A85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0290C4" w14:textId="77777777" w:rsidR="00241DF0" w:rsidRPr="00241DF0" w:rsidRDefault="00241DF0">
            <w:r w:rsidRPr="00241DF0">
              <w:lastRenderedPageBreak/>
              <w:t>R5-246965</w:t>
            </w:r>
          </w:p>
        </w:tc>
        <w:tc>
          <w:tcPr>
            <w:tcW w:w="3119" w:type="dxa"/>
            <w:noWrap/>
            <w:hideMark/>
          </w:tcPr>
          <w:p w14:paraId="6D787A0E" w14:textId="77777777" w:rsidR="00241DF0" w:rsidRPr="00241DF0" w:rsidRDefault="00241DF0">
            <w:r w:rsidRPr="00241DF0">
              <w:t>Editorial change in Table 6.5.2.3.5.2-1</w:t>
            </w:r>
          </w:p>
        </w:tc>
        <w:tc>
          <w:tcPr>
            <w:tcW w:w="3049" w:type="dxa"/>
            <w:noWrap/>
            <w:hideMark/>
          </w:tcPr>
          <w:p w14:paraId="41EF5689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5CA42FA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C5434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7B3EA2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C2B3D80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61E33515" w14:textId="77777777" w:rsidR="00241DF0" w:rsidRPr="00241DF0" w:rsidRDefault="00241DF0">
            <w:r w:rsidRPr="00241DF0">
              <w:t>3074</w:t>
            </w:r>
          </w:p>
        </w:tc>
        <w:tc>
          <w:tcPr>
            <w:tcW w:w="637" w:type="dxa"/>
            <w:noWrap/>
            <w:hideMark/>
          </w:tcPr>
          <w:p w14:paraId="647861C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94D33B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C5D471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3A4CAD1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0D579D" w14:textId="77777777" w:rsidR="00241DF0" w:rsidRPr="00241DF0" w:rsidRDefault="00241DF0">
            <w:r w:rsidRPr="00241DF0">
              <w:t>R5-246969</w:t>
            </w:r>
          </w:p>
        </w:tc>
        <w:tc>
          <w:tcPr>
            <w:tcW w:w="3119" w:type="dxa"/>
            <w:noWrap/>
            <w:hideMark/>
          </w:tcPr>
          <w:p w14:paraId="2FE6E53F" w14:textId="77777777" w:rsidR="00241DF0" w:rsidRPr="00241DF0" w:rsidRDefault="00241DF0">
            <w:r w:rsidRPr="00241DF0">
              <w:t>Addition of PDSCH Reference Channel for multi-TRP test cases</w:t>
            </w:r>
          </w:p>
        </w:tc>
        <w:tc>
          <w:tcPr>
            <w:tcW w:w="3049" w:type="dxa"/>
            <w:noWrap/>
            <w:hideMark/>
          </w:tcPr>
          <w:p w14:paraId="47F5791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580FF2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0C8B5B7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2EEFD25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16561E5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969710F" w14:textId="77777777" w:rsidR="00241DF0" w:rsidRPr="00241DF0" w:rsidRDefault="00241DF0">
            <w:r w:rsidRPr="00241DF0">
              <w:t>0901</w:t>
            </w:r>
          </w:p>
        </w:tc>
        <w:tc>
          <w:tcPr>
            <w:tcW w:w="637" w:type="dxa"/>
            <w:noWrap/>
            <w:hideMark/>
          </w:tcPr>
          <w:p w14:paraId="0D232CF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9808B0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3630F3E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3624CC6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A993707" w14:textId="77777777" w:rsidR="00241DF0" w:rsidRPr="00241DF0" w:rsidRDefault="00241DF0">
            <w:r w:rsidRPr="00241DF0">
              <w:t>R5-246971</w:t>
            </w:r>
          </w:p>
        </w:tc>
        <w:tc>
          <w:tcPr>
            <w:tcW w:w="3119" w:type="dxa"/>
            <w:noWrap/>
            <w:hideMark/>
          </w:tcPr>
          <w:p w14:paraId="52E0E20E" w14:textId="77777777" w:rsidR="00241DF0" w:rsidRPr="00241DF0" w:rsidRDefault="00241DF0">
            <w:r w:rsidRPr="00241DF0">
              <w:t>Correction to 6.3.2.2.8 2Rx TDD PMI reporting for multi-TRP</w:t>
            </w:r>
          </w:p>
        </w:tc>
        <w:tc>
          <w:tcPr>
            <w:tcW w:w="3049" w:type="dxa"/>
            <w:noWrap/>
            <w:hideMark/>
          </w:tcPr>
          <w:p w14:paraId="184D1D1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D82500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44EEE3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7E8D6C3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27CFCC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FF94750" w14:textId="77777777" w:rsidR="00241DF0" w:rsidRPr="00241DF0" w:rsidRDefault="00241DF0">
            <w:r w:rsidRPr="00241DF0">
              <w:t>0903</w:t>
            </w:r>
          </w:p>
        </w:tc>
        <w:tc>
          <w:tcPr>
            <w:tcW w:w="637" w:type="dxa"/>
            <w:noWrap/>
            <w:hideMark/>
          </w:tcPr>
          <w:p w14:paraId="7931A1A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0144CF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D9F8A6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24F0C46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CC15EB5" w14:textId="77777777" w:rsidR="00241DF0" w:rsidRPr="00241DF0" w:rsidRDefault="00241DF0">
            <w:r w:rsidRPr="00241DF0">
              <w:t>R5-246972</w:t>
            </w:r>
          </w:p>
        </w:tc>
        <w:tc>
          <w:tcPr>
            <w:tcW w:w="3119" w:type="dxa"/>
            <w:noWrap/>
            <w:hideMark/>
          </w:tcPr>
          <w:p w14:paraId="615B2BCE" w14:textId="77777777" w:rsidR="00241DF0" w:rsidRPr="00241DF0" w:rsidRDefault="00241DF0">
            <w:r w:rsidRPr="00241DF0">
              <w:t>Correction to 6.3.3.1.7 4Rx FDD PMI reporting for multi-TRP</w:t>
            </w:r>
          </w:p>
        </w:tc>
        <w:tc>
          <w:tcPr>
            <w:tcW w:w="3049" w:type="dxa"/>
            <w:noWrap/>
            <w:hideMark/>
          </w:tcPr>
          <w:p w14:paraId="01AC66D1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CD879F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7CAE6C6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5E03F3B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8A8F59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4E27A58" w14:textId="77777777" w:rsidR="00241DF0" w:rsidRPr="00241DF0" w:rsidRDefault="00241DF0">
            <w:r w:rsidRPr="00241DF0">
              <w:t>0904</w:t>
            </w:r>
          </w:p>
        </w:tc>
        <w:tc>
          <w:tcPr>
            <w:tcW w:w="637" w:type="dxa"/>
            <w:noWrap/>
            <w:hideMark/>
          </w:tcPr>
          <w:p w14:paraId="5F7C6FA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3D4A39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95126D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2DEC243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3AA7C7A" w14:textId="77777777" w:rsidR="00241DF0" w:rsidRPr="00241DF0" w:rsidRDefault="00241DF0">
            <w:r w:rsidRPr="00241DF0">
              <w:t>R5-246973</w:t>
            </w:r>
          </w:p>
        </w:tc>
        <w:tc>
          <w:tcPr>
            <w:tcW w:w="3119" w:type="dxa"/>
            <w:noWrap/>
            <w:hideMark/>
          </w:tcPr>
          <w:p w14:paraId="7E7639D8" w14:textId="77777777" w:rsidR="00241DF0" w:rsidRPr="00241DF0" w:rsidRDefault="00241DF0">
            <w:r w:rsidRPr="00241DF0">
              <w:t>Correction to 6.3.3.2.7 4Rx TDD PMI reporting for multi-TRP</w:t>
            </w:r>
          </w:p>
        </w:tc>
        <w:tc>
          <w:tcPr>
            <w:tcW w:w="3049" w:type="dxa"/>
            <w:noWrap/>
            <w:hideMark/>
          </w:tcPr>
          <w:p w14:paraId="18961865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3928E8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7232C6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4012A11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5BA839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F56ECFA" w14:textId="77777777" w:rsidR="00241DF0" w:rsidRPr="00241DF0" w:rsidRDefault="00241DF0">
            <w:r w:rsidRPr="00241DF0">
              <w:t>0905</w:t>
            </w:r>
          </w:p>
        </w:tc>
        <w:tc>
          <w:tcPr>
            <w:tcW w:w="637" w:type="dxa"/>
            <w:noWrap/>
            <w:hideMark/>
          </w:tcPr>
          <w:p w14:paraId="44CE2AB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4492D3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5820B8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5A9DAC7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35FEB6" w14:textId="77777777" w:rsidR="00241DF0" w:rsidRPr="00241DF0" w:rsidRDefault="00241DF0">
            <w:r w:rsidRPr="00241DF0">
              <w:t>R5-246974</w:t>
            </w:r>
          </w:p>
        </w:tc>
        <w:tc>
          <w:tcPr>
            <w:tcW w:w="3119" w:type="dxa"/>
            <w:noWrap/>
            <w:hideMark/>
          </w:tcPr>
          <w:p w14:paraId="4D7976D1" w14:textId="77777777" w:rsidR="00241DF0" w:rsidRPr="00241DF0" w:rsidRDefault="00241DF0">
            <w:r w:rsidRPr="00241DF0">
              <w:t>Addition of new test case 7.6A.3.4 Out-of-band blocking for CA (5DL CA)</w:t>
            </w:r>
          </w:p>
        </w:tc>
        <w:tc>
          <w:tcPr>
            <w:tcW w:w="3049" w:type="dxa"/>
            <w:noWrap/>
            <w:hideMark/>
          </w:tcPr>
          <w:p w14:paraId="47CFFC94" w14:textId="77777777" w:rsidR="00241DF0" w:rsidRPr="00241DF0" w:rsidRDefault="00241DF0">
            <w:r w:rsidRPr="00241DF0">
              <w:t>KTL</w:t>
            </w:r>
          </w:p>
        </w:tc>
        <w:tc>
          <w:tcPr>
            <w:tcW w:w="920" w:type="dxa"/>
            <w:noWrap/>
            <w:hideMark/>
          </w:tcPr>
          <w:p w14:paraId="3CF368B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10612C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10AEFE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A32133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1C3D9405" w14:textId="77777777" w:rsidR="00241DF0" w:rsidRPr="00241DF0" w:rsidRDefault="00241DF0">
            <w:r w:rsidRPr="00241DF0">
              <w:t>3075</w:t>
            </w:r>
          </w:p>
        </w:tc>
        <w:tc>
          <w:tcPr>
            <w:tcW w:w="637" w:type="dxa"/>
            <w:noWrap/>
            <w:hideMark/>
          </w:tcPr>
          <w:p w14:paraId="01644C4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FCEE5B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F4F2726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3C3E89D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EDBB33" w14:textId="77777777" w:rsidR="00241DF0" w:rsidRPr="00241DF0" w:rsidRDefault="00241DF0">
            <w:r w:rsidRPr="00241DF0">
              <w:t>R5-246975</w:t>
            </w:r>
          </w:p>
        </w:tc>
        <w:tc>
          <w:tcPr>
            <w:tcW w:w="3119" w:type="dxa"/>
            <w:noWrap/>
            <w:hideMark/>
          </w:tcPr>
          <w:p w14:paraId="5433844B" w14:textId="77777777" w:rsidR="00241DF0" w:rsidRPr="00241DF0" w:rsidRDefault="00241DF0">
            <w:r w:rsidRPr="00241DF0">
              <w:t>Update to applicability statements of less than 5 MHz test cases</w:t>
            </w:r>
          </w:p>
        </w:tc>
        <w:tc>
          <w:tcPr>
            <w:tcW w:w="3049" w:type="dxa"/>
            <w:noWrap/>
            <w:hideMark/>
          </w:tcPr>
          <w:p w14:paraId="57671952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299F29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A0A0DC4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4EBF089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1B99ABE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1872379A" w14:textId="77777777" w:rsidR="00241DF0" w:rsidRPr="00241DF0" w:rsidRDefault="00241DF0">
            <w:r w:rsidRPr="00241DF0">
              <w:t>0512</w:t>
            </w:r>
          </w:p>
        </w:tc>
        <w:tc>
          <w:tcPr>
            <w:tcW w:w="637" w:type="dxa"/>
            <w:noWrap/>
            <w:hideMark/>
          </w:tcPr>
          <w:p w14:paraId="70CBDAD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79790B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98C806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5DD197F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39BF50" w14:textId="77777777" w:rsidR="00241DF0" w:rsidRPr="00241DF0" w:rsidRDefault="00241DF0">
            <w:r w:rsidRPr="00241DF0">
              <w:t>R5-246976</w:t>
            </w:r>
          </w:p>
        </w:tc>
        <w:tc>
          <w:tcPr>
            <w:tcW w:w="3119" w:type="dxa"/>
            <w:noWrap/>
            <w:hideMark/>
          </w:tcPr>
          <w:p w14:paraId="306D363B" w14:textId="77777777" w:rsidR="00241DF0" w:rsidRPr="00241DF0" w:rsidRDefault="00241DF0">
            <w:r w:rsidRPr="00241DF0">
              <w:t>Completion of Test Case: Cell reselection to FR1 intra-frequency NR for UE operating on a cell with less than 5MHz BW including TT</w:t>
            </w:r>
          </w:p>
        </w:tc>
        <w:tc>
          <w:tcPr>
            <w:tcW w:w="3049" w:type="dxa"/>
            <w:noWrap/>
            <w:hideMark/>
          </w:tcPr>
          <w:p w14:paraId="68C64AED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2F634C3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F6F657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F93983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C441D20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7C1E1A9B" w14:textId="77777777" w:rsidR="00241DF0" w:rsidRPr="00241DF0" w:rsidRDefault="00241DF0">
            <w:r w:rsidRPr="00241DF0">
              <w:t>3575</w:t>
            </w:r>
          </w:p>
        </w:tc>
        <w:tc>
          <w:tcPr>
            <w:tcW w:w="637" w:type="dxa"/>
            <w:noWrap/>
            <w:hideMark/>
          </w:tcPr>
          <w:p w14:paraId="29EF9F2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BA465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29F610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2C5ADF9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CBF6B2B" w14:textId="77777777" w:rsidR="00241DF0" w:rsidRPr="00241DF0" w:rsidRDefault="00241DF0">
            <w:r w:rsidRPr="00241DF0">
              <w:t>R5-246978</w:t>
            </w:r>
          </w:p>
        </w:tc>
        <w:tc>
          <w:tcPr>
            <w:tcW w:w="3119" w:type="dxa"/>
            <w:noWrap/>
            <w:hideMark/>
          </w:tcPr>
          <w:p w14:paraId="667F304D" w14:textId="77777777" w:rsidR="00241DF0" w:rsidRPr="00241DF0" w:rsidRDefault="00241DF0">
            <w:r w:rsidRPr="00241DF0">
              <w:t>Addition of test tolerance for cell reselection and handover test cases when cell is operating in less than 5 MHz</w:t>
            </w:r>
          </w:p>
        </w:tc>
        <w:tc>
          <w:tcPr>
            <w:tcW w:w="3049" w:type="dxa"/>
            <w:noWrap/>
            <w:hideMark/>
          </w:tcPr>
          <w:p w14:paraId="386CF87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6FD11D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5A14EF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85E99D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03FC318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292C0CDE" w14:textId="77777777" w:rsidR="00241DF0" w:rsidRPr="00241DF0" w:rsidRDefault="00241DF0">
            <w:r w:rsidRPr="00241DF0">
              <w:t>3577</w:t>
            </w:r>
          </w:p>
        </w:tc>
        <w:tc>
          <w:tcPr>
            <w:tcW w:w="637" w:type="dxa"/>
            <w:noWrap/>
            <w:hideMark/>
          </w:tcPr>
          <w:p w14:paraId="19F66D6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DCEE41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118653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6E811E2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3F871B" w14:textId="77777777" w:rsidR="00241DF0" w:rsidRPr="00241DF0" w:rsidRDefault="00241DF0">
            <w:r w:rsidRPr="00241DF0">
              <w:t>R5-246982</w:t>
            </w:r>
          </w:p>
        </w:tc>
        <w:tc>
          <w:tcPr>
            <w:tcW w:w="3119" w:type="dxa"/>
            <w:noWrap/>
            <w:hideMark/>
          </w:tcPr>
          <w:p w14:paraId="612EF0F2" w14:textId="77777777" w:rsidR="00241DF0" w:rsidRPr="00241DF0" w:rsidRDefault="00241DF0">
            <w:r w:rsidRPr="00241DF0">
              <w:t>Update to applicability for downlink and uplink MIMO evolution test cases</w:t>
            </w:r>
          </w:p>
        </w:tc>
        <w:tc>
          <w:tcPr>
            <w:tcW w:w="3049" w:type="dxa"/>
            <w:noWrap/>
            <w:hideMark/>
          </w:tcPr>
          <w:p w14:paraId="60DE6175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6CBCEDB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F7B250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0780693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4519874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295297CC" w14:textId="77777777" w:rsidR="00241DF0" w:rsidRPr="00241DF0" w:rsidRDefault="00241DF0">
            <w:r w:rsidRPr="00241DF0">
              <w:t>0513</w:t>
            </w:r>
          </w:p>
        </w:tc>
        <w:tc>
          <w:tcPr>
            <w:tcW w:w="637" w:type="dxa"/>
            <w:noWrap/>
            <w:hideMark/>
          </w:tcPr>
          <w:p w14:paraId="6096380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F0A3A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C4586E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690F30A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6E5565" w14:textId="77777777" w:rsidR="00241DF0" w:rsidRPr="00241DF0" w:rsidRDefault="00241DF0">
            <w:r w:rsidRPr="00241DF0">
              <w:lastRenderedPageBreak/>
              <w:t>R5-246983</w:t>
            </w:r>
          </w:p>
        </w:tc>
        <w:tc>
          <w:tcPr>
            <w:tcW w:w="3119" w:type="dxa"/>
            <w:noWrap/>
            <w:hideMark/>
          </w:tcPr>
          <w:p w14:paraId="25CEE985" w14:textId="77777777" w:rsidR="00241DF0" w:rsidRPr="00241DF0" w:rsidRDefault="00241DF0">
            <w:r w:rsidRPr="00241DF0">
              <w:t>Completion of SA FR2 UE Transmit Timing with 2 TAGs for multi-DCI multi-TRP operation test case including TT</w:t>
            </w:r>
          </w:p>
        </w:tc>
        <w:tc>
          <w:tcPr>
            <w:tcW w:w="3049" w:type="dxa"/>
            <w:noWrap/>
            <w:hideMark/>
          </w:tcPr>
          <w:p w14:paraId="0DE1676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2DF7DC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E8BCF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5A5433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0116542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7666769B" w14:textId="77777777" w:rsidR="00241DF0" w:rsidRPr="00241DF0" w:rsidRDefault="00241DF0">
            <w:r w:rsidRPr="00241DF0">
              <w:t>3578</w:t>
            </w:r>
          </w:p>
        </w:tc>
        <w:tc>
          <w:tcPr>
            <w:tcW w:w="637" w:type="dxa"/>
            <w:noWrap/>
            <w:hideMark/>
          </w:tcPr>
          <w:p w14:paraId="53E10C2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B9BE0B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60A0283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63C0E42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C996EA" w14:textId="77777777" w:rsidR="00241DF0" w:rsidRPr="00241DF0" w:rsidRDefault="00241DF0">
            <w:r w:rsidRPr="00241DF0">
              <w:t>R5-246985</w:t>
            </w:r>
          </w:p>
        </w:tc>
        <w:tc>
          <w:tcPr>
            <w:tcW w:w="3119" w:type="dxa"/>
            <w:noWrap/>
            <w:hideMark/>
          </w:tcPr>
          <w:p w14:paraId="7EAF3D3C" w14:textId="77777777" w:rsidR="00241DF0" w:rsidRPr="00241DF0" w:rsidRDefault="00241DF0">
            <w:r w:rsidRPr="00241DF0">
              <w:t>Annex A changes for adding SA FR2 UL TCI state switch test case</w:t>
            </w:r>
          </w:p>
        </w:tc>
        <w:tc>
          <w:tcPr>
            <w:tcW w:w="3049" w:type="dxa"/>
            <w:noWrap/>
            <w:hideMark/>
          </w:tcPr>
          <w:p w14:paraId="23CD29C6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6EAE961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AC1466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3B79B7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D4E6B9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63A418A7" w14:textId="77777777" w:rsidR="00241DF0" w:rsidRPr="00241DF0" w:rsidRDefault="00241DF0">
            <w:r w:rsidRPr="00241DF0">
              <w:t>3580</w:t>
            </w:r>
          </w:p>
        </w:tc>
        <w:tc>
          <w:tcPr>
            <w:tcW w:w="637" w:type="dxa"/>
            <w:noWrap/>
            <w:hideMark/>
          </w:tcPr>
          <w:p w14:paraId="2952A98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33E078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B42A20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20BEFE5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FE1797" w14:textId="77777777" w:rsidR="00241DF0" w:rsidRPr="00241DF0" w:rsidRDefault="00241DF0">
            <w:r w:rsidRPr="00241DF0">
              <w:t>R5-246986</w:t>
            </w:r>
          </w:p>
        </w:tc>
        <w:tc>
          <w:tcPr>
            <w:tcW w:w="3119" w:type="dxa"/>
            <w:noWrap/>
            <w:hideMark/>
          </w:tcPr>
          <w:p w14:paraId="23DBF11F" w14:textId="77777777" w:rsidR="00241DF0" w:rsidRPr="00241DF0" w:rsidRDefault="00241DF0">
            <w:r w:rsidRPr="00241DF0">
              <w:t>Addition of test tolerance for test cases of NR SA FR2 MAC-CE based active uplink TCI state switch and UE Transmit Timing for multi-TRP operation</w:t>
            </w:r>
          </w:p>
        </w:tc>
        <w:tc>
          <w:tcPr>
            <w:tcW w:w="3049" w:type="dxa"/>
            <w:noWrap/>
            <w:hideMark/>
          </w:tcPr>
          <w:p w14:paraId="47BDF01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6489C4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A001EB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776821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8689D04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705C904C" w14:textId="77777777" w:rsidR="00241DF0" w:rsidRPr="00241DF0" w:rsidRDefault="00241DF0">
            <w:r w:rsidRPr="00241DF0">
              <w:t>3581</w:t>
            </w:r>
          </w:p>
        </w:tc>
        <w:tc>
          <w:tcPr>
            <w:tcW w:w="637" w:type="dxa"/>
            <w:noWrap/>
            <w:hideMark/>
          </w:tcPr>
          <w:p w14:paraId="2A18986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C9AF3A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81C713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624764C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3032A9" w14:textId="77777777" w:rsidR="00241DF0" w:rsidRPr="00241DF0" w:rsidRDefault="00241DF0">
            <w:r w:rsidRPr="00241DF0">
              <w:t>R5-246990</w:t>
            </w:r>
          </w:p>
        </w:tc>
        <w:tc>
          <w:tcPr>
            <w:tcW w:w="3119" w:type="dxa"/>
            <w:noWrap/>
            <w:hideMark/>
          </w:tcPr>
          <w:p w14:paraId="06145C2F" w14:textId="77777777" w:rsidR="00241DF0" w:rsidRPr="00241DF0" w:rsidRDefault="00241DF0">
            <w:r w:rsidRPr="00241DF0">
              <w:t>Update to TRS based SCell Activation of SSB-less SCell in inter-band CA in non-DRX test case</w:t>
            </w:r>
          </w:p>
        </w:tc>
        <w:tc>
          <w:tcPr>
            <w:tcW w:w="3049" w:type="dxa"/>
            <w:noWrap/>
            <w:hideMark/>
          </w:tcPr>
          <w:p w14:paraId="562121EF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2100310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F660761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835D74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4916E41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4A3F7FD1" w14:textId="77777777" w:rsidR="00241DF0" w:rsidRPr="00241DF0" w:rsidRDefault="00241DF0">
            <w:r w:rsidRPr="00241DF0">
              <w:t>3583</w:t>
            </w:r>
          </w:p>
        </w:tc>
        <w:tc>
          <w:tcPr>
            <w:tcW w:w="637" w:type="dxa"/>
            <w:noWrap/>
            <w:hideMark/>
          </w:tcPr>
          <w:p w14:paraId="0117445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4A5F8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4899F7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7CDD5D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F23481" w14:textId="77777777" w:rsidR="00241DF0" w:rsidRPr="00241DF0" w:rsidRDefault="00241DF0">
            <w:r w:rsidRPr="00241DF0">
              <w:t>R5-247001</w:t>
            </w:r>
          </w:p>
        </w:tc>
        <w:tc>
          <w:tcPr>
            <w:tcW w:w="3119" w:type="dxa"/>
            <w:noWrap/>
            <w:hideMark/>
          </w:tcPr>
          <w:p w14:paraId="51D52FA0" w14:textId="77777777" w:rsidR="00241DF0" w:rsidRPr="00241DF0" w:rsidRDefault="00241DF0">
            <w:r w:rsidRPr="00241DF0">
              <w:t>Correction to PTRS configuration for FR2 PDSCH testing</w:t>
            </w:r>
          </w:p>
        </w:tc>
        <w:tc>
          <w:tcPr>
            <w:tcW w:w="3049" w:type="dxa"/>
            <w:noWrap/>
            <w:hideMark/>
          </w:tcPr>
          <w:p w14:paraId="7A90E324" w14:textId="77777777" w:rsidR="00241DF0" w:rsidRPr="00241DF0" w:rsidRDefault="00241DF0">
            <w:r w:rsidRPr="00241DF0">
              <w:t>Rohde &amp; Schwarz, Keysight, Anritsu, Nokia</w:t>
            </w:r>
          </w:p>
        </w:tc>
        <w:tc>
          <w:tcPr>
            <w:tcW w:w="920" w:type="dxa"/>
            <w:noWrap/>
            <w:hideMark/>
          </w:tcPr>
          <w:p w14:paraId="38D69BF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29C16D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8EE27A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373D5D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DE0287E" w14:textId="77777777" w:rsidR="00241DF0" w:rsidRPr="00241DF0" w:rsidRDefault="00241DF0">
            <w:r w:rsidRPr="00241DF0">
              <w:t>3382</w:t>
            </w:r>
          </w:p>
        </w:tc>
        <w:tc>
          <w:tcPr>
            <w:tcW w:w="637" w:type="dxa"/>
            <w:noWrap/>
            <w:hideMark/>
          </w:tcPr>
          <w:p w14:paraId="1B7E663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B24B4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1B8581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5F3CF1D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4EA98D" w14:textId="77777777" w:rsidR="00241DF0" w:rsidRPr="00241DF0" w:rsidRDefault="00241DF0">
            <w:r w:rsidRPr="00241DF0">
              <w:t>R5-247005</w:t>
            </w:r>
          </w:p>
        </w:tc>
        <w:tc>
          <w:tcPr>
            <w:tcW w:w="3119" w:type="dxa"/>
            <w:noWrap/>
            <w:hideMark/>
          </w:tcPr>
          <w:p w14:paraId="0BCB6FA6" w14:textId="77777777" w:rsidR="00241DF0" w:rsidRPr="00241DF0" w:rsidRDefault="00241DF0">
            <w:r w:rsidRPr="00241DF0">
              <w:t>Updating REFSENS testing for DC_26A_n41A</w:t>
            </w:r>
          </w:p>
        </w:tc>
        <w:tc>
          <w:tcPr>
            <w:tcW w:w="3049" w:type="dxa"/>
            <w:noWrap/>
            <w:hideMark/>
          </w:tcPr>
          <w:p w14:paraId="1686FC96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1B3288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126005B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39E889F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90095BB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67CDCBC" w14:textId="77777777" w:rsidR="00241DF0" w:rsidRPr="00241DF0" w:rsidRDefault="00241DF0">
            <w:r w:rsidRPr="00241DF0">
              <w:t>1865</w:t>
            </w:r>
          </w:p>
        </w:tc>
        <w:tc>
          <w:tcPr>
            <w:tcW w:w="637" w:type="dxa"/>
            <w:noWrap/>
            <w:hideMark/>
          </w:tcPr>
          <w:p w14:paraId="4F2CDBC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6F960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083DF0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4A1372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175E50" w14:textId="77777777" w:rsidR="00241DF0" w:rsidRPr="00241DF0" w:rsidRDefault="00241DF0">
            <w:r w:rsidRPr="00241DF0">
              <w:t>R5-247006</w:t>
            </w:r>
          </w:p>
        </w:tc>
        <w:tc>
          <w:tcPr>
            <w:tcW w:w="3119" w:type="dxa"/>
            <w:noWrap/>
            <w:hideMark/>
          </w:tcPr>
          <w:p w14:paraId="5B89F149" w14:textId="77777777" w:rsidR="00241DF0" w:rsidRPr="00241DF0" w:rsidRDefault="00241DF0">
            <w:r w:rsidRPr="00241DF0">
              <w:t>Updating the test point selection for DC_26A_n41A REFSENS testing</w:t>
            </w:r>
          </w:p>
        </w:tc>
        <w:tc>
          <w:tcPr>
            <w:tcW w:w="3049" w:type="dxa"/>
            <w:noWrap/>
            <w:hideMark/>
          </w:tcPr>
          <w:p w14:paraId="55FA6FA2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5BA52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7EC385D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2C3B12D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14F8245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245970B" w14:textId="77777777" w:rsidR="00241DF0" w:rsidRPr="00241DF0" w:rsidRDefault="00241DF0">
            <w:r w:rsidRPr="00241DF0">
              <w:t>0952</w:t>
            </w:r>
          </w:p>
        </w:tc>
        <w:tc>
          <w:tcPr>
            <w:tcW w:w="637" w:type="dxa"/>
            <w:noWrap/>
            <w:hideMark/>
          </w:tcPr>
          <w:p w14:paraId="12C02BC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15C66A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DA1991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63B43A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1D1D8D" w14:textId="77777777" w:rsidR="00241DF0" w:rsidRPr="00241DF0" w:rsidRDefault="00241DF0">
            <w:r w:rsidRPr="00241DF0">
              <w:t>R5-247007</w:t>
            </w:r>
          </w:p>
        </w:tc>
        <w:tc>
          <w:tcPr>
            <w:tcW w:w="3119" w:type="dxa"/>
            <w:noWrap/>
            <w:hideMark/>
          </w:tcPr>
          <w:p w14:paraId="6303893B" w14:textId="77777777" w:rsidR="00241DF0" w:rsidRPr="00241DF0" w:rsidRDefault="00241DF0">
            <w:r w:rsidRPr="00241DF0">
              <w:t>Updating test coverage rules for SA band configuration Spurious emission UE co-ex testing</w:t>
            </w:r>
          </w:p>
        </w:tc>
        <w:tc>
          <w:tcPr>
            <w:tcW w:w="3049" w:type="dxa"/>
            <w:noWrap/>
            <w:hideMark/>
          </w:tcPr>
          <w:p w14:paraId="19B48290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3AF9C3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309005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B5FC3F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3EDCA9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48230B1" w14:textId="77777777" w:rsidR="00241DF0" w:rsidRPr="00241DF0" w:rsidRDefault="00241DF0">
            <w:r w:rsidRPr="00241DF0">
              <w:t>3079</w:t>
            </w:r>
          </w:p>
        </w:tc>
        <w:tc>
          <w:tcPr>
            <w:tcW w:w="637" w:type="dxa"/>
            <w:noWrap/>
            <w:hideMark/>
          </w:tcPr>
          <w:p w14:paraId="0192B95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4DDEE1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02CE62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2E6CB6C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2C83DF" w14:textId="77777777" w:rsidR="00241DF0" w:rsidRPr="00241DF0" w:rsidRDefault="00241DF0">
            <w:r w:rsidRPr="00241DF0">
              <w:t>R5-247008</w:t>
            </w:r>
          </w:p>
        </w:tc>
        <w:tc>
          <w:tcPr>
            <w:tcW w:w="3119" w:type="dxa"/>
            <w:noWrap/>
            <w:hideMark/>
          </w:tcPr>
          <w:p w14:paraId="0ACBCB4C" w14:textId="77777777" w:rsidR="00241DF0" w:rsidRPr="00241DF0" w:rsidRDefault="00241DF0">
            <w:r w:rsidRPr="00241DF0">
              <w:t>Updating test coverage rules for NSA band configuration Spurious emission UE co-ex testing</w:t>
            </w:r>
          </w:p>
        </w:tc>
        <w:tc>
          <w:tcPr>
            <w:tcW w:w="3049" w:type="dxa"/>
            <w:noWrap/>
            <w:hideMark/>
          </w:tcPr>
          <w:p w14:paraId="4742C87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59D952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96ED380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0BB4BE6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F9344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6579736" w14:textId="77777777" w:rsidR="00241DF0" w:rsidRPr="00241DF0" w:rsidRDefault="00241DF0">
            <w:r w:rsidRPr="00241DF0">
              <w:t>1866</w:t>
            </w:r>
          </w:p>
        </w:tc>
        <w:tc>
          <w:tcPr>
            <w:tcW w:w="637" w:type="dxa"/>
            <w:noWrap/>
            <w:hideMark/>
          </w:tcPr>
          <w:p w14:paraId="6950990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40C8EE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D2B4BF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0C72852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AD2E17" w14:textId="77777777" w:rsidR="00241DF0" w:rsidRPr="00241DF0" w:rsidRDefault="00241DF0">
            <w:r w:rsidRPr="00241DF0">
              <w:lastRenderedPageBreak/>
              <w:t>R5-247009</w:t>
            </w:r>
          </w:p>
        </w:tc>
        <w:tc>
          <w:tcPr>
            <w:tcW w:w="3119" w:type="dxa"/>
            <w:noWrap/>
            <w:hideMark/>
          </w:tcPr>
          <w:p w14:paraId="5DCDEB01" w14:textId="77777777" w:rsidR="00241DF0" w:rsidRPr="00241DF0" w:rsidRDefault="00241DF0">
            <w:r w:rsidRPr="00241DF0">
              <w:t>Updating test applicability for Spurious emission UE co-ex testing for band combo</w:t>
            </w:r>
          </w:p>
        </w:tc>
        <w:tc>
          <w:tcPr>
            <w:tcW w:w="3049" w:type="dxa"/>
            <w:noWrap/>
            <w:hideMark/>
          </w:tcPr>
          <w:p w14:paraId="3FBD61D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B550BC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B0F9D9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686DFB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435B4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910E385" w14:textId="77777777" w:rsidR="00241DF0" w:rsidRPr="00241DF0" w:rsidRDefault="00241DF0">
            <w:r w:rsidRPr="00241DF0">
              <w:t>0514</w:t>
            </w:r>
          </w:p>
        </w:tc>
        <w:tc>
          <w:tcPr>
            <w:tcW w:w="637" w:type="dxa"/>
            <w:noWrap/>
            <w:hideMark/>
          </w:tcPr>
          <w:p w14:paraId="77F5386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81FED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71A711F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205EE07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6A3F26" w14:textId="77777777" w:rsidR="00241DF0" w:rsidRPr="00241DF0" w:rsidRDefault="00241DF0">
            <w:r w:rsidRPr="00241DF0">
              <w:t>R5-247011</w:t>
            </w:r>
          </w:p>
        </w:tc>
        <w:tc>
          <w:tcPr>
            <w:tcW w:w="3119" w:type="dxa"/>
            <w:noWrap/>
            <w:hideMark/>
          </w:tcPr>
          <w:p w14:paraId="27054775" w14:textId="77777777" w:rsidR="00241DF0" w:rsidRPr="00241DF0" w:rsidRDefault="00241DF0">
            <w:r w:rsidRPr="00241DF0">
              <w:t>Updating minimum requirements for 8Rx in Configured transmitted power test case</w:t>
            </w:r>
          </w:p>
        </w:tc>
        <w:tc>
          <w:tcPr>
            <w:tcW w:w="3049" w:type="dxa"/>
            <w:noWrap/>
            <w:hideMark/>
          </w:tcPr>
          <w:p w14:paraId="10932541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FD0087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AE2BF90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7DBBF7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4D355D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4104F14C" w14:textId="77777777" w:rsidR="00241DF0" w:rsidRPr="00241DF0" w:rsidRDefault="00241DF0">
            <w:r w:rsidRPr="00241DF0">
              <w:t>3080</w:t>
            </w:r>
          </w:p>
        </w:tc>
        <w:tc>
          <w:tcPr>
            <w:tcW w:w="637" w:type="dxa"/>
            <w:noWrap/>
            <w:hideMark/>
          </w:tcPr>
          <w:p w14:paraId="75A9D98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0A357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2B18C43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50C8040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D65ECA" w14:textId="77777777" w:rsidR="00241DF0" w:rsidRPr="00241DF0" w:rsidRDefault="00241DF0">
            <w:r w:rsidRPr="00241DF0">
              <w:t>R5-247013</w:t>
            </w:r>
          </w:p>
        </w:tc>
        <w:tc>
          <w:tcPr>
            <w:tcW w:w="3119" w:type="dxa"/>
            <w:noWrap/>
            <w:hideMark/>
          </w:tcPr>
          <w:p w14:paraId="24FF6D9C" w14:textId="77777777" w:rsidR="00241DF0" w:rsidRPr="00241DF0" w:rsidRDefault="00241DF0">
            <w:r w:rsidRPr="00241DF0">
              <w:t>Updating minimum requirements in REFSENS for CA for 8Rx bands</w:t>
            </w:r>
          </w:p>
        </w:tc>
        <w:tc>
          <w:tcPr>
            <w:tcW w:w="3049" w:type="dxa"/>
            <w:noWrap/>
            <w:hideMark/>
          </w:tcPr>
          <w:p w14:paraId="761CC7D2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079954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36047D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FB1D44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429B6AE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7F5219F5" w14:textId="77777777" w:rsidR="00241DF0" w:rsidRPr="00241DF0" w:rsidRDefault="00241DF0">
            <w:r w:rsidRPr="00241DF0">
              <w:t>3082</w:t>
            </w:r>
          </w:p>
        </w:tc>
        <w:tc>
          <w:tcPr>
            <w:tcW w:w="637" w:type="dxa"/>
            <w:noWrap/>
            <w:hideMark/>
          </w:tcPr>
          <w:p w14:paraId="0BBAC9D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DCE32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02A6DC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4FBB941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4FBD5D" w14:textId="77777777" w:rsidR="00241DF0" w:rsidRPr="00241DF0" w:rsidRDefault="00241DF0">
            <w:r w:rsidRPr="00241DF0">
              <w:t>R5-247017</w:t>
            </w:r>
          </w:p>
        </w:tc>
        <w:tc>
          <w:tcPr>
            <w:tcW w:w="3119" w:type="dxa"/>
            <w:noWrap/>
            <w:hideMark/>
          </w:tcPr>
          <w:p w14:paraId="22206870" w14:textId="77777777" w:rsidR="00241DF0" w:rsidRPr="00241DF0" w:rsidRDefault="00241DF0">
            <w:r w:rsidRPr="00241DF0">
              <w:t>Updating the test requirement for SUL REFSENS testing</w:t>
            </w:r>
          </w:p>
        </w:tc>
        <w:tc>
          <w:tcPr>
            <w:tcW w:w="3049" w:type="dxa"/>
            <w:noWrap/>
            <w:hideMark/>
          </w:tcPr>
          <w:p w14:paraId="50534762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97DD92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C0007D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83A24D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A516FD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0D6FC68C" w14:textId="77777777" w:rsidR="00241DF0" w:rsidRPr="00241DF0" w:rsidRDefault="00241DF0">
            <w:r w:rsidRPr="00241DF0">
              <w:t>3086</w:t>
            </w:r>
          </w:p>
        </w:tc>
        <w:tc>
          <w:tcPr>
            <w:tcW w:w="637" w:type="dxa"/>
            <w:noWrap/>
            <w:hideMark/>
          </w:tcPr>
          <w:p w14:paraId="1420AC2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478E5A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0E1153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4F89AF9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2C0DD7" w14:textId="77777777" w:rsidR="00241DF0" w:rsidRPr="00241DF0" w:rsidRDefault="00241DF0">
            <w:r w:rsidRPr="00241DF0">
              <w:t>R5-247018</w:t>
            </w:r>
          </w:p>
        </w:tc>
        <w:tc>
          <w:tcPr>
            <w:tcW w:w="3119" w:type="dxa"/>
            <w:noWrap/>
            <w:hideMark/>
          </w:tcPr>
          <w:p w14:paraId="371BDDC1" w14:textId="77777777" w:rsidR="00241DF0" w:rsidRPr="00241DF0" w:rsidRDefault="00241DF0">
            <w:r w:rsidRPr="00241DF0">
              <w:t>Updating several REFSENS test cases for 8Rx UE</w:t>
            </w:r>
          </w:p>
        </w:tc>
        <w:tc>
          <w:tcPr>
            <w:tcW w:w="3049" w:type="dxa"/>
            <w:noWrap/>
            <w:hideMark/>
          </w:tcPr>
          <w:p w14:paraId="4316F720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39F85E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E028B6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786A06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2C3E0BD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4F918648" w14:textId="77777777" w:rsidR="00241DF0" w:rsidRPr="00241DF0" w:rsidRDefault="00241DF0">
            <w:r w:rsidRPr="00241DF0">
              <w:t>3087</w:t>
            </w:r>
          </w:p>
        </w:tc>
        <w:tc>
          <w:tcPr>
            <w:tcW w:w="637" w:type="dxa"/>
            <w:noWrap/>
            <w:hideMark/>
          </w:tcPr>
          <w:p w14:paraId="1CD946E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68208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58AF945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31229FB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215644" w14:textId="77777777" w:rsidR="00241DF0" w:rsidRPr="00241DF0" w:rsidRDefault="00241DF0">
            <w:r w:rsidRPr="00241DF0">
              <w:t>R5-247021</w:t>
            </w:r>
          </w:p>
        </w:tc>
        <w:tc>
          <w:tcPr>
            <w:tcW w:w="3119" w:type="dxa"/>
            <w:noWrap/>
            <w:hideMark/>
          </w:tcPr>
          <w:p w14:paraId="49F773ED" w14:textId="77777777" w:rsidR="00241DF0" w:rsidRPr="00241DF0" w:rsidRDefault="00241DF0">
            <w:r w:rsidRPr="00241DF0">
              <w:t>Updating Blocking test cases for 8Rx UE</w:t>
            </w:r>
          </w:p>
        </w:tc>
        <w:tc>
          <w:tcPr>
            <w:tcW w:w="3049" w:type="dxa"/>
            <w:noWrap/>
            <w:hideMark/>
          </w:tcPr>
          <w:p w14:paraId="35272370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4A6303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6953341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4DC2D1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DB9A097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5552C2A1" w14:textId="77777777" w:rsidR="00241DF0" w:rsidRPr="00241DF0" w:rsidRDefault="00241DF0">
            <w:r w:rsidRPr="00241DF0">
              <w:t>3090</w:t>
            </w:r>
          </w:p>
        </w:tc>
        <w:tc>
          <w:tcPr>
            <w:tcW w:w="637" w:type="dxa"/>
            <w:noWrap/>
            <w:hideMark/>
          </w:tcPr>
          <w:p w14:paraId="63018B6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4DE45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3E4D27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3C71035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85530EE" w14:textId="77777777" w:rsidR="00241DF0" w:rsidRPr="00241DF0" w:rsidRDefault="00241DF0">
            <w:r w:rsidRPr="00241DF0">
              <w:t>R5-247024</w:t>
            </w:r>
          </w:p>
        </w:tc>
        <w:tc>
          <w:tcPr>
            <w:tcW w:w="3119" w:type="dxa"/>
            <w:noWrap/>
            <w:hideMark/>
          </w:tcPr>
          <w:p w14:paraId="1742D5F5" w14:textId="77777777" w:rsidR="00241DF0" w:rsidRPr="00241DF0" w:rsidRDefault="00241DF0">
            <w:r w:rsidRPr="00241DF0">
              <w:t>Updating testing applicability branch for 8Rx</w:t>
            </w:r>
          </w:p>
        </w:tc>
        <w:tc>
          <w:tcPr>
            <w:tcW w:w="3049" w:type="dxa"/>
            <w:noWrap/>
            <w:hideMark/>
          </w:tcPr>
          <w:p w14:paraId="7A16D405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9F4041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4ED32F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6808754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78848BD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325B3E9F" w14:textId="77777777" w:rsidR="00241DF0" w:rsidRPr="00241DF0" w:rsidRDefault="00241DF0">
            <w:r w:rsidRPr="00241DF0">
              <w:t>0515</w:t>
            </w:r>
          </w:p>
        </w:tc>
        <w:tc>
          <w:tcPr>
            <w:tcW w:w="637" w:type="dxa"/>
            <w:noWrap/>
            <w:hideMark/>
          </w:tcPr>
          <w:p w14:paraId="717E29E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1B9D4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6E66F8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3FDCA60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9948B7" w14:textId="77777777" w:rsidR="00241DF0" w:rsidRPr="00241DF0" w:rsidRDefault="00241DF0">
            <w:r w:rsidRPr="00241DF0">
              <w:t>R5-247025</w:t>
            </w:r>
          </w:p>
        </w:tc>
        <w:tc>
          <w:tcPr>
            <w:tcW w:w="3119" w:type="dxa"/>
            <w:noWrap/>
            <w:hideMark/>
          </w:tcPr>
          <w:p w14:paraId="51876BD9" w14:textId="77777777" w:rsidR="00241DF0" w:rsidRPr="00241DF0" w:rsidRDefault="00241DF0">
            <w:r w:rsidRPr="00241DF0">
              <w:t>Adding new connection diagrams for UE supporting 8Rx</w:t>
            </w:r>
          </w:p>
        </w:tc>
        <w:tc>
          <w:tcPr>
            <w:tcW w:w="3049" w:type="dxa"/>
            <w:noWrap/>
            <w:hideMark/>
          </w:tcPr>
          <w:p w14:paraId="534135B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5CC9A7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54EAF02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69CA93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3151D8A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0C1B208F" w14:textId="77777777" w:rsidR="00241DF0" w:rsidRPr="00241DF0" w:rsidRDefault="00241DF0">
            <w:r w:rsidRPr="00241DF0">
              <w:t>3383</w:t>
            </w:r>
          </w:p>
        </w:tc>
        <w:tc>
          <w:tcPr>
            <w:tcW w:w="637" w:type="dxa"/>
            <w:noWrap/>
            <w:hideMark/>
          </w:tcPr>
          <w:p w14:paraId="07BCD74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9C9E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D79AC87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610D876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D99B62" w14:textId="77777777" w:rsidR="00241DF0" w:rsidRPr="00241DF0" w:rsidRDefault="00241DF0">
            <w:r w:rsidRPr="00241DF0">
              <w:t>R5-247042</w:t>
            </w:r>
          </w:p>
        </w:tc>
        <w:tc>
          <w:tcPr>
            <w:tcW w:w="3119" w:type="dxa"/>
            <w:noWrap/>
            <w:hideMark/>
          </w:tcPr>
          <w:p w14:paraId="4D2AAD5B" w14:textId="77777777" w:rsidR="00241DF0" w:rsidRPr="00241DF0" w:rsidRDefault="00241DF0">
            <w:r w:rsidRPr="00241DF0">
              <w:t>Addition of test frequencies for CA_n79C</w:t>
            </w:r>
          </w:p>
        </w:tc>
        <w:tc>
          <w:tcPr>
            <w:tcW w:w="3049" w:type="dxa"/>
            <w:noWrap/>
            <w:hideMark/>
          </w:tcPr>
          <w:p w14:paraId="79496315" w14:textId="77777777" w:rsidR="00241DF0" w:rsidRPr="00241DF0" w:rsidRDefault="00241DF0">
            <w:r w:rsidRPr="00241DF0">
              <w:t>Ericsson, CMCC</w:t>
            </w:r>
          </w:p>
        </w:tc>
        <w:tc>
          <w:tcPr>
            <w:tcW w:w="920" w:type="dxa"/>
            <w:noWrap/>
            <w:hideMark/>
          </w:tcPr>
          <w:p w14:paraId="58C67C8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1A3DE32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169002E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CB15A1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63099B8D" w14:textId="77777777" w:rsidR="00241DF0" w:rsidRPr="00241DF0" w:rsidRDefault="00241DF0">
            <w:r w:rsidRPr="00241DF0">
              <w:t>3384</w:t>
            </w:r>
          </w:p>
        </w:tc>
        <w:tc>
          <w:tcPr>
            <w:tcW w:w="637" w:type="dxa"/>
            <w:noWrap/>
            <w:hideMark/>
          </w:tcPr>
          <w:p w14:paraId="02A156C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8BC3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6D7D4DA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261D08A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0F84C7" w14:textId="77777777" w:rsidR="00241DF0" w:rsidRPr="00241DF0" w:rsidRDefault="00241DF0">
            <w:r w:rsidRPr="00241DF0">
              <w:t>R5-247043</w:t>
            </w:r>
          </w:p>
        </w:tc>
        <w:tc>
          <w:tcPr>
            <w:tcW w:w="3119" w:type="dxa"/>
            <w:noWrap/>
            <w:hideMark/>
          </w:tcPr>
          <w:p w14:paraId="7165BFC0" w14:textId="77777777" w:rsidR="00241DF0" w:rsidRPr="00241DF0" w:rsidRDefault="00241DF0">
            <w:r w:rsidRPr="00241DF0">
              <w:t>Addition of test frequencies for 5 MHz BW for n41</w:t>
            </w:r>
          </w:p>
        </w:tc>
        <w:tc>
          <w:tcPr>
            <w:tcW w:w="3049" w:type="dxa"/>
            <w:noWrap/>
            <w:hideMark/>
          </w:tcPr>
          <w:p w14:paraId="677A1372" w14:textId="77777777" w:rsidR="00241DF0" w:rsidRPr="00241DF0" w:rsidRDefault="00241DF0">
            <w:r w:rsidRPr="00241DF0">
              <w:t>Ericsson, CMCC</w:t>
            </w:r>
          </w:p>
        </w:tc>
        <w:tc>
          <w:tcPr>
            <w:tcW w:w="920" w:type="dxa"/>
            <w:noWrap/>
            <w:hideMark/>
          </w:tcPr>
          <w:p w14:paraId="4A1CBE2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BB87713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EBCEC9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0CE45A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45248C4" w14:textId="77777777" w:rsidR="00241DF0" w:rsidRPr="00241DF0" w:rsidRDefault="00241DF0">
            <w:r w:rsidRPr="00241DF0">
              <w:t>3385</w:t>
            </w:r>
          </w:p>
        </w:tc>
        <w:tc>
          <w:tcPr>
            <w:tcW w:w="637" w:type="dxa"/>
            <w:noWrap/>
            <w:hideMark/>
          </w:tcPr>
          <w:p w14:paraId="13BE7D2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DD3A45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53BA41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0992E93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2E11175" w14:textId="77777777" w:rsidR="00241DF0" w:rsidRPr="00241DF0" w:rsidRDefault="00241DF0">
            <w:r w:rsidRPr="00241DF0">
              <w:t>R5-247044</w:t>
            </w:r>
          </w:p>
        </w:tc>
        <w:tc>
          <w:tcPr>
            <w:tcW w:w="3119" w:type="dxa"/>
            <w:noWrap/>
            <w:hideMark/>
          </w:tcPr>
          <w:p w14:paraId="4F6790D7" w14:textId="77777777" w:rsidR="00241DF0" w:rsidRPr="00241DF0" w:rsidRDefault="00241DF0">
            <w:r w:rsidRPr="00241DF0">
              <w:t>Correction of test frequencies for CA_n77(2A)</w:t>
            </w:r>
          </w:p>
        </w:tc>
        <w:tc>
          <w:tcPr>
            <w:tcW w:w="3049" w:type="dxa"/>
            <w:noWrap/>
            <w:hideMark/>
          </w:tcPr>
          <w:p w14:paraId="532C720E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A1D90E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4D839A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47BE8B1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3EA59D3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0084F283" w14:textId="77777777" w:rsidR="00241DF0" w:rsidRPr="00241DF0" w:rsidRDefault="00241DF0">
            <w:r w:rsidRPr="00241DF0">
              <w:t>3386</w:t>
            </w:r>
          </w:p>
        </w:tc>
        <w:tc>
          <w:tcPr>
            <w:tcW w:w="637" w:type="dxa"/>
            <w:noWrap/>
            <w:hideMark/>
          </w:tcPr>
          <w:p w14:paraId="07582CA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CB520A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B2E89F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2E7CA81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0A9BF4" w14:textId="77777777" w:rsidR="00241DF0" w:rsidRPr="00241DF0" w:rsidRDefault="00241DF0">
            <w:r w:rsidRPr="00241DF0">
              <w:lastRenderedPageBreak/>
              <w:t>R5-247046</w:t>
            </w:r>
          </w:p>
        </w:tc>
        <w:tc>
          <w:tcPr>
            <w:tcW w:w="3119" w:type="dxa"/>
            <w:noWrap/>
            <w:hideMark/>
          </w:tcPr>
          <w:p w14:paraId="060DD4D5" w14:textId="77777777" w:rsidR="00241DF0" w:rsidRPr="00241DF0" w:rsidRDefault="00241DF0">
            <w:r w:rsidRPr="00241DF0">
              <w:t>Addition of RRC message content for Further measurement gap enhancements</w:t>
            </w:r>
          </w:p>
        </w:tc>
        <w:tc>
          <w:tcPr>
            <w:tcW w:w="3049" w:type="dxa"/>
            <w:noWrap/>
            <w:hideMark/>
          </w:tcPr>
          <w:p w14:paraId="5BAAA626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F5C4AC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AE64BB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75B0DB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B29C64D" w14:textId="77777777" w:rsidR="00241DF0" w:rsidRPr="00241DF0" w:rsidRDefault="00241DF0">
            <w:r w:rsidRPr="00241DF0">
              <w:t>NR_MG_enh2-UEConTest</w:t>
            </w:r>
          </w:p>
        </w:tc>
        <w:tc>
          <w:tcPr>
            <w:tcW w:w="680" w:type="dxa"/>
            <w:noWrap/>
            <w:hideMark/>
          </w:tcPr>
          <w:p w14:paraId="5CA940E0" w14:textId="77777777" w:rsidR="00241DF0" w:rsidRPr="00241DF0" w:rsidRDefault="00241DF0">
            <w:r w:rsidRPr="00241DF0">
              <w:t>3586</w:t>
            </w:r>
          </w:p>
        </w:tc>
        <w:tc>
          <w:tcPr>
            <w:tcW w:w="637" w:type="dxa"/>
            <w:noWrap/>
            <w:hideMark/>
          </w:tcPr>
          <w:p w14:paraId="642AC77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832DDE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27786D7" w14:textId="77777777" w:rsidR="00241DF0" w:rsidRPr="00241DF0" w:rsidRDefault="00241DF0">
            <w:r w:rsidRPr="00241DF0">
              <w:t>RP-242725</w:t>
            </w:r>
          </w:p>
        </w:tc>
      </w:tr>
      <w:tr w:rsidR="004F179A" w:rsidRPr="00241DF0" w14:paraId="15F323B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F4A61B5" w14:textId="77777777" w:rsidR="00241DF0" w:rsidRPr="00241DF0" w:rsidRDefault="00241DF0">
            <w:r w:rsidRPr="00241DF0">
              <w:t>R5-247048</w:t>
            </w:r>
          </w:p>
        </w:tc>
        <w:tc>
          <w:tcPr>
            <w:tcW w:w="3119" w:type="dxa"/>
            <w:noWrap/>
            <w:hideMark/>
          </w:tcPr>
          <w:p w14:paraId="639362A6" w14:textId="77777777" w:rsidR="00241DF0" w:rsidRPr="00241DF0" w:rsidRDefault="00241DF0">
            <w:r w:rsidRPr="00241DF0">
              <w:t>Addition of PICS for Further measurement gap enhancements</w:t>
            </w:r>
          </w:p>
        </w:tc>
        <w:tc>
          <w:tcPr>
            <w:tcW w:w="3049" w:type="dxa"/>
            <w:noWrap/>
            <w:hideMark/>
          </w:tcPr>
          <w:p w14:paraId="283C6AEC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23605F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8FA41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7A967AD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9F27ED0" w14:textId="77777777" w:rsidR="00241DF0" w:rsidRPr="00241DF0" w:rsidRDefault="00241DF0">
            <w:r w:rsidRPr="00241DF0">
              <w:t>NR_MG_enh2-UEConTest</w:t>
            </w:r>
          </w:p>
        </w:tc>
        <w:tc>
          <w:tcPr>
            <w:tcW w:w="680" w:type="dxa"/>
            <w:noWrap/>
            <w:hideMark/>
          </w:tcPr>
          <w:p w14:paraId="66F7D823" w14:textId="77777777" w:rsidR="00241DF0" w:rsidRPr="00241DF0" w:rsidRDefault="00241DF0">
            <w:r w:rsidRPr="00241DF0">
              <w:t>0740</w:t>
            </w:r>
          </w:p>
        </w:tc>
        <w:tc>
          <w:tcPr>
            <w:tcW w:w="637" w:type="dxa"/>
            <w:noWrap/>
            <w:hideMark/>
          </w:tcPr>
          <w:p w14:paraId="4D2BAA2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F2C7D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C558FA" w14:textId="77777777" w:rsidR="00241DF0" w:rsidRPr="00241DF0" w:rsidRDefault="00241DF0">
            <w:r w:rsidRPr="00241DF0">
              <w:t>RP-242725</w:t>
            </w:r>
          </w:p>
        </w:tc>
      </w:tr>
      <w:tr w:rsidR="004F179A" w:rsidRPr="00241DF0" w14:paraId="6EBD222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BAE2CD3" w14:textId="77777777" w:rsidR="00241DF0" w:rsidRPr="00241DF0" w:rsidRDefault="00241DF0">
            <w:r w:rsidRPr="00241DF0">
              <w:t>R5-247051</w:t>
            </w:r>
          </w:p>
        </w:tc>
        <w:tc>
          <w:tcPr>
            <w:tcW w:w="3119" w:type="dxa"/>
            <w:noWrap/>
            <w:hideMark/>
          </w:tcPr>
          <w:p w14:paraId="53FA7278" w14:textId="77777777" w:rsidR="00241DF0" w:rsidRPr="00241DF0" w:rsidRDefault="00241DF0">
            <w:r w:rsidRPr="00241DF0">
              <w:t>Updates to UPIP TC 8.2.6.4.x</w:t>
            </w:r>
          </w:p>
        </w:tc>
        <w:tc>
          <w:tcPr>
            <w:tcW w:w="3049" w:type="dxa"/>
            <w:noWrap/>
            <w:hideMark/>
          </w:tcPr>
          <w:p w14:paraId="4A063AF0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07564A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A4270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E7AEE4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D13B106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77AF27E" w14:textId="77777777" w:rsidR="00241DF0" w:rsidRPr="00241DF0" w:rsidRDefault="00241DF0">
            <w:r w:rsidRPr="00241DF0">
              <w:t>4774</w:t>
            </w:r>
          </w:p>
        </w:tc>
        <w:tc>
          <w:tcPr>
            <w:tcW w:w="637" w:type="dxa"/>
            <w:noWrap/>
            <w:hideMark/>
          </w:tcPr>
          <w:p w14:paraId="52B5B84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06B098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587CEB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20F671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D429C0" w14:textId="77777777" w:rsidR="00241DF0" w:rsidRPr="00241DF0" w:rsidRDefault="00241DF0">
            <w:r w:rsidRPr="00241DF0">
              <w:t>R5-247052</w:t>
            </w:r>
          </w:p>
        </w:tc>
        <w:tc>
          <w:tcPr>
            <w:tcW w:w="3119" w:type="dxa"/>
            <w:noWrap/>
            <w:hideMark/>
          </w:tcPr>
          <w:p w14:paraId="2E52A70F" w14:textId="77777777" w:rsidR="00241DF0" w:rsidRPr="00241DF0" w:rsidRDefault="00241DF0">
            <w:r w:rsidRPr="00241DF0">
              <w:t>Correction to ESM TC 10.4.3</w:t>
            </w:r>
          </w:p>
        </w:tc>
        <w:tc>
          <w:tcPr>
            <w:tcW w:w="3049" w:type="dxa"/>
            <w:noWrap/>
            <w:hideMark/>
          </w:tcPr>
          <w:p w14:paraId="33DFAB0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146E4CB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681D1D5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1D5BD1EA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690C94F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5B87CA97" w14:textId="77777777" w:rsidR="00241DF0" w:rsidRPr="00241DF0" w:rsidRDefault="00241DF0">
            <w:r w:rsidRPr="00241DF0">
              <w:t>5382</w:t>
            </w:r>
          </w:p>
        </w:tc>
        <w:tc>
          <w:tcPr>
            <w:tcW w:w="637" w:type="dxa"/>
            <w:noWrap/>
            <w:hideMark/>
          </w:tcPr>
          <w:p w14:paraId="0373FC7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3A933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29A045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76BB61D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5BCE79" w14:textId="77777777" w:rsidR="00241DF0" w:rsidRPr="00241DF0" w:rsidRDefault="00241DF0">
            <w:r w:rsidRPr="00241DF0">
              <w:t>R5-247058</w:t>
            </w:r>
          </w:p>
        </w:tc>
        <w:tc>
          <w:tcPr>
            <w:tcW w:w="3119" w:type="dxa"/>
            <w:noWrap/>
            <w:hideMark/>
          </w:tcPr>
          <w:p w14:paraId="420CCE20" w14:textId="77777777" w:rsidR="00241DF0" w:rsidRPr="00241DF0" w:rsidRDefault="00241DF0">
            <w:r w:rsidRPr="00241DF0">
              <w:t>Update to RefSens test case for muliple 4CA and 5CA configs</w:t>
            </w:r>
          </w:p>
        </w:tc>
        <w:tc>
          <w:tcPr>
            <w:tcW w:w="3049" w:type="dxa"/>
            <w:noWrap/>
            <w:hideMark/>
          </w:tcPr>
          <w:p w14:paraId="004C771F" w14:textId="77777777" w:rsidR="00241DF0" w:rsidRPr="00241DF0" w:rsidRDefault="00241DF0">
            <w:r w:rsidRPr="00241DF0">
              <w:t>Bureau Veritas ADT, Sporton International</w:t>
            </w:r>
          </w:p>
        </w:tc>
        <w:tc>
          <w:tcPr>
            <w:tcW w:w="920" w:type="dxa"/>
            <w:noWrap/>
            <w:hideMark/>
          </w:tcPr>
          <w:p w14:paraId="2FEB7F8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8885FBE" w14:textId="77777777" w:rsidR="00241DF0" w:rsidRPr="00241DF0" w:rsidRDefault="00241DF0">
            <w:r w:rsidRPr="00241DF0">
              <w:t>36.521-1</w:t>
            </w:r>
          </w:p>
        </w:tc>
        <w:tc>
          <w:tcPr>
            <w:tcW w:w="877" w:type="dxa"/>
            <w:noWrap/>
            <w:hideMark/>
          </w:tcPr>
          <w:p w14:paraId="22CDE5F9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FFC554D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E614EA1" w14:textId="77777777" w:rsidR="00241DF0" w:rsidRPr="00241DF0" w:rsidRDefault="00241DF0">
            <w:r w:rsidRPr="00241DF0">
              <w:t>5526</w:t>
            </w:r>
          </w:p>
        </w:tc>
        <w:tc>
          <w:tcPr>
            <w:tcW w:w="637" w:type="dxa"/>
            <w:noWrap/>
            <w:hideMark/>
          </w:tcPr>
          <w:p w14:paraId="1612404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53953D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531E3A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499906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A5A650" w14:textId="77777777" w:rsidR="00241DF0" w:rsidRPr="00241DF0" w:rsidRDefault="00241DF0">
            <w:r w:rsidRPr="00241DF0">
              <w:t>R5-247059</w:t>
            </w:r>
          </w:p>
        </w:tc>
        <w:tc>
          <w:tcPr>
            <w:tcW w:w="3119" w:type="dxa"/>
            <w:noWrap/>
            <w:hideMark/>
          </w:tcPr>
          <w:p w14:paraId="26EA14DE" w14:textId="77777777" w:rsidR="00241DF0" w:rsidRPr="00241DF0" w:rsidRDefault="00241DF0">
            <w:r w:rsidRPr="00241DF0">
              <w:t>Additional supported capabilities for CA_2-14-66-66-66 and CA_14-66-66-66</w:t>
            </w:r>
          </w:p>
        </w:tc>
        <w:tc>
          <w:tcPr>
            <w:tcW w:w="3049" w:type="dxa"/>
            <w:noWrap/>
            <w:hideMark/>
          </w:tcPr>
          <w:p w14:paraId="7D2F5F43" w14:textId="77777777" w:rsidR="00241DF0" w:rsidRPr="00241DF0" w:rsidRDefault="00241DF0">
            <w:r w:rsidRPr="00241DF0">
              <w:t>Bureau Veritas ADT, Sporton International</w:t>
            </w:r>
          </w:p>
        </w:tc>
        <w:tc>
          <w:tcPr>
            <w:tcW w:w="920" w:type="dxa"/>
            <w:noWrap/>
            <w:hideMark/>
          </w:tcPr>
          <w:p w14:paraId="4844373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C063EC5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16A318F5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A013F8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CEFE82D" w14:textId="77777777" w:rsidR="00241DF0" w:rsidRPr="00241DF0" w:rsidRDefault="00241DF0">
            <w:r w:rsidRPr="00241DF0">
              <w:t>1053</w:t>
            </w:r>
          </w:p>
        </w:tc>
        <w:tc>
          <w:tcPr>
            <w:tcW w:w="637" w:type="dxa"/>
            <w:noWrap/>
            <w:hideMark/>
          </w:tcPr>
          <w:p w14:paraId="4AAAEC0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A2D8EC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0CA3D28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54799A0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99E265" w14:textId="77777777" w:rsidR="00241DF0" w:rsidRPr="00241DF0" w:rsidRDefault="00241DF0">
            <w:r w:rsidRPr="00241DF0">
              <w:t>R5-247062</w:t>
            </w:r>
          </w:p>
        </w:tc>
        <w:tc>
          <w:tcPr>
            <w:tcW w:w="3119" w:type="dxa"/>
            <w:noWrap/>
            <w:hideMark/>
          </w:tcPr>
          <w:p w14:paraId="408EE407" w14:textId="77777777" w:rsidR="00241DF0" w:rsidRPr="00241DF0" w:rsidRDefault="00241DF0">
            <w:r w:rsidRPr="00241DF0">
              <w:t>Addition of 6.5E.1 NR V2X Occupied bandwidth</w:t>
            </w:r>
          </w:p>
        </w:tc>
        <w:tc>
          <w:tcPr>
            <w:tcW w:w="3049" w:type="dxa"/>
            <w:noWrap/>
            <w:hideMark/>
          </w:tcPr>
          <w:p w14:paraId="44CEC83E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8BF650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9389F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420D36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A5BB877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6BC08C16" w14:textId="77777777" w:rsidR="00241DF0" w:rsidRPr="00241DF0" w:rsidRDefault="00241DF0">
            <w:r w:rsidRPr="00241DF0">
              <w:t>3092</w:t>
            </w:r>
          </w:p>
        </w:tc>
        <w:tc>
          <w:tcPr>
            <w:tcW w:w="637" w:type="dxa"/>
            <w:noWrap/>
            <w:hideMark/>
          </w:tcPr>
          <w:p w14:paraId="54CB268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929AC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47CC68" w14:textId="77777777" w:rsidR="00241DF0" w:rsidRPr="00241DF0" w:rsidRDefault="00241DF0">
            <w:r w:rsidRPr="00241DF0">
              <w:t>RP-242667</w:t>
            </w:r>
          </w:p>
        </w:tc>
      </w:tr>
      <w:tr w:rsidR="004F179A" w:rsidRPr="00241DF0" w14:paraId="17330E1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160B9A" w14:textId="77777777" w:rsidR="00241DF0" w:rsidRPr="00241DF0" w:rsidRDefault="00241DF0">
            <w:r w:rsidRPr="00241DF0">
              <w:t>R5-247063</w:t>
            </w:r>
          </w:p>
        </w:tc>
        <w:tc>
          <w:tcPr>
            <w:tcW w:w="3119" w:type="dxa"/>
            <w:noWrap/>
            <w:hideMark/>
          </w:tcPr>
          <w:p w14:paraId="60C7FAB8" w14:textId="77777777" w:rsidR="00241DF0" w:rsidRPr="00241DF0" w:rsidRDefault="00241DF0">
            <w:r w:rsidRPr="00241DF0">
              <w:t>Addition of TP analysis for NR V2X Occupied bandwidth</w:t>
            </w:r>
          </w:p>
        </w:tc>
        <w:tc>
          <w:tcPr>
            <w:tcW w:w="3049" w:type="dxa"/>
            <w:noWrap/>
            <w:hideMark/>
          </w:tcPr>
          <w:p w14:paraId="72EA54A2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A50D84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A86CD93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308964C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1ED1BF6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20568024" w14:textId="77777777" w:rsidR="00241DF0" w:rsidRPr="00241DF0" w:rsidRDefault="00241DF0">
            <w:r w:rsidRPr="00241DF0">
              <w:t>0953</w:t>
            </w:r>
          </w:p>
        </w:tc>
        <w:tc>
          <w:tcPr>
            <w:tcW w:w="637" w:type="dxa"/>
            <w:noWrap/>
            <w:hideMark/>
          </w:tcPr>
          <w:p w14:paraId="317E9B6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11C8C5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F40E237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333DCDC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AFF4A7" w14:textId="77777777" w:rsidR="00241DF0" w:rsidRPr="00241DF0" w:rsidRDefault="00241DF0">
            <w:r w:rsidRPr="00241DF0">
              <w:t>R5-247064</w:t>
            </w:r>
          </w:p>
        </w:tc>
        <w:tc>
          <w:tcPr>
            <w:tcW w:w="3119" w:type="dxa"/>
            <w:noWrap/>
            <w:hideMark/>
          </w:tcPr>
          <w:p w14:paraId="254966EA" w14:textId="77777777" w:rsidR="00241DF0" w:rsidRPr="00241DF0" w:rsidRDefault="00241DF0">
            <w:r w:rsidRPr="00241DF0">
              <w:t>Update to 6.5E.2.2 NR V2X spectrum emission mask</w:t>
            </w:r>
          </w:p>
        </w:tc>
        <w:tc>
          <w:tcPr>
            <w:tcW w:w="3049" w:type="dxa"/>
            <w:noWrap/>
            <w:hideMark/>
          </w:tcPr>
          <w:p w14:paraId="0BFDD3FC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6CBD7C1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4DDD50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2301C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AF3950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F36A1EF" w14:textId="77777777" w:rsidR="00241DF0" w:rsidRPr="00241DF0" w:rsidRDefault="00241DF0">
            <w:r w:rsidRPr="00241DF0">
              <w:t>3093</w:t>
            </w:r>
          </w:p>
        </w:tc>
        <w:tc>
          <w:tcPr>
            <w:tcW w:w="637" w:type="dxa"/>
            <w:noWrap/>
            <w:hideMark/>
          </w:tcPr>
          <w:p w14:paraId="3DEF089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6288C1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C938ABA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21E51F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50BF45A" w14:textId="77777777" w:rsidR="00241DF0" w:rsidRPr="00241DF0" w:rsidRDefault="00241DF0">
            <w:r w:rsidRPr="00241DF0">
              <w:t>R5-247065</w:t>
            </w:r>
          </w:p>
        </w:tc>
        <w:tc>
          <w:tcPr>
            <w:tcW w:w="3119" w:type="dxa"/>
            <w:noWrap/>
            <w:hideMark/>
          </w:tcPr>
          <w:p w14:paraId="16AA0F38" w14:textId="77777777" w:rsidR="00241DF0" w:rsidRPr="00241DF0" w:rsidRDefault="00241DF0">
            <w:r w:rsidRPr="00241DF0">
              <w:t>Update to 6.5E.2.3 NR V2X additional spectrum emission mask</w:t>
            </w:r>
          </w:p>
        </w:tc>
        <w:tc>
          <w:tcPr>
            <w:tcW w:w="3049" w:type="dxa"/>
            <w:noWrap/>
            <w:hideMark/>
          </w:tcPr>
          <w:p w14:paraId="151687C0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7EF296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D13A404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587FA4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C98706C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F1DACCA" w14:textId="77777777" w:rsidR="00241DF0" w:rsidRPr="00241DF0" w:rsidRDefault="00241DF0">
            <w:r w:rsidRPr="00241DF0">
              <w:t>3094</w:t>
            </w:r>
          </w:p>
        </w:tc>
        <w:tc>
          <w:tcPr>
            <w:tcW w:w="637" w:type="dxa"/>
            <w:noWrap/>
            <w:hideMark/>
          </w:tcPr>
          <w:p w14:paraId="007A74C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4DF0DB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C1E4FB8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45EDC8F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EC0F05" w14:textId="77777777" w:rsidR="00241DF0" w:rsidRPr="00241DF0" w:rsidRDefault="00241DF0">
            <w:r w:rsidRPr="00241DF0">
              <w:t>R5-247066</w:t>
            </w:r>
          </w:p>
        </w:tc>
        <w:tc>
          <w:tcPr>
            <w:tcW w:w="3119" w:type="dxa"/>
            <w:noWrap/>
            <w:hideMark/>
          </w:tcPr>
          <w:p w14:paraId="140924EF" w14:textId="77777777" w:rsidR="00241DF0" w:rsidRPr="00241DF0" w:rsidRDefault="00241DF0">
            <w:r w:rsidRPr="00241DF0">
              <w:t>Update to 6.5E.2.4 NR V2X ACLR test case</w:t>
            </w:r>
          </w:p>
        </w:tc>
        <w:tc>
          <w:tcPr>
            <w:tcW w:w="3049" w:type="dxa"/>
            <w:noWrap/>
            <w:hideMark/>
          </w:tcPr>
          <w:p w14:paraId="3DDAB0E0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2FAC1F9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459197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CEF399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081AA95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979BD52" w14:textId="77777777" w:rsidR="00241DF0" w:rsidRPr="00241DF0" w:rsidRDefault="00241DF0">
            <w:r w:rsidRPr="00241DF0">
              <w:t>3095</w:t>
            </w:r>
          </w:p>
        </w:tc>
        <w:tc>
          <w:tcPr>
            <w:tcW w:w="637" w:type="dxa"/>
            <w:noWrap/>
            <w:hideMark/>
          </w:tcPr>
          <w:p w14:paraId="1E60A63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CD47C0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EA61E85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34DFAA1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E4417FB" w14:textId="77777777" w:rsidR="00241DF0" w:rsidRPr="00241DF0" w:rsidRDefault="00241DF0">
            <w:r w:rsidRPr="00241DF0">
              <w:t>R5-247067</w:t>
            </w:r>
          </w:p>
        </w:tc>
        <w:tc>
          <w:tcPr>
            <w:tcW w:w="3119" w:type="dxa"/>
            <w:noWrap/>
            <w:hideMark/>
          </w:tcPr>
          <w:p w14:paraId="2558C703" w14:textId="77777777" w:rsidR="00241DF0" w:rsidRPr="00241DF0" w:rsidRDefault="00241DF0">
            <w:r w:rsidRPr="00241DF0">
              <w:t>Addition of 6.5E.3.1 NR V2X General spurious emissions</w:t>
            </w:r>
          </w:p>
        </w:tc>
        <w:tc>
          <w:tcPr>
            <w:tcW w:w="3049" w:type="dxa"/>
            <w:noWrap/>
            <w:hideMark/>
          </w:tcPr>
          <w:p w14:paraId="59D774DC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5FBC845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2E6150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458142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208F634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1CD9F5EB" w14:textId="77777777" w:rsidR="00241DF0" w:rsidRPr="00241DF0" w:rsidRDefault="00241DF0">
            <w:r w:rsidRPr="00241DF0">
              <w:t>3096</w:t>
            </w:r>
          </w:p>
        </w:tc>
        <w:tc>
          <w:tcPr>
            <w:tcW w:w="637" w:type="dxa"/>
            <w:noWrap/>
            <w:hideMark/>
          </w:tcPr>
          <w:p w14:paraId="70BC07B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881056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B8CEBC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3108C56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8CD2C8" w14:textId="77777777" w:rsidR="00241DF0" w:rsidRPr="00241DF0" w:rsidRDefault="00241DF0">
            <w:r w:rsidRPr="00241DF0">
              <w:lastRenderedPageBreak/>
              <w:t>R5-247068</w:t>
            </w:r>
          </w:p>
        </w:tc>
        <w:tc>
          <w:tcPr>
            <w:tcW w:w="3119" w:type="dxa"/>
            <w:noWrap/>
            <w:hideMark/>
          </w:tcPr>
          <w:p w14:paraId="4C7EEC64" w14:textId="77777777" w:rsidR="00241DF0" w:rsidRPr="00241DF0" w:rsidRDefault="00241DF0">
            <w:r w:rsidRPr="00241DF0">
              <w:t>Addition of TP analysis for NR V2X Spurious emission</w:t>
            </w:r>
          </w:p>
        </w:tc>
        <w:tc>
          <w:tcPr>
            <w:tcW w:w="3049" w:type="dxa"/>
            <w:noWrap/>
            <w:hideMark/>
          </w:tcPr>
          <w:p w14:paraId="3C3F98D6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509590A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DA9063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FE1F14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F1AC99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7773CD5" w14:textId="77777777" w:rsidR="00241DF0" w:rsidRPr="00241DF0" w:rsidRDefault="00241DF0">
            <w:r w:rsidRPr="00241DF0">
              <w:t>0954</w:t>
            </w:r>
          </w:p>
        </w:tc>
        <w:tc>
          <w:tcPr>
            <w:tcW w:w="637" w:type="dxa"/>
            <w:noWrap/>
            <w:hideMark/>
          </w:tcPr>
          <w:p w14:paraId="0465634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09ED24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F65ADE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4D27875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89B039" w14:textId="77777777" w:rsidR="00241DF0" w:rsidRPr="00241DF0" w:rsidRDefault="00241DF0">
            <w:r w:rsidRPr="00241DF0">
              <w:t>R5-247069</w:t>
            </w:r>
          </w:p>
        </w:tc>
        <w:tc>
          <w:tcPr>
            <w:tcW w:w="3119" w:type="dxa"/>
            <w:noWrap/>
            <w:hideMark/>
          </w:tcPr>
          <w:p w14:paraId="153A5034" w14:textId="77777777" w:rsidR="00241DF0" w:rsidRPr="00241DF0" w:rsidRDefault="00241DF0">
            <w:r w:rsidRPr="00241DF0">
              <w:t>Addition of 6.5E.3.2 NR V2X Spurious emissions for UE co-existence</w:t>
            </w:r>
          </w:p>
        </w:tc>
        <w:tc>
          <w:tcPr>
            <w:tcW w:w="3049" w:type="dxa"/>
            <w:noWrap/>
            <w:hideMark/>
          </w:tcPr>
          <w:p w14:paraId="7923980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409BD7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B64BE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08BD12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EE3FAB8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1B16431B" w14:textId="77777777" w:rsidR="00241DF0" w:rsidRPr="00241DF0" w:rsidRDefault="00241DF0">
            <w:r w:rsidRPr="00241DF0">
              <w:t>3097</w:t>
            </w:r>
          </w:p>
        </w:tc>
        <w:tc>
          <w:tcPr>
            <w:tcW w:w="637" w:type="dxa"/>
            <w:noWrap/>
            <w:hideMark/>
          </w:tcPr>
          <w:p w14:paraId="4019299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05E5ED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68A8FB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1FDAEB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07FEC80" w14:textId="77777777" w:rsidR="00241DF0" w:rsidRPr="00241DF0" w:rsidRDefault="00241DF0">
            <w:r w:rsidRPr="00241DF0">
              <w:t>R5-247070</w:t>
            </w:r>
          </w:p>
        </w:tc>
        <w:tc>
          <w:tcPr>
            <w:tcW w:w="3119" w:type="dxa"/>
            <w:noWrap/>
            <w:hideMark/>
          </w:tcPr>
          <w:p w14:paraId="46A0A073" w14:textId="77777777" w:rsidR="00241DF0" w:rsidRPr="00241DF0" w:rsidRDefault="00241DF0">
            <w:r w:rsidRPr="00241DF0">
              <w:t>Addition of TP analysis for NR V2X Spurious emission co-existence</w:t>
            </w:r>
          </w:p>
        </w:tc>
        <w:tc>
          <w:tcPr>
            <w:tcW w:w="3049" w:type="dxa"/>
            <w:noWrap/>
            <w:hideMark/>
          </w:tcPr>
          <w:p w14:paraId="1B382D3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815EA3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C85C62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308D123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009010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43A3859C" w14:textId="77777777" w:rsidR="00241DF0" w:rsidRPr="00241DF0" w:rsidRDefault="00241DF0">
            <w:r w:rsidRPr="00241DF0">
              <w:t>0955</w:t>
            </w:r>
          </w:p>
        </w:tc>
        <w:tc>
          <w:tcPr>
            <w:tcW w:w="637" w:type="dxa"/>
            <w:noWrap/>
            <w:hideMark/>
          </w:tcPr>
          <w:p w14:paraId="73499CA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A0C34A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4C86C3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3F11E37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87FB30" w14:textId="77777777" w:rsidR="00241DF0" w:rsidRPr="00241DF0" w:rsidRDefault="00241DF0">
            <w:r w:rsidRPr="00241DF0">
              <w:t>R5-247071</w:t>
            </w:r>
          </w:p>
        </w:tc>
        <w:tc>
          <w:tcPr>
            <w:tcW w:w="3119" w:type="dxa"/>
            <w:noWrap/>
            <w:hideMark/>
          </w:tcPr>
          <w:p w14:paraId="77BC3ACC" w14:textId="77777777" w:rsidR="00241DF0" w:rsidRPr="00241DF0" w:rsidRDefault="00241DF0">
            <w:r w:rsidRPr="00241DF0">
              <w:t>Addition of 6.5E.4 NR V2X Transmit Intermodulation</w:t>
            </w:r>
          </w:p>
        </w:tc>
        <w:tc>
          <w:tcPr>
            <w:tcW w:w="3049" w:type="dxa"/>
            <w:noWrap/>
            <w:hideMark/>
          </w:tcPr>
          <w:p w14:paraId="0B28A690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4D7EC12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C4314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BA381A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AB0DB9A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DE55BD2" w14:textId="77777777" w:rsidR="00241DF0" w:rsidRPr="00241DF0" w:rsidRDefault="00241DF0">
            <w:r w:rsidRPr="00241DF0">
              <w:t>3098</w:t>
            </w:r>
          </w:p>
        </w:tc>
        <w:tc>
          <w:tcPr>
            <w:tcW w:w="637" w:type="dxa"/>
            <w:noWrap/>
            <w:hideMark/>
          </w:tcPr>
          <w:p w14:paraId="3300359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A14EBC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FA6DA4E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626041D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4F1854" w14:textId="77777777" w:rsidR="00241DF0" w:rsidRPr="00241DF0" w:rsidRDefault="00241DF0">
            <w:r w:rsidRPr="00241DF0">
              <w:t>R5-247072</w:t>
            </w:r>
          </w:p>
        </w:tc>
        <w:tc>
          <w:tcPr>
            <w:tcW w:w="3119" w:type="dxa"/>
            <w:noWrap/>
            <w:hideMark/>
          </w:tcPr>
          <w:p w14:paraId="716523C8" w14:textId="77777777" w:rsidR="00241DF0" w:rsidRPr="00241DF0" w:rsidRDefault="00241DF0">
            <w:r w:rsidRPr="00241DF0">
              <w:t>Addition of TP analysis for NR V2X Transmit Intermodulation</w:t>
            </w:r>
          </w:p>
        </w:tc>
        <w:tc>
          <w:tcPr>
            <w:tcW w:w="3049" w:type="dxa"/>
            <w:noWrap/>
            <w:hideMark/>
          </w:tcPr>
          <w:p w14:paraId="501AA49E" w14:textId="77777777" w:rsidR="00241DF0" w:rsidRPr="00241DF0" w:rsidRDefault="00241DF0">
            <w:r w:rsidRPr="00241DF0">
              <w:t>Huawei, HiSilicon, SRTC</w:t>
            </w:r>
          </w:p>
        </w:tc>
        <w:tc>
          <w:tcPr>
            <w:tcW w:w="920" w:type="dxa"/>
            <w:noWrap/>
            <w:hideMark/>
          </w:tcPr>
          <w:p w14:paraId="01F9F66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6D8428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D73F71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4DAB77A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5BD6470" w14:textId="77777777" w:rsidR="00241DF0" w:rsidRPr="00241DF0" w:rsidRDefault="00241DF0">
            <w:r w:rsidRPr="00241DF0">
              <w:t>0956</w:t>
            </w:r>
          </w:p>
        </w:tc>
        <w:tc>
          <w:tcPr>
            <w:tcW w:w="637" w:type="dxa"/>
            <w:noWrap/>
            <w:hideMark/>
          </w:tcPr>
          <w:p w14:paraId="5DC3017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D1C17D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CB2BE8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4CE266D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CAB7CA" w14:textId="77777777" w:rsidR="00241DF0" w:rsidRPr="00241DF0" w:rsidRDefault="00241DF0">
            <w:r w:rsidRPr="00241DF0">
              <w:t>R5-247073</w:t>
            </w:r>
          </w:p>
        </w:tc>
        <w:tc>
          <w:tcPr>
            <w:tcW w:w="3119" w:type="dxa"/>
            <w:noWrap/>
            <w:hideMark/>
          </w:tcPr>
          <w:p w14:paraId="78F97C53" w14:textId="77777777" w:rsidR="00241DF0" w:rsidRPr="00241DF0" w:rsidRDefault="00241DF0">
            <w:r w:rsidRPr="00241DF0">
              <w:t>Removing n38 from V2X Tx test cases</w:t>
            </w:r>
          </w:p>
        </w:tc>
        <w:tc>
          <w:tcPr>
            <w:tcW w:w="3049" w:type="dxa"/>
            <w:noWrap/>
            <w:hideMark/>
          </w:tcPr>
          <w:p w14:paraId="162361FC" w14:textId="77777777" w:rsidR="00241DF0" w:rsidRPr="00241DF0" w:rsidRDefault="00241DF0">
            <w:r w:rsidRPr="00241DF0">
              <w:t>Huawei, HiSilicon, CAICT, CMCC</w:t>
            </w:r>
          </w:p>
        </w:tc>
        <w:tc>
          <w:tcPr>
            <w:tcW w:w="920" w:type="dxa"/>
            <w:noWrap/>
            <w:hideMark/>
          </w:tcPr>
          <w:p w14:paraId="265EE3E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59A04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667C18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7929AB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24407118" w14:textId="77777777" w:rsidR="00241DF0" w:rsidRPr="00241DF0" w:rsidRDefault="00241DF0">
            <w:r w:rsidRPr="00241DF0">
              <w:t>3099</w:t>
            </w:r>
          </w:p>
        </w:tc>
        <w:tc>
          <w:tcPr>
            <w:tcW w:w="637" w:type="dxa"/>
            <w:noWrap/>
            <w:hideMark/>
          </w:tcPr>
          <w:p w14:paraId="573F75B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894D39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851779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28DE94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8FC61C" w14:textId="77777777" w:rsidR="00241DF0" w:rsidRPr="00241DF0" w:rsidRDefault="00241DF0">
            <w:r w:rsidRPr="00241DF0">
              <w:t>R5-247074</w:t>
            </w:r>
          </w:p>
        </w:tc>
        <w:tc>
          <w:tcPr>
            <w:tcW w:w="3119" w:type="dxa"/>
            <w:noWrap/>
            <w:hideMark/>
          </w:tcPr>
          <w:p w14:paraId="3AAFD3A6" w14:textId="77777777" w:rsidR="00241DF0" w:rsidRPr="00241DF0" w:rsidRDefault="00241DF0">
            <w:r w:rsidRPr="00241DF0">
              <w:t>Removing n38 from V2X Tx test cases</w:t>
            </w:r>
          </w:p>
        </w:tc>
        <w:tc>
          <w:tcPr>
            <w:tcW w:w="3049" w:type="dxa"/>
            <w:noWrap/>
            <w:hideMark/>
          </w:tcPr>
          <w:p w14:paraId="065758FB" w14:textId="77777777" w:rsidR="00241DF0" w:rsidRPr="00241DF0" w:rsidRDefault="00241DF0">
            <w:r w:rsidRPr="00241DF0">
              <w:t>Huawei, HiSilicon, CAICT, CMCC</w:t>
            </w:r>
          </w:p>
        </w:tc>
        <w:tc>
          <w:tcPr>
            <w:tcW w:w="920" w:type="dxa"/>
            <w:noWrap/>
            <w:hideMark/>
          </w:tcPr>
          <w:p w14:paraId="1FC7E33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64CDAF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0033937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ACC406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FE8EFD3" w14:textId="77777777" w:rsidR="00241DF0" w:rsidRPr="00241DF0" w:rsidRDefault="00241DF0">
            <w:r w:rsidRPr="00241DF0">
              <w:t>1867</w:t>
            </w:r>
          </w:p>
        </w:tc>
        <w:tc>
          <w:tcPr>
            <w:tcW w:w="637" w:type="dxa"/>
            <w:noWrap/>
            <w:hideMark/>
          </w:tcPr>
          <w:p w14:paraId="06454B1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5F931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C9AC75B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5A125E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E26DB7" w14:textId="77777777" w:rsidR="00241DF0" w:rsidRPr="00241DF0" w:rsidRDefault="00241DF0">
            <w:r w:rsidRPr="00241DF0">
              <w:t>R5-247100</w:t>
            </w:r>
          </w:p>
        </w:tc>
        <w:tc>
          <w:tcPr>
            <w:tcW w:w="3119" w:type="dxa"/>
            <w:noWrap/>
            <w:hideMark/>
          </w:tcPr>
          <w:p w14:paraId="7298121E" w14:textId="77777777" w:rsidR="00241DF0" w:rsidRPr="00241DF0" w:rsidRDefault="00241DF0">
            <w:r w:rsidRPr="00241DF0">
              <w:t>IETF reference updates to TC 8.2</w:t>
            </w:r>
          </w:p>
        </w:tc>
        <w:tc>
          <w:tcPr>
            <w:tcW w:w="3049" w:type="dxa"/>
            <w:noWrap/>
            <w:hideMark/>
          </w:tcPr>
          <w:p w14:paraId="4EFC06DA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BF8BCEB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074460E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67B07A40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784ECA0E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01AA6F01" w14:textId="77777777" w:rsidR="00241DF0" w:rsidRPr="00241DF0" w:rsidRDefault="00241DF0">
            <w:r w:rsidRPr="00241DF0">
              <w:t>1543</w:t>
            </w:r>
          </w:p>
        </w:tc>
        <w:tc>
          <w:tcPr>
            <w:tcW w:w="637" w:type="dxa"/>
            <w:noWrap/>
            <w:hideMark/>
          </w:tcPr>
          <w:p w14:paraId="02712CD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AD205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3493AE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2F56241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B07725" w14:textId="77777777" w:rsidR="00241DF0" w:rsidRPr="00241DF0" w:rsidRDefault="00241DF0">
            <w:r w:rsidRPr="00241DF0">
              <w:t>R5-247101</w:t>
            </w:r>
          </w:p>
        </w:tc>
        <w:tc>
          <w:tcPr>
            <w:tcW w:w="3119" w:type="dxa"/>
            <w:noWrap/>
            <w:hideMark/>
          </w:tcPr>
          <w:p w14:paraId="45D7714D" w14:textId="77777777" w:rsidR="00241DF0" w:rsidRPr="00241DF0" w:rsidRDefault="00241DF0">
            <w:r w:rsidRPr="00241DF0">
              <w:t>IETF reference updates to TC 8.3</w:t>
            </w:r>
          </w:p>
        </w:tc>
        <w:tc>
          <w:tcPr>
            <w:tcW w:w="3049" w:type="dxa"/>
            <w:noWrap/>
            <w:hideMark/>
          </w:tcPr>
          <w:p w14:paraId="75226CEA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7F164DD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2B72D1B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684A2ED6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00F3B345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20310448" w14:textId="77777777" w:rsidR="00241DF0" w:rsidRPr="00241DF0" w:rsidRDefault="00241DF0">
            <w:r w:rsidRPr="00241DF0">
              <w:t>1544</w:t>
            </w:r>
          </w:p>
        </w:tc>
        <w:tc>
          <w:tcPr>
            <w:tcW w:w="637" w:type="dxa"/>
            <w:noWrap/>
            <w:hideMark/>
          </w:tcPr>
          <w:p w14:paraId="137E0A1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554C6D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5DF394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04A53A0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B48B50" w14:textId="77777777" w:rsidR="00241DF0" w:rsidRPr="00241DF0" w:rsidRDefault="00241DF0">
            <w:r w:rsidRPr="00241DF0">
              <w:t>R5-247102</w:t>
            </w:r>
          </w:p>
        </w:tc>
        <w:tc>
          <w:tcPr>
            <w:tcW w:w="3119" w:type="dxa"/>
            <w:noWrap/>
            <w:hideMark/>
          </w:tcPr>
          <w:p w14:paraId="275139F5" w14:textId="77777777" w:rsidR="00241DF0" w:rsidRPr="00241DF0" w:rsidRDefault="00241DF0">
            <w:r w:rsidRPr="00241DF0">
              <w:t>IETF reference updates to TC 8.12</w:t>
            </w:r>
          </w:p>
        </w:tc>
        <w:tc>
          <w:tcPr>
            <w:tcW w:w="3049" w:type="dxa"/>
            <w:noWrap/>
            <w:hideMark/>
          </w:tcPr>
          <w:p w14:paraId="722920D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35194A8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BC0A3E9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785CE1EE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1E5461D2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26398098" w14:textId="77777777" w:rsidR="00241DF0" w:rsidRPr="00241DF0" w:rsidRDefault="00241DF0">
            <w:r w:rsidRPr="00241DF0">
              <w:t>1545</w:t>
            </w:r>
          </w:p>
        </w:tc>
        <w:tc>
          <w:tcPr>
            <w:tcW w:w="637" w:type="dxa"/>
            <w:noWrap/>
            <w:hideMark/>
          </w:tcPr>
          <w:p w14:paraId="07070FC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4F40BF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7D07E9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177FD57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B0FEB5" w14:textId="77777777" w:rsidR="00241DF0" w:rsidRPr="00241DF0" w:rsidRDefault="00241DF0">
            <w:r w:rsidRPr="00241DF0">
              <w:t>R5-247103</w:t>
            </w:r>
          </w:p>
        </w:tc>
        <w:tc>
          <w:tcPr>
            <w:tcW w:w="3119" w:type="dxa"/>
            <w:noWrap/>
            <w:hideMark/>
          </w:tcPr>
          <w:p w14:paraId="0E283482" w14:textId="77777777" w:rsidR="00241DF0" w:rsidRPr="00241DF0" w:rsidRDefault="00241DF0">
            <w:r w:rsidRPr="00241DF0">
              <w:t>IETF reference updates to TC 8.13</w:t>
            </w:r>
          </w:p>
        </w:tc>
        <w:tc>
          <w:tcPr>
            <w:tcW w:w="3049" w:type="dxa"/>
            <w:noWrap/>
            <w:hideMark/>
          </w:tcPr>
          <w:p w14:paraId="37730F0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AC9DF2F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D83C691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4365A73B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2DCD5455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392908D0" w14:textId="77777777" w:rsidR="00241DF0" w:rsidRPr="00241DF0" w:rsidRDefault="00241DF0">
            <w:r w:rsidRPr="00241DF0">
              <w:t>1546</w:t>
            </w:r>
          </w:p>
        </w:tc>
        <w:tc>
          <w:tcPr>
            <w:tcW w:w="637" w:type="dxa"/>
            <w:noWrap/>
            <w:hideMark/>
          </w:tcPr>
          <w:p w14:paraId="7643D56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5F837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43A0E2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469ADDB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E2D2E7E" w14:textId="77777777" w:rsidR="00241DF0" w:rsidRPr="00241DF0" w:rsidRDefault="00241DF0">
            <w:r w:rsidRPr="00241DF0">
              <w:t>R5-247104</w:t>
            </w:r>
          </w:p>
        </w:tc>
        <w:tc>
          <w:tcPr>
            <w:tcW w:w="3119" w:type="dxa"/>
            <w:noWrap/>
            <w:hideMark/>
          </w:tcPr>
          <w:p w14:paraId="465D5FB4" w14:textId="77777777" w:rsidR="00241DF0" w:rsidRPr="00241DF0" w:rsidRDefault="00241DF0">
            <w:r w:rsidRPr="00241DF0">
              <w:t>IETF reference updates to TC 12.12</w:t>
            </w:r>
          </w:p>
        </w:tc>
        <w:tc>
          <w:tcPr>
            <w:tcW w:w="3049" w:type="dxa"/>
            <w:noWrap/>
            <w:hideMark/>
          </w:tcPr>
          <w:p w14:paraId="072D649F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54B29C2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1F8DD896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1FBAB58E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58D3D1DD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5126FDDA" w14:textId="77777777" w:rsidR="00241DF0" w:rsidRPr="00241DF0" w:rsidRDefault="00241DF0">
            <w:r w:rsidRPr="00241DF0">
              <w:t>1547</w:t>
            </w:r>
          </w:p>
        </w:tc>
        <w:tc>
          <w:tcPr>
            <w:tcW w:w="637" w:type="dxa"/>
            <w:noWrap/>
            <w:hideMark/>
          </w:tcPr>
          <w:p w14:paraId="5FE5639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E2B92E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B01823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76ED266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E39927F" w14:textId="77777777" w:rsidR="00241DF0" w:rsidRPr="00241DF0" w:rsidRDefault="00241DF0">
            <w:r w:rsidRPr="00241DF0">
              <w:t>R5-247105</w:t>
            </w:r>
          </w:p>
        </w:tc>
        <w:tc>
          <w:tcPr>
            <w:tcW w:w="3119" w:type="dxa"/>
            <w:noWrap/>
            <w:hideMark/>
          </w:tcPr>
          <w:p w14:paraId="41B5EF1F" w14:textId="77777777" w:rsidR="00241DF0" w:rsidRPr="00241DF0" w:rsidRDefault="00241DF0">
            <w:r w:rsidRPr="00241DF0">
              <w:t>IETF reference updates to TC 19.3.1</w:t>
            </w:r>
          </w:p>
        </w:tc>
        <w:tc>
          <w:tcPr>
            <w:tcW w:w="3049" w:type="dxa"/>
            <w:noWrap/>
            <w:hideMark/>
          </w:tcPr>
          <w:p w14:paraId="7BA3620F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A71C12A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90C6769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6BE815F6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419F7115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1CC21011" w14:textId="77777777" w:rsidR="00241DF0" w:rsidRPr="00241DF0" w:rsidRDefault="00241DF0">
            <w:r w:rsidRPr="00241DF0">
              <w:t>1548</w:t>
            </w:r>
          </w:p>
        </w:tc>
        <w:tc>
          <w:tcPr>
            <w:tcW w:w="637" w:type="dxa"/>
            <w:noWrap/>
            <w:hideMark/>
          </w:tcPr>
          <w:p w14:paraId="5BEF230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020C9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4EC43AE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5569A4A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E639FC" w14:textId="77777777" w:rsidR="00241DF0" w:rsidRPr="00241DF0" w:rsidRDefault="00241DF0">
            <w:r w:rsidRPr="00241DF0">
              <w:lastRenderedPageBreak/>
              <w:t>R5-247106</w:t>
            </w:r>
          </w:p>
        </w:tc>
        <w:tc>
          <w:tcPr>
            <w:tcW w:w="3119" w:type="dxa"/>
            <w:noWrap/>
            <w:hideMark/>
          </w:tcPr>
          <w:p w14:paraId="554B24AE" w14:textId="77777777" w:rsidR="00241DF0" w:rsidRPr="00241DF0" w:rsidRDefault="00241DF0">
            <w:r w:rsidRPr="00241DF0">
              <w:t>IETF reference updates to TC 19.4.1</w:t>
            </w:r>
          </w:p>
        </w:tc>
        <w:tc>
          <w:tcPr>
            <w:tcW w:w="3049" w:type="dxa"/>
            <w:noWrap/>
            <w:hideMark/>
          </w:tcPr>
          <w:p w14:paraId="3ECB008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A0833DE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37BAAFFA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0FFDEBFB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1B52ADB7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4DDEFB6E" w14:textId="77777777" w:rsidR="00241DF0" w:rsidRPr="00241DF0" w:rsidRDefault="00241DF0">
            <w:r w:rsidRPr="00241DF0">
              <w:t>1549</w:t>
            </w:r>
          </w:p>
        </w:tc>
        <w:tc>
          <w:tcPr>
            <w:tcW w:w="637" w:type="dxa"/>
            <w:noWrap/>
            <w:hideMark/>
          </w:tcPr>
          <w:p w14:paraId="7E607C6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6918CA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CCD73A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67C85A6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DDCF84" w14:textId="77777777" w:rsidR="00241DF0" w:rsidRPr="00241DF0" w:rsidRDefault="00241DF0">
            <w:r w:rsidRPr="00241DF0">
              <w:t>R5-247107</w:t>
            </w:r>
          </w:p>
        </w:tc>
        <w:tc>
          <w:tcPr>
            <w:tcW w:w="3119" w:type="dxa"/>
            <w:noWrap/>
            <w:hideMark/>
          </w:tcPr>
          <w:p w14:paraId="686ECDAC" w14:textId="77777777" w:rsidR="00241DF0" w:rsidRPr="00241DF0" w:rsidRDefault="00241DF0">
            <w:r w:rsidRPr="00241DF0">
              <w:t>IETF reference updates to TC 19.4.2</w:t>
            </w:r>
          </w:p>
        </w:tc>
        <w:tc>
          <w:tcPr>
            <w:tcW w:w="3049" w:type="dxa"/>
            <w:noWrap/>
            <w:hideMark/>
          </w:tcPr>
          <w:p w14:paraId="7DD52DB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BA38932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1BD2E87B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052D7BB2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3CEF1A4E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3BD0F67B" w14:textId="77777777" w:rsidR="00241DF0" w:rsidRPr="00241DF0" w:rsidRDefault="00241DF0">
            <w:r w:rsidRPr="00241DF0">
              <w:t>1550</w:t>
            </w:r>
          </w:p>
        </w:tc>
        <w:tc>
          <w:tcPr>
            <w:tcW w:w="637" w:type="dxa"/>
            <w:noWrap/>
            <w:hideMark/>
          </w:tcPr>
          <w:p w14:paraId="5A8CA5D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C3558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B48112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189731E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C4099C7" w14:textId="77777777" w:rsidR="00241DF0" w:rsidRPr="00241DF0" w:rsidRDefault="00241DF0">
            <w:r w:rsidRPr="00241DF0">
              <w:t>R5-247108</w:t>
            </w:r>
          </w:p>
        </w:tc>
        <w:tc>
          <w:tcPr>
            <w:tcW w:w="3119" w:type="dxa"/>
            <w:noWrap/>
            <w:hideMark/>
          </w:tcPr>
          <w:p w14:paraId="25582CE7" w14:textId="77777777" w:rsidR="00241DF0" w:rsidRPr="00241DF0" w:rsidRDefault="00241DF0">
            <w:r w:rsidRPr="00241DF0">
              <w:t>IETF reference updates to TC 19.4.5</w:t>
            </w:r>
          </w:p>
        </w:tc>
        <w:tc>
          <w:tcPr>
            <w:tcW w:w="3049" w:type="dxa"/>
            <w:noWrap/>
            <w:hideMark/>
          </w:tcPr>
          <w:p w14:paraId="42BF69F1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73303D5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4B26A8BE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25245ADD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7EBEA1F4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72580D64" w14:textId="77777777" w:rsidR="00241DF0" w:rsidRPr="00241DF0" w:rsidRDefault="00241DF0">
            <w:r w:rsidRPr="00241DF0">
              <w:t>1551</w:t>
            </w:r>
          </w:p>
        </w:tc>
        <w:tc>
          <w:tcPr>
            <w:tcW w:w="637" w:type="dxa"/>
            <w:noWrap/>
            <w:hideMark/>
          </w:tcPr>
          <w:p w14:paraId="3706A9F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B4481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3DA95D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5D6F724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62FC1A" w14:textId="77777777" w:rsidR="00241DF0" w:rsidRPr="00241DF0" w:rsidRDefault="00241DF0">
            <w:r w:rsidRPr="00241DF0">
              <w:t>R5-247109</w:t>
            </w:r>
          </w:p>
        </w:tc>
        <w:tc>
          <w:tcPr>
            <w:tcW w:w="3119" w:type="dxa"/>
            <w:noWrap/>
            <w:hideMark/>
          </w:tcPr>
          <w:p w14:paraId="1F6E7BB1" w14:textId="77777777" w:rsidR="00241DF0" w:rsidRPr="00241DF0" w:rsidRDefault="00241DF0">
            <w:r w:rsidRPr="00241DF0">
              <w:t>IETF reference updates to TC 19.5.1</w:t>
            </w:r>
          </w:p>
        </w:tc>
        <w:tc>
          <w:tcPr>
            <w:tcW w:w="3049" w:type="dxa"/>
            <w:noWrap/>
            <w:hideMark/>
          </w:tcPr>
          <w:p w14:paraId="6C8BEDB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C75ECDE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30CF084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0273D910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315AFDE0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0ACA43A9" w14:textId="77777777" w:rsidR="00241DF0" w:rsidRPr="00241DF0" w:rsidRDefault="00241DF0">
            <w:r w:rsidRPr="00241DF0">
              <w:t>1552</w:t>
            </w:r>
          </w:p>
        </w:tc>
        <w:tc>
          <w:tcPr>
            <w:tcW w:w="637" w:type="dxa"/>
            <w:noWrap/>
            <w:hideMark/>
          </w:tcPr>
          <w:p w14:paraId="0C92673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78F558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D0984D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75CA6FF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80D3E3" w14:textId="77777777" w:rsidR="00241DF0" w:rsidRPr="00241DF0" w:rsidRDefault="00241DF0">
            <w:r w:rsidRPr="00241DF0">
              <w:t>R5-247110</w:t>
            </w:r>
          </w:p>
        </w:tc>
        <w:tc>
          <w:tcPr>
            <w:tcW w:w="3119" w:type="dxa"/>
            <w:noWrap/>
            <w:hideMark/>
          </w:tcPr>
          <w:p w14:paraId="444D5739" w14:textId="77777777" w:rsidR="00241DF0" w:rsidRPr="00241DF0" w:rsidRDefault="00241DF0">
            <w:r w:rsidRPr="00241DF0">
              <w:t>IETF reference updates to TC 19.5.6</w:t>
            </w:r>
          </w:p>
        </w:tc>
        <w:tc>
          <w:tcPr>
            <w:tcW w:w="3049" w:type="dxa"/>
            <w:noWrap/>
            <w:hideMark/>
          </w:tcPr>
          <w:p w14:paraId="6618028B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89B2172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25EEAC2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0E60CDE0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32C6C319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0E3773D2" w14:textId="77777777" w:rsidR="00241DF0" w:rsidRPr="00241DF0" w:rsidRDefault="00241DF0">
            <w:r w:rsidRPr="00241DF0">
              <w:t>1553</w:t>
            </w:r>
          </w:p>
        </w:tc>
        <w:tc>
          <w:tcPr>
            <w:tcW w:w="637" w:type="dxa"/>
            <w:noWrap/>
            <w:hideMark/>
          </w:tcPr>
          <w:p w14:paraId="0062FBA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5E2B7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B715C1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4B4517C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3560CA" w14:textId="77777777" w:rsidR="00241DF0" w:rsidRPr="00241DF0" w:rsidRDefault="00241DF0">
            <w:r w:rsidRPr="00241DF0">
              <w:t>R5-247111</w:t>
            </w:r>
          </w:p>
        </w:tc>
        <w:tc>
          <w:tcPr>
            <w:tcW w:w="3119" w:type="dxa"/>
            <w:noWrap/>
            <w:hideMark/>
          </w:tcPr>
          <w:p w14:paraId="04CF297C" w14:textId="77777777" w:rsidR="00241DF0" w:rsidRPr="00241DF0" w:rsidRDefault="00241DF0">
            <w:r w:rsidRPr="00241DF0">
              <w:t>IETF reference updates to TC 19.5.7</w:t>
            </w:r>
          </w:p>
        </w:tc>
        <w:tc>
          <w:tcPr>
            <w:tcW w:w="3049" w:type="dxa"/>
            <w:noWrap/>
            <w:hideMark/>
          </w:tcPr>
          <w:p w14:paraId="1A773684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F49678C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4E165760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4A22DED5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36CB6CDE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351C522C" w14:textId="77777777" w:rsidR="00241DF0" w:rsidRPr="00241DF0" w:rsidRDefault="00241DF0">
            <w:r w:rsidRPr="00241DF0">
              <w:t>1554</w:t>
            </w:r>
          </w:p>
        </w:tc>
        <w:tc>
          <w:tcPr>
            <w:tcW w:w="637" w:type="dxa"/>
            <w:noWrap/>
            <w:hideMark/>
          </w:tcPr>
          <w:p w14:paraId="1A892D7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BA0F82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95CE18A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47D2D8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4AE841D" w14:textId="77777777" w:rsidR="00241DF0" w:rsidRPr="00241DF0" w:rsidRDefault="00241DF0">
            <w:r w:rsidRPr="00241DF0">
              <w:t>R5-247112</w:t>
            </w:r>
          </w:p>
        </w:tc>
        <w:tc>
          <w:tcPr>
            <w:tcW w:w="3119" w:type="dxa"/>
            <w:noWrap/>
            <w:hideMark/>
          </w:tcPr>
          <w:p w14:paraId="260F1D4F" w14:textId="77777777" w:rsidR="00241DF0" w:rsidRPr="00241DF0" w:rsidRDefault="00241DF0">
            <w:r w:rsidRPr="00241DF0">
              <w:t>IETF reference updates to Annex H.8.2</w:t>
            </w:r>
          </w:p>
        </w:tc>
        <w:tc>
          <w:tcPr>
            <w:tcW w:w="3049" w:type="dxa"/>
            <w:noWrap/>
            <w:hideMark/>
          </w:tcPr>
          <w:p w14:paraId="2CE43232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51D776D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67B5C59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7592B4AB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182A0B85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2008A97C" w14:textId="77777777" w:rsidR="00241DF0" w:rsidRPr="00241DF0" w:rsidRDefault="00241DF0">
            <w:r w:rsidRPr="00241DF0">
              <w:t>1555</w:t>
            </w:r>
          </w:p>
        </w:tc>
        <w:tc>
          <w:tcPr>
            <w:tcW w:w="637" w:type="dxa"/>
            <w:noWrap/>
            <w:hideMark/>
          </w:tcPr>
          <w:p w14:paraId="075ACE6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1ADA69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DC4F16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237EAB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EBE3615" w14:textId="77777777" w:rsidR="00241DF0" w:rsidRPr="00241DF0" w:rsidRDefault="00241DF0">
            <w:r w:rsidRPr="00241DF0">
              <w:t>R5-247113</w:t>
            </w:r>
          </w:p>
        </w:tc>
        <w:tc>
          <w:tcPr>
            <w:tcW w:w="3119" w:type="dxa"/>
            <w:noWrap/>
            <w:hideMark/>
          </w:tcPr>
          <w:p w14:paraId="622DBDFC" w14:textId="77777777" w:rsidR="00241DF0" w:rsidRPr="00241DF0" w:rsidRDefault="00241DF0">
            <w:r w:rsidRPr="00241DF0">
              <w:t>IETF reference updates to Annex H.8.3</w:t>
            </w:r>
          </w:p>
        </w:tc>
        <w:tc>
          <w:tcPr>
            <w:tcW w:w="3049" w:type="dxa"/>
            <w:noWrap/>
            <w:hideMark/>
          </w:tcPr>
          <w:p w14:paraId="0FDE5E3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CE6940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4C921DE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3324EEE8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2AEE0908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08DD4E14" w14:textId="77777777" w:rsidR="00241DF0" w:rsidRPr="00241DF0" w:rsidRDefault="00241DF0">
            <w:r w:rsidRPr="00241DF0">
              <w:t>1556</w:t>
            </w:r>
          </w:p>
        </w:tc>
        <w:tc>
          <w:tcPr>
            <w:tcW w:w="637" w:type="dxa"/>
            <w:noWrap/>
            <w:hideMark/>
          </w:tcPr>
          <w:p w14:paraId="2D09046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DFA7A3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2EB266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1AED201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88186A" w14:textId="77777777" w:rsidR="00241DF0" w:rsidRPr="00241DF0" w:rsidRDefault="00241DF0">
            <w:r w:rsidRPr="00241DF0">
              <w:t>R5-247114</w:t>
            </w:r>
          </w:p>
        </w:tc>
        <w:tc>
          <w:tcPr>
            <w:tcW w:w="3119" w:type="dxa"/>
            <w:noWrap/>
            <w:hideMark/>
          </w:tcPr>
          <w:p w14:paraId="791D6C54" w14:textId="77777777" w:rsidR="00241DF0" w:rsidRPr="00241DF0" w:rsidRDefault="00241DF0">
            <w:r w:rsidRPr="00241DF0">
              <w:t>IETF reference updates to TC 7.4a</w:t>
            </w:r>
          </w:p>
        </w:tc>
        <w:tc>
          <w:tcPr>
            <w:tcW w:w="3049" w:type="dxa"/>
            <w:noWrap/>
            <w:hideMark/>
          </w:tcPr>
          <w:p w14:paraId="78D1B9D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3DF5FA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B64CA80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64B98BFB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3D3C033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253FF17" w14:textId="77777777" w:rsidR="00241DF0" w:rsidRPr="00241DF0" w:rsidRDefault="00241DF0">
            <w:r w:rsidRPr="00241DF0">
              <w:t>0616</w:t>
            </w:r>
          </w:p>
        </w:tc>
        <w:tc>
          <w:tcPr>
            <w:tcW w:w="637" w:type="dxa"/>
            <w:noWrap/>
            <w:hideMark/>
          </w:tcPr>
          <w:p w14:paraId="2B6DF25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3F6DD6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98A48B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68EEE6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F50A05" w14:textId="77777777" w:rsidR="00241DF0" w:rsidRPr="00241DF0" w:rsidRDefault="00241DF0">
            <w:r w:rsidRPr="00241DF0">
              <w:t>R5-247116</w:t>
            </w:r>
          </w:p>
        </w:tc>
        <w:tc>
          <w:tcPr>
            <w:tcW w:w="3119" w:type="dxa"/>
            <w:noWrap/>
            <w:hideMark/>
          </w:tcPr>
          <w:p w14:paraId="748E185C" w14:textId="77777777" w:rsidR="00241DF0" w:rsidRPr="00241DF0" w:rsidRDefault="00241DF0">
            <w:r w:rsidRPr="00241DF0">
              <w:t>Editorial updates on 36523 draft IETF reference - 15.2</w:t>
            </w:r>
          </w:p>
        </w:tc>
        <w:tc>
          <w:tcPr>
            <w:tcW w:w="3049" w:type="dxa"/>
            <w:noWrap/>
            <w:hideMark/>
          </w:tcPr>
          <w:p w14:paraId="0A498A9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7CDC5F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2FC6CE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0FEAAA46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8930650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7B65FE74" w14:textId="77777777" w:rsidR="00241DF0" w:rsidRPr="00241DF0" w:rsidRDefault="00241DF0">
            <w:r w:rsidRPr="00241DF0">
              <w:t>5383</w:t>
            </w:r>
          </w:p>
        </w:tc>
        <w:tc>
          <w:tcPr>
            <w:tcW w:w="637" w:type="dxa"/>
            <w:noWrap/>
            <w:hideMark/>
          </w:tcPr>
          <w:p w14:paraId="12DFAEB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A3E5EA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C1DAAD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50721F6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0FA8E8" w14:textId="77777777" w:rsidR="00241DF0" w:rsidRPr="00241DF0" w:rsidRDefault="00241DF0">
            <w:r w:rsidRPr="00241DF0">
              <w:t>R5-247117</w:t>
            </w:r>
          </w:p>
        </w:tc>
        <w:tc>
          <w:tcPr>
            <w:tcW w:w="3119" w:type="dxa"/>
            <w:noWrap/>
            <w:hideMark/>
          </w:tcPr>
          <w:p w14:paraId="63CFA585" w14:textId="77777777" w:rsidR="00241DF0" w:rsidRPr="00241DF0" w:rsidRDefault="00241DF0">
            <w:r w:rsidRPr="00241DF0">
              <w:t>Editorial updates on 36523 draft IETF reference - 15.4</w:t>
            </w:r>
          </w:p>
        </w:tc>
        <w:tc>
          <w:tcPr>
            <w:tcW w:w="3049" w:type="dxa"/>
            <w:noWrap/>
            <w:hideMark/>
          </w:tcPr>
          <w:p w14:paraId="300DC5F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F0AAC0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776C74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4B887009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C3EF790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26AC378A" w14:textId="77777777" w:rsidR="00241DF0" w:rsidRPr="00241DF0" w:rsidRDefault="00241DF0">
            <w:r w:rsidRPr="00241DF0">
              <w:t>5384</w:t>
            </w:r>
          </w:p>
        </w:tc>
        <w:tc>
          <w:tcPr>
            <w:tcW w:w="637" w:type="dxa"/>
            <w:noWrap/>
            <w:hideMark/>
          </w:tcPr>
          <w:p w14:paraId="37DB760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94B128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11A84B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60E8FFB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52AE026" w14:textId="77777777" w:rsidR="00241DF0" w:rsidRPr="00241DF0" w:rsidRDefault="00241DF0">
            <w:r w:rsidRPr="00241DF0">
              <w:t>R5-247118</w:t>
            </w:r>
          </w:p>
        </w:tc>
        <w:tc>
          <w:tcPr>
            <w:tcW w:w="3119" w:type="dxa"/>
            <w:noWrap/>
            <w:hideMark/>
          </w:tcPr>
          <w:p w14:paraId="18E5DAB6" w14:textId="77777777" w:rsidR="00241DF0" w:rsidRPr="00241DF0" w:rsidRDefault="00241DF0">
            <w:r w:rsidRPr="00241DF0">
              <w:t>Editorial updates on 36523 draft IETF reference - 15.5</w:t>
            </w:r>
          </w:p>
        </w:tc>
        <w:tc>
          <w:tcPr>
            <w:tcW w:w="3049" w:type="dxa"/>
            <w:noWrap/>
            <w:hideMark/>
          </w:tcPr>
          <w:p w14:paraId="450447D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AFAF20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2337FA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2A275853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2742E36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7E1DA115" w14:textId="77777777" w:rsidR="00241DF0" w:rsidRPr="00241DF0" w:rsidRDefault="00241DF0">
            <w:r w:rsidRPr="00241DF0">
              <w:t>5385</w:t>
            </w:r>
          </w:p>
        </w:tc>
        <w:tc>
          <w:tcPr>
            <w:tcW w:w="637" w:type="dxa"/>
            <w:noWrap/>
            <w:hideMark/>
          </w:tcPr>
          <w:p w14:paraId="51B9B02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BA8401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0B02785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06FB49F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5A80179" w14:textId="77777777" w:rsidR="00241DF0" w:rsidRPr="00241DF0" w:rsidRDefault="00241DF0">
            <w:r w:rsidRPr="00241DF0">
              <w:t>R5-247119</w:t>
            </w:r>
          </w:p>
        </w:tc>
        <w:tc>
          <w:tcPr>
            <w:tcW w:w="3119" w:type="dxa"/>
            <w:noWrap/>
            <w:hideMark/>
          </w:tcPr>
          <w:p w14:paraId="794D7CE9" w14:textId="77777777" w:rsidR="00241DF0" w:rsidRPr="00241DF0" w:rsidRDefault="00241DF0">
            <w:r w:rsidRPr="00241DF0">
              <w:t>Editorial updates on 36523 draft IETF reference - 15.6</w:t>
            </w:r>
          </w:p>
        </w:tc>
        <w:tc>
          <w:tcPr>
            <w:tcW w:w="3049" w:type="dxa"/>
            <w:noWrap/>
            <w:hideMark/>
          </w:tcPr>
          <w:p w14:paraId="2CBDDD7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18961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E5EF2C4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4B943E9E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132FF27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6C734725" w14:textId="77777777" w:rsidR="00241DF0" w:rsidRPr="00241DF0" w:rsidRDefault="00241DF0">
            <w:r w:rsidRPr="00241DF0">
              <w:t>5386</w:t>
            </w:r>
          </w:p>
        </w:tc>
        <w:tc>
          <w:tcPr>
            <w:tcW w:w="637" w:type="dxa"/>
            <w:noWrap/>
            <w:hideMark/>
          </w:tcPr>
          <w:p w14:paraId="1D7D375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7C03FB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55A5EFF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22A742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51165D" w14:textId="77777777" w:rsidR="00241DF0" w:rsidRPr="00241DF0" w:rsidRDefault="00241DF0">
            <w:r w:rsidRPr="00241DF0">
              <w:lastRenderedPageBreak/>
              <w:t>R5-247120</w:t>
            </w:r>
          </w:p>
        </w:tc>
        <w:tc>
          <w:tcPr>
            <w:tcW w:w="3119" w:type="dxa"/>
            <w:noWrap/>
            <w:hideMark/>
          </w:tcPr>
          <w:p w14:paraId="4ED3F03C" w14:textId="77777777" w:rsidR="00241DF0" w:rsidRPr="00241DF0" w:rsidRDefault="00241DF0">
            <w:r w:rsidRPr="00241DF0">
              <w:t>Editorial updates on 36523 draft IETF reference - 15.7</w:t>
            </w:r>
          </w:p>
        </w:tc>
        <w:tc>
          <w:tcPr>
            <w:tcW w:w="3049" w:type="dxa"/>
            <w:noWrap/>
            <w:hideMark/>
          </w:tcPr>
          <w:p w14:paraId="33B410C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05FF28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E7C2C9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05289D80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22ED866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5A306A90" w14:textId="77777777" w:rsidR="00241DF0" w:rsidRPr="00241DF0" w:rsidRDefault="00241DF0">
            <w:r w:rsidRPr="00241DF0">
              <w:t>5387</w:t>
            </w:r>
          </w:p>
        </w:tc>
        <w:tc>
          <w:tcPr>
            <w:tcW w:w="637" w:type="dxa"/>
            <w:noWrap/>
            <w:hideMark/>
          </w:tcPr>
          <w:p w14:paraId="0E75084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ACB873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0E8F96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11F11EA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9F229C" w14:textId="77777777" w:rsidR="00241DF0" w:rsidRPr="00241DF0" w:rsidRDefault="00241DF0">
            <w:r w:rsidRPr="00241DF0">
              <w:t>R5-247127</w:t>
            </w:r>
          </w:p>
        </w:tc>
        <w:tc>
          <w:tcPr>
            <w:tcW w:w="3119" w:type="dxa"/>
            <w:noWrap/>
            <w:hideMark/>
          </w:tcPr>
          <w:p w14:paraId="44FF5B44" w14:textId="77777777" w:rsidR="00241DF0" w:rsidRPr="00241DF0" w:rsidRDefault="00241DF0">
            <w:r w:rsidRPr="00241DF0">
              <w:t>Correction in Message contents for FR2-FR2 event-triggered reporting in DRX test cases.</w:t>
            </w:r>
          </w:p>
        </w:tc>
        <w:tc>
          <w:tcPr>
            <w:tcW w:w="3049" w:type="dxa"/>
            <w:noWrap/>
            <w:hideMark/>
          </w:tcPr>
          <w:p w14:paraId="135D1A12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1B9A84B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E2F9C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B94830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73B7E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162E545" w14:textId="77777777" w:rsidR="00241DF0" w:rsidRPr="00241DF0" w:rsidRDefault="00241DF0">
            <w:r w:rsidRPr="00241DF0">
              <w:t>3587</w:t>
            </w:r>
          </w:p>
        </w:tc>
        <w:tc>
          <w:tcPr>
            <w:tcW w:w="637" w:type="dxa"/>
            <w:noWrap/>
            <w:hideMark/>
          </w:tcPr>
          <w:p w14:paraId="0A02656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8F9ECE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0124E4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646940A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321F72" w14:textId="77777777" w:rsidR="00241DF0" w:rsidRPr="00241DF0" w:rsidRDefault="00241DF0">
            <w:r w:rsidRPr="00241DF0">
              <w:t>R5-247128</w:t>
            </w:r>
          </w:p>
        </w:tc>
        <w:tc>
          <w:tcPr>
            <w:tcW w:w="3119" w:type="dxa"/>
            <w:noWrap/>
            <w:hideMark/>
          </w:tcPr>
          <w:p w14:paraId="1FED4164" w14:textId="77777777" w:rsidR="00241DF0" w:rsidRPr="00241DF0" w:rsidRDefault="00241DF0">
            <w:r w:rsidRPr="00241DF0">
              <w:t>Correction A3-Offset for TC 7.6.1.1</w:t>
            </w:r>
          </w:p>
        </w:tc>
        <w:tc>
          <w:tcPr>
            <w:tcW w:w="3049" w:type="dxa"/>
            <w:noWrap/>
            <w:hideMark/>
          </w:tcPr>
          <w:p w14:paraId="6BF25F29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5BBF4D2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006C2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C42B00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566A59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DEACD5E" w14:textId="77777777" w:rsidR="00241DF0" w:rsidRPr="00241DF0" w:rsidRDefault="00241DF0">
            <w:r w:rsidRPr="00241DF0">
              <w:t>3588</w:t>
            </w:r>
          </w:p>
        </w:tc>
        <w:tc>
          <w:tcPr>
            <w:tcW w:w="637" w:type="dxa"/>
            <w:noWrap/>
            <w:hideMark/>
          </w:tcPr>
          <w:p w14:paraId="33D58EC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D2427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4D1D48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22F26EE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4E12280" w14:textId="77777777" w:rsidR="00241DF0" w:rsidRPr="00241DF0" w:rsidRDefault="00241DF0">
            <w:r w:rsidRPr="00241DF0">
              <w:t>R5-247147</w:t>
            </w:r>
          </w:p>
        </w:tc>
        <w:tc>
          <w:tcPr>
            <w:tcW w:w="3119" w:type="dxa"/>
            <w:noWrap/>
            <w:hideMark/>
          </w:tcPr>
          <w:p w14:paraId="3BF56350" w14:textId="77777777" w:rsidR="00241DF0" w:rsidRPr="00241DF0" w:rsidRDefault="00241DF0">
            <w:r w:rsidRPr="00241DF0">
              <w:t>Applicability update for DEMOD FR2 test cases for different power class</w:t>
            </w:r>
          </w:p>
        </w:tc>
        <w:tc>
          <w:tcPr>
            <w:tcW w:w="3049" w:type="dxa"/>
            <w:noWrap/>
            <w:hideMark/>
          </w:tcPr>
          <w:p w14:paraId="4FEFD398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42C5888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F134955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1F114C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8B5DF8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44DB083" w14:textId="77777777" w:rsidR="00241DF0" w:rsidRPr="00241DF0" w:rsidRDefault="00241DF0">
            <w:r w:rsidRPr="00241DF0">
              <w:t>0518</w:t>
            </w:r>
          </w:p>
        </w:tc>
        <w:tc>
          <w:tcPr>
            <w:tcW w:w="637" w:type="dxa"/>
            <w:noWrap/>
            <w:hideMark/>
          </w:tcPr>
          <w:p w14:paraId="5379635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E4BA9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BD7700D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718529E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964985" w14:textId="77777777" w:rsidR="00241DF0" w:rsidRPr="00241DF0" w:rsidRDefault="00241DF0">
            <w:r w:rsidRPr="00241DF0">
              <w:t>R5-247150</w:t>
            </w:r>
          </w:p>
        </w:tc>
        <w:tc>
          <w:tcPr>
            <w:tcW w:w="3119" w:type="dxa"/>
            <w:noWrap/>
            <w:hideMark/>
          </w:tcPr>
          <w:p w14:paraId="258F61D6" w14:textId="77777777" w:rsidR="00241DF0" w:rsidRPr="00241DF0" w:rsidRDefault="00241DF0">
            <w:r w:rsidRPr="00241DF0">
              <w:t>applicability update for DEMOD NR-NTN tests</w:t>
            </w:r>
          </w:p>
        </w:tc>
        <w:tc>
          <w:tcPr>
            <w:tcW w:w="3049" w:type="dxa"/>
            <w:noWrap/>
            <w:hideMark/>
          </w:tcPr>
          <w:p w14:paraId="08A92583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10C5963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1FE538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6DA93BC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0674878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6553CAC8" w14:textId="77777777" w:rsidR="00241DF0" w:rsidRPr="00241DF0" w:rsidRDefault="00241DF0">
            <w:r w:rsidRPr="00241DF0">
              <w:t>0519</w:t>
            </w:r>
          </w:p>
        </w:tc>
        <w:tc>
          <w:tcPr>
            <w:tcW w:w="637" w:type="dxa"/>
            <w:noWrap/>
            <w:hideMark/>
          </w:tcPr>
          <w:p w14:paraId="5A97346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5C2DDE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C91DB3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68D8E8F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A46C04" w14:textId="77777777" w:rsidR="00241DF0" w:rsidRPr="00241DF0" w:rsidRDefault="00241DF0">
            <w:r w:rsidRPr="00241DF0">
              <w:t>R5-247152</w:t>
            </w:r>
          </w:p>
        </w:tc>
        <w:tc>
          <w:tcPr>
            <w:tcW w:w="3119" w:type="dxa"/>
            <w:noWrap/>
            <w:hideMark/>
          </w:tcPr>
          <w:p w14:paraId="6AD08FD2" w14:textId="77777777" w:rsidR="00241DF0" w:rsidRPr="00241DF0" w:rsidRDefault="00241DF0">
            <w:r w:rsidRPr="00241DF0">
              <w:t>Addition of common clauses for NR-NTN enhancements</w:t>
            </w:r>
          </w:p>
        </w:tc>
        <w:tc>
          <w:tcPr>
            <w:tcW w:w="3049" w:type="dxa"/>
            <w:noWrap/>
            <w:hideMark/>
          </w:tcPr>
          <w:p w14:paraId="5E2A583C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5EC614B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162D23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1DCE8470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16BB85BF" w14:textId="77777777" w:rsidR="00241DF0" w:rsidRPr="00241DF0" w:rsidRDefault="00241DF0">
            <w:r w:rsidRPr="00241DF0">
              <w:t>NR_NTN_enh_plus_CT-UEConTest</w:t>
            </w:r>
          </w:p>
        </w:tc>
        <w:tc>
          <w:tcPr>
            <w:tcW w:w="680" w:type="dxa"/>
            <w:noWrap/>
            <w:hideMark/>
          </w:tcPr>
          <w:p w14:paraId="3306A7AF" w14:textId="77777777" w:rsidR="00241DF0" w:rsidRPr="00241DF0" w:rsidRDefault="00241DF0">
            <w:r w:rsidRPr="00241DF0">
              <w:t>0082</w:t>
            </w:r>
          </w:p>
        </w:tc>
        <w:tc>
          <w:tcPr>
            <w:tcW w:w="637" w:type="dxa"/>
            <w:noWrap/>
            <w:hideMark/>
          </w:tcPr>
          <w:p w14:paraId="215BC05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7EF76D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AE1143" w14:textId="77777777" w:rsidR="00241DF0" w:rsidRPr="00241DF0" w:rsidRDefault="00241DF0">
            <w:r w:rsidRPr="00241DF0">
              <w:t>RP-242724</w:t>
            </w:r>
          </w:p>
        </w:tc>
      </w:tr>
      <w:tr w:rsidR="004F179A" w:rsidRPr="00241DF0" w14:paraId="6F36FAA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6D48D4" w14:textId="77777777" w:rsidR="00241DF0" w:rsidRPr="00241DF0" w:rsidRDefault="00241DF0">
            <w:r w:rsidRPr="00241DF0">
              <w:t>R5-247153</w:t>
            </w:r>
          </w:p>
        </w:tc>
        <w:tc>
          <w:tcPr>
            <w:tcW w:w="3119" w:type="dxa"/>
            <w:noWrap/>
            <w:hideMark/>
          </w:tcPr>
          <w:p w14:paraId="4F8FE0B4" w14:textId="77777777" w:rsidR="00241DF0" w:rsidRPr="00241DF0" w:rsidRDefault="00241DF0">
            <w:r w:rsidRPr="00241DF0">
              <w:t>Addition of radiated demodulation clauses for NR-NTN enhancements</w:t>
            </w:r>
          </w:p>
        </w:tc>
        <w:tc>
          <w:tcPr>
            <w:tcW w:w="3049" w:type="dxa"/>
            <w:noWrap/>
            <w:hideMark/>
          </w:tcPr>
          <w:p w14:paraId="5DAC449D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2D5A02C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2A0C78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752D58EB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67B91CFD" w14:textId="77777777" w:rsidR="00241DF0" w:rsidRPr="00241DF0" w:rsidRDefault="00241DF0">
            <w:r w:rsidRPr="00241DF0">
              <w:t>NR_NTN_enh_plus_CT-UEConTest</w:t>
            </w:r>
          </w:p>
        </w:tc>
        <w:tc>
          <w:tcPr>
            <w:tcW w:w="680" w:type="dxa"/>
            <w:noWrap/>
            <w:hideMark/>
          </w:tcPr>
          <w:p w14:paraId="439A0C39" w14:textId="77777777" w:rsidR="00241DF0" w:rsidRPr="00241DF0" w:rsidRDefault="00241DF0">
            <w:r w:rsidRPr="00241DF0">
              <w:t>0083</w:t>
            </w:r>
          </w:p>
        </w:tc>
        <w:tc>
          <w:tcPr>
            <w:tcW w:w="637" w:type="dxa"/>
            <w:noWrap/>
            <w:hideMark/>
          </w:tcPr>
          <w:p w14:paraId="07D3B94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77B91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03F766" w14:textId="77777777" w:rsidR="00241DF0" w:rsidRPr="00241DF0" w:rsidRDefault="00241DF0">
            <w:r w:rsidRPr="00241DF0">
              <w:t>RP-242724</w:t>
            </w:r>
          </w:p>
        </w:tc>
      </w:tr>
      <w:tr w:rsidR="004F179A" w:rsidRPr="00241DF0" w14:paraId="487FFBA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B3B3A47" w14:textId="77777777" w:rsidR="00241DF0" w:rsidRPr="00241DF0" w:rsidRDefault="00241DF0">
            <w:r w:rsidRPr="00241DF0">
              <w:t>R5-247154</w:t>
            </w:r>
          </w:p>
        </w:tc>
        <w:tc>
          <w:tcPr>
            <w:tcW w:w="3119" w:type="dxa"/>
            <w:noWrap/>
            <w:hideMark/>
          </w:tcPr>
          <w:p w14:paraId="1A378CA3" w14:textId="77777777" w:rsidR="00241DF0" w:rsidRPr="00241DF0" w:rsidRDefault="00241DF0">
            <w:r w:rsidRPr="00241DF0">
              <w:t>Additon of PICS for FR2 Multi-Rx feature</w:t>
            </w:r>
          </w:p>
        </w:tc>
        <w:tc>
          <w:tcPr>
            <w:tcW w:w="3049" w:type="dxa"/>
            <w:noWrap/>
            <w:hideMark/>
          </w:tcPr>
          <w:p w14:paraId="601B10B2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4E99193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6871B9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5BDFA8E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E5EEEC6" w14:textId="77777777" w:rsidR="00241DF0" w:rsidRPr="00241DF0" w:rsidRDefault="00241DF0">
            <w:r w:rsidRPr="00241DF0">
              <w:t>NR_FR2_multiRX_DL-UEConTest</w:t>
            </w:r>
          </w:p>
        </w:tc>
        <w:tc>
          <w:tcPr>
            <w:tcW w:w="680" w:type="dxa"/>
            <w:noWrap/>
            <w:hideMark/>
          </w:tcPr>
          <w:p w14:paraId="0AFAE166" w14:textId="77777777" w:rsidR="00241DF0" w:rsidRPr="00241DF0" w:rsidRDefault="00241DF0">
            <w:r w:rsidRPr="00241DF0">
              <w:t>0742</w:t>
            </w:r>
          </w:p>
        </w:tc>
        <w:tc>
          <w:tcPr>
            <w:tcW w:w="637" w:type="dxa"/>
            <w:noWrap/>
            <w:hideMark/>
          </w:tcPr>
          <w:p w14:paraId="55A5B3C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0EE120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836C713" w14:textId="77777777" w:rsidR="00241DF0" w:rsidRPr="00241DF0" w:rsidRDefault="00241DF0">
            <w:r w:rsidRPr="00241DF0">
              <w:t>RP-242722</w:t>
            </w:r>
          </w:p>
        </w:tc>
      </w:tr>
      <w:tr w:rsidR="004F179A" w:rsidRPr="00241DF0" w14:paraId="0FD3D83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E5B750" w14:textId="77777777" w:rsidR="00241DF0" w:rsidRPr="00241DF0" w:rsidRDefault="00241DF0">
            <w:r w:rsidRPr="00241DF0">
              <w:t>R5-247156</w:t>
            </w:r>
          </w:p>
        </w:tc>
        <w:tc>
          <w:tcPr>
            <w:tcW w:w="3119" w:type="dxa"/>
            <w:noWrap/>
            <w:hideMark/>
          </w:tcPr>
          <w:p w14:paraId="37B6781E" w14:textId="77777777" w:rsidR="00241DF0" w:rsidRPr="00241DF0" w:rsidRDefault="00241DF0">
            <w:r w:rsidRPr="00241DF0">
              <w:t>Addition of common Demod clauses for FR2 Multi-Rx</w:t>
            </w:r>
          </w:p>
        </w:tc>
        <w:tc>
          <w:tcPr>
            <w:tcW w:w="3049" w:type="dxa"/>
            <w:noWrap/>
            <w:hideMark/>
          </w:tcPr>
          <w:p w14:paraId="6E2ADAB5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073A7BC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9AA6D62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4A33336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946BD7F" w14:textId="77777777" w:rsidR="00241DF0" w:rsidRPr="00241DF0" w:rsidRDefault="00241DF0">
            <w:r w:rsidRPr="00241DF0">
              <w:t>NR_FR2_multiRX_DL-UEConTest</w:t>
            </w:r>
          </w:p>
        </w:tc>
        <w:tc>
          <w:tcPr>
            <w:tcW w:w="680" w:type="dxa"/>
            <w:noWrap/>
            <w:hideMark/>
          </w:tcPr>
          <w:p w14:paraId="19E07FE4" w14:textId="77777777" w:rsidR="00241DF0" w:rsidRPr="00241DF0" w:rsidRDefault="00241DF0">
            <w:r w:rsidRPr="00241DF0">
              <w:t>0908</w:t>
            </w:r>
          </w:p>
        </w:tc>
        <w:tc>
          <w:tcPr>
            <w:tcW w:w="637" w:type="dxa"/>
            <w:noWrap/>
            <w:hideMark/>
          </w:tcPr>
          <w:p w14:paraId="5496FDA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F8D055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12E47A" w14:textId="77777777" w:rsidR="00241DF0" w:rsidRPr="00241DF0" w:rsidRDefault="00241DF0">
            <w:r w:rsidRPr="00241DF0">
              <w:t>RP-242722</w:t>
            </w:r>
          </w:p>
        </w:tc>
      </w:tr>
      <w:tr w:rsidR="004F179A" w:rsidRPr="00241DF0" w14:paraId="220461E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19884C" w14:textId="77777777" w:rsidR="00241DF0" w:rsidRPr="00241DF0" w:rsidRDefault="00241DF0">
            <w:r w:rsidRPr="00241DF0">
              <w:t>R5-247157</w:t>
            </w:r>
          </w:p>
        </w:tc>
        <w:tc>
          <w:tcPr>
            <w:tcW w:w="3119" w:type="dxa"/>
            <w:noWrap/>
            <w:hideMark/>
          </w:tcPr>
          <w:p w14:paraId="678EA3CC" w14:textId="77777777" w:rsidR="00241DF0" w:rsidRPr="00241DF0" w:rsidRDefault="00241DF0">
            <w:r w:rsidRPr="00241DF0">
              <w:t>Addition of  missing PICS for CRS-IM and intercell CRS interference PDSCH test cases</w:t>
            </w:r>
          </w:p>
        </w:tc>
        <w:tc>
          <w:tcPr>
            <w:tcW w:w="3049" w:type="dxa"/>
            <w:noWrap/>
            <w:hideMark/>
          </w:tcPr>
          <w:p w14:paraId="662EC14B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2E68247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4BD487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34251D1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ED9609C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45BFA11" w14:textId="77777777" w:rsidR="00241DF0" w:rsidRPr="00241DF0" w:rsidRDefault="00241DF0">
            <w:r w:rsidRPr="00241DF0">
              <w:t>0743</w:t>
            </w:r>
          </w:p>
        </w:tc>
        <w:tc>
          <w:tcPr>
            <w:tcW w:w="637" w:type="dxa"/>
            <w:noWrap/>
            <w:hideMark/>
          </w:tcPr>
          <w:p w14:paraId="17953D4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35BFA1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95705D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5DF9B73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2B89CC" w14:textId="77777777" w:rsidR="00241DF0" w:rsidRPr="00241DF0" w:rsidRDefault="00241DF0">
            <w:r w:rsidRPr="00241DF0">
              <w:t>R5-247158</w:t>
            </w:r>
          </w:p>
        </w:tc>
        <w:tc>
          <w:tcPr>
            <w:tcW w:w="3119" w:type="dxa"/>
            <w:noWrap/>
            <w:hideMark/>
          </w:tcPr>
          <w:p w14:paraId="2A520C29" w14:textId="77777777" w:rsidR="00241DF0" w:rsidRPr="00241DF0" w:rsidRDefault="00241DF0">
            <w:r w:rsidRPr="00241DF0">
              <w:t>applicability clause update for CRS-IM and intercell CRS inteferencer PDSCH cases</w:t>
            </w:r>
          </w:p>
        </w:tc>
        <w:tc>
          <w:tcPr>
            <w:tcW w:w="3049" w:type="dxa"/>
            <w:noWrap/>
            <w:hideMark/>
          </w:tcPr>
          <w:p w14:paraId="28A94B73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6882F7E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36D7DEA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1A842C7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A9818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0DB04C4" w14:textId="77777777" w:rsidR="00241DF0" w:rsidRPr="00241DF0" w:rsidRDefault="00241DF0">
            <w:r w:rsidRPr="00241DF0">
              <w:t>0909</w:t>
            </w:r>
          </w:p>
        </w:tc>
        <w:tc>
          <w:tcPr>
            <w:tcW w:w="637" w:type="dxa"/>
            <w:noWrap/>
            <w:hideMark/>
          </w:tcPr>
          <w:p w14:paraId="3D529C2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53E8DC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D1781C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3A48C3C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FF5B7BB" w14:textId="77777777" w:rsidR="00241DF0" w:rsidRPr="00241DF0" w:rsidRDefault="00241DF0">
            <w:r w:rsidRPr="00241DF0">
              <w:lastRenderedPageBreak/>
              <w:t>R5-247160</w:t>
            </w:r>
          </w:p>
        </w:tc>
        <w:tc>
          <w:tcPr>
            <w:tcW w:w="3119" w:type="dxa"/>
            <w:noWrap/>
            <w:hideMark/>
          </w:tcPr>
          <w:p w14:paraId="20964E1D" w14:textId="77777777" w:rsidR="00241DF0" w:rsidRPr="00241DF0" w:rsidRDefault="00241DF0">
            <w:r w:rsidRPr="00241DF0">
              <w:t>Editorial updates to clause 6 CSI reporting test cases</w:t>
            </w:r>
          </w:p>
        </w:tc>
        <w:tc>
          <w:tcPr>
            <w:tcW w:w="3049" w:type="dxa"/>
            <w:noWrap/>
            <w:hideMark/>
          </w:tcPr>
          <w:p w14:paraId="413F6575" w14:textId="77777777" w:rsidR="00241DF0" w:rsidRPr="00241DF0" w:rsidRDefault="00241DF0">
            <w:r w:rsidRPr="00241DF0">
              <w:t>Inc</w:t>
            </w:r>
          </w:p>
        </w:tc>
        <w:tc>
          <w:tcPr>
            <w:tcW w:w="920" w:type="dxa"/>
            <w:noWrap/>
            <w:hideMark/>
          </w:tcPr>
          <w:p w14:paraId="252BE6F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493B20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346DEB7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EF91A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CB3371D" w14:textId="77777777" w:rsidR="00241DF0" w:rsidRPr="00241DF0" w:rsidRDefault="00241DF0">
            <w:r w:rsidRPr="00241DF0">
              <w:t>0911</w:t>
            </w:r>
          </w:p>
        </w:tc>
        <w:tc>
          <w:tcPr>
            <w:tcW w:w="637" w:type="dxa"/>
            <w:noWrap/>
            <w:hideMark/>
          </w:tcPr>
          <w:p w14:paraId="42563B2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12875C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3A2922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582FBD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8BD179" w14:textId="77777777" w:rsidR="00241DF0" w:rsidRPr="00241DF0" w:rsidRDefault="00241DF0">
            <w:r w:rsidRPr="00241DF0">
              <w:t>R5-247162</w:t>
            </w:r>
          </w:p>
        </w:tc>
        <w:tc>
          <w:tcPr>
            <w:tcW w:w="3119" w:type="dxa"/>
            <w:noWrap/>
            <w:hideMark/>
          </w:tcPr>
          <w:p w14:paraId="52EFC9DA" w14:textId="77777777" w:rsidR="00241DF0" w:rsidRPr="00241DF0" w:rsidRDefault="00241DF0">
            <w:r w:rsidRPr="00241DF0">
              <w:t>Clarification to HST-DPS test case applicability</w:t>
            </w:r>
          </w:p>
        </w:tc>
        <w:tc>
          <w:tcPr>
            <w:tcW w:w="3049" w:type="dxa"/>
            <w:noWrap/>
            <w:hideMark/>
          </w:tcPr>
          <w:p w14:paraId="541F8131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4ADFFDD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1A5982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23E88FD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BE30D1D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407ADB7D" w14:textId="77777777" w:rsidR="00241DF0" w:rsidRPr="00241DF0" w:rsidRDefault="00241DF0">
            <w:r w:rsidRPr="00241DF0">
              <w:t>0913</w:t>
            </w:r>
          </w:p>
        </w:tc>
        <w:tc>
          <w:tcPr>
            <w:tcW w:w="637" w:type="dxa"/>
            <w:noWrap/>
            <w:hideMark/>
          </w:tcPr>
          <w:p w14:paraId="44432EF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06D8A6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64697D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2D35E0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92F4B7" w14:textId="77777777" w:rsidR="00241DF0" w:rsidRPr="00241DF0" w:rsidRDefault="00241DF0">
            <w:r w:rsidRPr="00241DF0">
              <w:t>R5-247164</w:t>
            </w:r>
          </w:p>
        </w:tc>
        <w:tc>
          <w:tcPr>
            <w:tcW w:w="3119" w:type="dxa"/>
            <w:noWrap/>
            <w:hideMark/>
          </w:tcPr>
          <w:p w14:paraId="32C2E3E0" w14:textId="77777777" w:rsidR="00241DF0" w:rsidRPr="00241DF0" w:rsidRDefault="00241DF0">
            <w:r w:rsidRPr="00241DF0">
              <w:t>Addition of PICS for physical layer link adaptation test cases</w:t>
            </w:r>
          </w:p>
        </w:tc>
        <w:tc>
          <w:tcPr>
            <w:tcW w:w="3049" w:type="dxa"/>
            <w:noWrap/>
            <w:hideMark/>
          </w:tcPr>
          <w:p w14:paraId="79ACE894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66F71FD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18DEACD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2C7596F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62C2E35" w14:textId="77777777" w:rsidR="00241DF0" w:rsidRPr="00241DF0" w:rsidRDefault="00241DF0">
            <w:r w:rsidRPr="00241DF0">
              <w:t>NR_demod_enh3-UEConTest</w:t>
            </w:r>
          </w:p>
        </w:tc>
        <w:tc>
          <w:tcPr>
            <w:tcW w:w="680" w:type="dxa"/>
            <w:noWrap/>
            <w:hideMark/>
          </w:tcPr>
          <w:p w14:paraId="57F589DC" w14:textId="77777777" w:rsidR="00241DF0" w:rsidRPr="00241DF0" w:rsidRDefault="00241DF0">
            <w:r w:rsidRPr="00241DF0">
              <w:t>0744</w:t>
            </w:r>
          </w:p>
        </w:tc>
        <w:tc>
          <w:tcPr>
            <w:tcW w:w="637" w:type="dxa"/>
            <w:noWrap/>
            <w:hideMark/>
          </w:tcPr>
          <w:p w14:paraId="01B6984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4FC05E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7C28CB" w14:textId="77777777" w:rsidR="00241DF0" w:rsidRPr="00241DF0" w:rsidRDefault="00241DF0">
            <w:r w:rsidRPr="00241DF0">
              <w:t>RP-242715</w:t>
            </w:r>
          </w:p>
        </w:tc>
      </w:tr>
      <w:tr w:rsidR="004F179A" w:rsidRPr="00241DF0" w14:paraId="6293489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F12494" w14:textId="77777777" w:rsidR="00241DF0" w:rsidRPr="00241DF0" w:rsidRDefault="00241DF0">
            <w:r w:rsidRPr="00241DF0">
              <w:t>R5-247167</w:t>
            </w:r>
          </w:p>
        </w:tc>
        <w:tc>
          <w:tcPr>
            <w:tcW w:w="3119" w:type="dxa"/>
            <w:noWrap/>
            <w:hideMark/>
          </w:tcPr>
          <w:p w14:paraId="6C14F218" w14:textId="77777777" w:rsidR="00241DF0" w:rsidRPr="00241DF0" w:rsidRDefault="00241DF0">
            <w:r w:rsidRPr="00241DF0">
              <w:t>Update of QoQZ for QZ size 40 cm and ETC</w:t>
            </w:r>
          </w:p>
        </w:tc>
        <w:tc>
          <w:tcPr>
            <w:tcW w:w="3049" w:type="dxa"/>
            <w:noWrap/>
            <w:hideMark/>
          </w:tcPr>
          <w:p w14:paraId="7A9862A0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4C7C02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C7FF73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43C250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64E61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3DBDFD1" w14:textId="77777777" w:rsidR="00241DF0" w:rsidRPr="00241DF0" w:rsidRDefault="00241DF0">
            <w:r w:rsidRPr="00241DF0">
              <w:t>0911</w:t>
            </w:r>
          </w:p>
        </w:tc>
        <w:tc>
          <w:tcPr>
            <w:tcW w:w="637" w:type="dxa"/>
            <w:noWrap/>
            <w:hideMark/>
          </w:tcPr>
          <w:p w14:paraId="4526184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17E8DA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0DE191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761EAC8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54F604" w14:textId="77777777" w:rsidR="00241DF0" w:rsidRPr="00241DF0" w:rsidRDefault="00241DF0">
            <w:r w:rsidRPr="00241DF0">
              <w:t>R5-247171</w:t>
            </w:r>
          </w:p>
        </w:tc>
        <w:tc>
          <w:tcPr>
            <w:tcW w:w="3119" w:type="dxa"/>
            <w:noWrap/>
            <w:hideMark/>
          </w:tcPr>
          <w:p w14:paraId="216EC887" w14:textId="77777777" w:rsidR="00241DF0" w:rsidRPr="00241DF0" w:rsidRDefault="00241DF0">
            <w:r w:rsidRPr="00241DF0">
              <w:t>Correction to pdcch-DMRS-ScramblingID</w:t>
            </w:r>
          </w:p>
        </w:tc>
        <w:tc>
          <w:tcPr>
            <w:tcW w:w="3049" w:type="dxa"/>
            <w:noWrap/>
            <w:hideMark/>
          </w:tcPr>
          <w:p w14:paraId="320FAB0D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515FEBC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E43762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92D968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F3758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AF1A63F" w14:textId="77777777" w:rsidR="00241DF0" w:rsidRPr="00241DF0" w:rsidRDefault="00241DF0">
            <w:r w:rsidRPr="00241DF0">
              <w:t>3388</w:t>
            </w:r>
          </w:p>
        </w:tc>
        <w:tc>
          <w:tcPr>
            <w:tcW w:w="637" w:type="dxa"/>
            <w:noWrap/>
            <w:hideMark/>
          </w:tcPr>
          <w:p w14:paraId="13839AA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AD1A5E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D58A13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1343B97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1CCB425" w14:textId="77777777" w:rsidR="00241DF0" w:rsidRPr="00241DF0" w:rsidRDefault="00241DF0">
            <w:r w:rsidRPr="00241DF0">
              <w:t>R5-247173</w:t>
            </w:r>
          </w:p>
        </w:tc>
        <w:tc>
          <w:tcPr>
            <w:tcW w:w="3119" w:type="dxa"/>
            <w:noWrap/>
            <w:hideMark/>
          </w:tcPr>
          <w:p w14:paraId="7527BCD7" w14:textId="77777777" w:rsidR="00241DF0" w:rsidRPr="00241DF0" w:rsidRDefault="00241DF0">
            <w:r w:rsidRPr="00241DF0">
              <w:t>Update of TP analysis for MPR NS_48 PC2</w:t>
            </w:r>
          </w:p>
        </w:tc>
        <w:tc>
          <w:tcPr>
            <w:tcW w:w="3049" w:type="dxa"/>
            <w:noWrap/>
            <w:hideMark/>
          </w:tcPr>
          <w:p w14:paraId="1084764D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087FF33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FA2CA31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33396A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26C71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3B01845" w14:textId="77777777" w:rsidR="00241DF0" w:rsidRPr="00241DF0" w:rsidRDefault="00241DF0">
            <w:r w:rsidRPr="00241DF0">
              <w:t>0959</w:t>
            </w:r>
          </w:p>
        </w:tc>
        <w:tc>
          <w:tcPr>
            <w:tcW w:w="637" w:type="dxa"/>
            <w:noWrap/>
            <w:hideMark/>
          </w:tcPr>
          <w:p w14:paraId="659FC5E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787A5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1FA8817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1D9B21F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2DEAC9" w14:textId="77777777" w:rsidR="00241DF0" w:rsidRPr="00241DF0" w:rsidRDefault="00241DF0">
            <w:r w:rsidRPr="00241DF0">
              <w:t>R5-247174</w:t>
            </w:r>
          </w:p>
        </w:tc>
        <w:tc>
          <w:tcPr>
            <w:tcW w:w="3119" w:type="dxa"/>
            <w:noWrap/>
            <w:hideMark/>
          </w:tcPr>
          <w:p w14:paraId="0494E67B" w14:textId="77777777" w:rsidR="00241DF0" w:rsidRPr="00241DF0" w:rsidRDefault="00241DF0">
            <w:r w:rsidRPr="00241DF0">
              <w:t>Correction to RB allocation of A-MPR for NS_48 PC2</w:t>
            </w:r>
          </w:p>
        </w:tc>
        <w:tc>
          <w:tcPr>
            <w:tcW w:w="3049" w:type="dxa"/>
            <w:noWrap/>
            <w:hideMark/>
          </w:tcPr>
          <w:p w14:paraId="5F5ABEC5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2D7ECB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62AC1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8721DB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CEAEA7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B30DFA4" w14:textId="77777777" w:rsidR="00241DF0" w:rsidRPr="00241DF0" w:rsidRDefault="00241DF0">
            <w:r w:rsidRPr="00241DF0">
              <w:t>3101</w:t>
            </w:r>
          </w:p>
        </w:tc>
        <w:tc>
          <w:tcPr>
            <w:tcW w:w="637" w:type="dxa"/>
            <w:noWrap/>
            <w:hideMark/>
          </w:tcPr>
          <w:p w14:paraId="1D009AA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B3AC1A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824FA17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4F42A72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71EF5E" w14:textId="77777777" w:rsidR="00241DF0" w:rsidRPr="00241DF0" w:rsidRDefault="00241DF0">
            <w:r w:rsidRPr="00241DF0">
              <w:t>R5-247175</w:t>
            </w:r>
          </w:p>
        </w:tc>
        <w:tc>
          <w:tcPr>
            <w:tcW w:w="3119" w:type="dxa"/>
            <w:noWrap/>
            <w:hideMark/>
          </w:tcPr>
          <w:p w14:paraId="24F8DAAB" w14:textId="77777777" w:rsidR="00241DF0" w:rsidRPr="00241DF0" w:rsidRDefault="00241DF0">
            <w:r w:rsidRPr="00241DF0">
              <w:t>Editorial correction on how to describe SCS in test configuration tables</w:t>
            </w:r>
          </w:p>
        </w:tc>
        <w:tc>
          <w:tcPr>
            <w:tcW w:w="3049" w:type="dxa"/>
            <w:noWrap/>
            <w:hideMark/>
          </w:tcPr>
          <w:p w14:paraId="79E98CB6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2A8C02B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51458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0E623F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7FE8A3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B09C88E" w14:textId="77777777" w:rsidR="00241DF0" w:rsidRPr="00241DF0" w:rsidRDefault="00241DF0">
            <w:r w:rsidRPr="00241DF0">
              <w:t>3102</w:t>
            </w:r>
          </w:p>
        </w:tc>
        <w:tc>
          <w:tcPr>
            <w:tcW w:w="637" w:type="dxa"/>
            <w:noWrap/>
            <w:hideMark/>
          </w:tcPr>
          <w:p w14:paraId="215FE89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76AF67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7E3EF8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5D63A8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13750F" w14:textId="77777777" w:rsidR="00241DF0" w:rsidRPr="00241DF0" w:rsidRDefault="00241DF0">
            <w:r w:rsidRPr="00241DF0">
              <w:t>R5-247176</w:t>
            </w:r>
          </w:p>
        </w:tc>
        <w:tc>
          <w:tcPr>
            <w:tcW w:w="3119" w:type="dxa"/>
            <w:noWrap/>
            <w:hideMark/>
          </w:tcPr>
          <w:p w14:paraId="447E9DE3" w14:textId="77777777" w:rsidR="00241DF0" w:rsidRPr="00241DF0" w:rsidRDefault="00241DF0">
            <w:r w:rsidRPr="00241DF0">
              <w:t>Correction to test configuration of 7.3A.1_1 for Rel-16 CA configuration</w:t>
            </w:r>
          </w:p>
        </w:tc>
        <w:tc>
          <w:tcPr>
            <w:tcW w:w="3049" w:type="dxa"/>
            <w:noWrap/>
            <w:hideMark/>
          </w:tcPr>
          <w:p w14:paraId="487BD459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182C6CD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57AF0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DE240E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E017DD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7F003334" w14:textId="77777777" w:rsidR="00241DF0" w:rsidRPr="00241DF0" w:rsidRDefault="00241DF0">
            <w:r w:rsidRPr="00241DF0">
              <w:t>3103</w:t>
            </w:r>
          </w:p>
        </w:tc>
        <w:tc>
          <w:tcPr>
            <w:tcW w:w="637" w:type="dxa"/>
            <w:noWrap/>
            <w:hideMark/>
          </w:tcPr>
          <w:p w14:paraId="45B93B6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E283B9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8264D9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7869EE8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4ED33A" w14:textId="77777777" w:rsidR="00241DF0" w:rsidRPr="00241DF0" w:rsidRDefault="00241DF0">
            <w:r w:rsidRPr="00241DF0">
              <w:t>R5-247178</w:t>
            </w:r>
          </w:p>
        </w:tc>
        <w:tc>
          <w:tcPr>
            <w:tcW w:w="3119" w:type="dxa"/>
            <w:noWrap/>
            <w:hideMark/>
          </w:tcPr>
          <w:p w14:paraId="120A385B" w14:textId="77777777" w:rsidR="00241DF0" w:rsidRPr="00241DF0" w:rsidRDefault="00241DF0">
            <w:r w:rsidRPr="00241DF0">
              <w:t>Correction to test requirements of A-MPR for NS_07</w:t>
            </w:r>
          </w:p>
        </w:tc>
        <w:tc>
          <w:tcPr>
            <w:tcW w:w="3049" w:type="dxa"/>
            <w:noWrap/>
            <w:hideMark/>
          </w:tcPr>
          <w:p w14:paraId="2D20BE32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386426A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52BBFA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A64C5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F143FA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0C9D272" w14:textId="77777777" w:rsidR="00241DF0" w:rsidRPr="00241DF0" w:rsidRDefault="00241DF0">
            <w:r w:rsidRPr="00241DF0">
              <w:t>3105</w:t>
            </w:r>
          </w:p>
        </w:tc>
        <w:tc>
          <w:tcPr>
            <w:tcW w:w="637" w:type="dxa"/>
            <w:noWrap/>
            <w:hideMark/>
          </w:tcPr>
          <w:p w14:paraId="799B265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01BE4E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28419C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6547CA6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F00690" w14:textId="77777777" w:rsidR="00241DF0" w:rsidRPr="00241DF0" w:rsidRDefault="00241DF0">
            <w:r w:rsidRPr="00241DF0">
              <w:t>R5-247179</w:t>
            </w:r>
          </w:p>
        </w:tc>
        <w:tc>
          <w:tcPr>
            <w:tcW w:w="3119" w:type="dxa"/>
            <w:noWrap/>
            <w:hideMark/>
          </w:tcPr>
          <w:p w14:paraId="1D38763E" w14:textId="77777777" w:rsidR="00241DF0" w:rsidRPr="00241DF0" w:rsidRDefault="00241DF0">
            <w:r w:rsidRPr="00241DF0">
              <w:t>Correction to requirements in 7.6.2</w:t>
            </w:r>
          </w:p>
        </w:tc>
        <w:tc>
          <w:tcPr>
            <w:tcW w:w="3049" w:type="dxa"/>
            <w:noWrap/>
            <w:hideMark/>
          </w:tcPr>
          <w:p w14:paraId="1A1CD748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68D5CA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D2EA73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27929E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493A9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D598B32" w14:textId="77777777" w:rsidR="00241DF0" w:rsidRPr="00241DF0" w:rsidRDefault="00241DF0">
            <w:r w:rsidRPr="00241DF0">
              <w:t>3106</w:t>
            </w:r>
          </w:p>
        </w:tc>
        <w:tc>
          <w:tcPr>
            <w:tcW w:w="637" w:type="dxa"/>
            <w:noWrap/>
            <w:hideMark/>
          </w:tcPr>
          <w:p w14:paraId="1F3DDCE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5128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9D86C2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2442703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2D5426" w14:textId="77777777" w:rsidR="00241DF0" w:rsidRPr="00241DF0" w:rsidRDefault="00241DF0">
            <w:r w:rsidRPr="00241DF0">
              <w:t>R5-247180</w:t>
            </w:r>
          </w:p>
        </w:tc>
        <w:tc>
          <w:tcPr>
            <w:tcW w:w="3119" w:type="dxa"/>
            <w:noWrap/>
            <w:hideMark/>
          </w:tcPr>
          <w:p w14:paraId="7C01F125" w14:textId="77777777" w:rsidR="00241DF0" w:rsidRPr="00241DF0" w:rsidRDefault="00241DF0">
            <w:r w:rsidRPr="00241DF0">
              <w:t>Correction to PC2 requirement level in 7.3B.2.3</w:t>
            </w:r>
          </w:p>
        </w:tc>
        <w:tc>
          <w:tcPr>
            <w:tcW w:w="3049" w:type="dxa"/>
            <w:noWrap/>
            <w:hideMark/>
          </w:tcPr>
          <w:p w14:paraId="718D133F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560159F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E5F7EF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6D65481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18A8F83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1BB07E9E" w14:textId="77777777" w:rsidR="00241DF0" w:rsidRPr="00241DF0" w:rsidRDefault="00241DF0">
            <w:r w:rsidRPr="00241DF0">
              <w:t>1869</w:t>
            </w:r>
          </w:p>
        </w:tc>
        <w:tc>
          <w:tcPr>
            <w:tcW w:w="637" w:type="dxa"/>
            <w:noWrap/>
            <w:hideMark/>
          </w:tcPr>
          <w:p w14:paraId="5CF627B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A5DCF9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F2FF8C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2C83C43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D76CA2" w14:textId="77777777" w:rsidR="00241DF0" w:rsidRPr="00241DF0" w:rsidRDefault="00241DF0">
            <w:r w:rsidRPr="00241DF0">
              <w:lastRenderedPageBreak/>
              <w:t>R5-247181</w:t>
            </w:r>
          </w:p>
        </w:tc>
        <w:tc>
          <w:tcPr>
            <w:tcW w:w="3119" w:type="dxa"/>
            <w:noWrap/>
            <w:hideMark/>
          </w:tcPr>
          <w:p w14:paraId="1A6F525A" w14:textId="77777777" w:rsidR="00241DF0" w:rsidRPr="00241DF0" w:rsidRDefault="00241DF0">
            <w:r w:rsidRPr="00241DF0">
              <w:t>Correction to test configuration of 6.5B.3.3.2 for Rel-16 EN-DC configuration</w:t>
            </w:r>
          </w:p>
        </w:tc>
        <w:tc>
          <w:tcPr>
            <w:tcW w:w="3049" w:type="dxa"/>
            <w:noWrap/>
            <w:hideMark/>
          </w:tcPr>
          <w:p w14:paraId="3BB715D2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7776196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BA6F86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7355242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588FB0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748D0A4E" w14:textId="77777777" w:rsidR="00241DF0" w:rsidRPr="00241DF0" w:rsidRDefault="00241DF0">
            <w:r w:rsidRPr="00241DF0">
              <w:t>1870</w:t>
            </w:r>
          </w:p>
        </w:tc>
        <w:tc>
          <w:tcPr>
            <w:tcW w:w="637" w:type="dxa"/>
            <w:noWrap/>
            <w:hideMark/>
          </w:tcPr>
          <w:p w14:paraId="61D15B7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AE5A9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6D535F5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475D904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0AF4AD" w14:textId="77777777" w:rsidR="00241DF0" w:rsidRPr="00241DF0" w:rsidRDefault="00241DF0">
            <w:r w:rsidRPr="00241DF0">
              <w:t>R5-247182</w:t>
            </w:r>
          </w:p>
        </w:tc>
        <w:tc>
          <w:tcPr>
            <w:tcW w:w="3119" w:type="dxa"/>
            <w:noWrap/>
            <w:hideMark/>
          </w:tcPr>
          <w:p w14:paraId="7D597F5D" w14:textId="77777777" w:rsidR="00241DF0" w:rsidRPr="00241DF0" w:rsidRDefault="00241DF0">
            <w:r w:rsidRPr="00241DF0">
              <w:t>Correction to test configuration of 6.5B.3.3.2 for Rel-17 EN-DC configuration</w:t>
            </w:r>
          </w:p>
        </w:tc>
        <w:tc>
          <w:tcPr>
            <w:tcW w:w="3049" w:type="dxa"/>
            <w:noWrap/>
            <w:hideMark/>
          </w:tcPr>
          <w:p w14:paraId="6D780FEA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20391DE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A3C266A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009A9D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68609CD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F32E088" w14:textId="77777777" w:rsidR="00241DF0" w:rsidRPr="00241DF0" w:rsidRDefault="00241DF0">
            <w:r w:rsidRPr="00241DF0">
              <w:t>1871</w:t>
            </w:r>
          </w:p>
        </w:tc>
        <w:tc>
          <w:tcPr>
            <w:tcW w:w="637" w:type="dxa"/>
            <w:noWrap/>
            <w:hideMark/>
          </w:tcPr>
          <w:p w14:paraId="7DDC854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FF2577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11C273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686BE2F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7550E7" w14:textId="77777777" w:rsidR="00241DF0" w:rsidRPr="00241DF0" w:rsidRDefault="00241DF0">
            <w:r w:rsidRPr="00241DF0">
              <w:t>R5-247183</w:t>
            </w:r>
          </w:p>
        </w:tc>
        <w:tc>
          <w:tcPr>
            <w:tcW w:w="3119" w:type="dxa"/>
            <w:noWrap/>
            <w:hideMark/>
          </w:tcPr>
          <w:p w14:paraId="0EADAEF3" w14:textId="77777777" w:rsidR="00241DF0" w:rsidRPr="00241DF0" w:rsidRDefault="00241DF0">
            <w:r w:rsidRPr="00241DF0">
              <w:t>Correction to note of test configuration table in 6.5B.3.3.2</w:t>
            </w:r>
          </w:p>
        </w:tc>
        <w:tc>
          <w:tcPr>
            <w:tcW w:w="3049" w:type="dxa"/>
            <w:noWrap/>
            <w:hideMark/>
          </w:tcPr>
          <w:p w14:paraId="381D4BA9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080FD07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1BD7A69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3D0E00C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40F56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013A78C" w14:textId="77777777" w:rsidR="00241DF0" w:rsidRPr="00241DF0" w:rsidRDefault="00241DF0">
            <w:r w:rsidRPr="00241DF0">
              <w:t>1872</w:t>
            </w:r>
          </w:p>
        </w:tc>
        <w:tc>
          <w:tcPr>
            <w:tcW w:w="637" w:type="dxa"/>
            <w:noWrap/>
            <w:hideMark/>
          </w:tcPr>
          <w:p w14:paraId="2D0F56A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07B8E9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194B55" w14:textId="77777777" w:rsidR="00241DF0" w:rsidRPr="00241DF0" w:rsidRDefault="00241DF0">
            <w:r w:rsidRPr="00241DF0">
              <w:t>RP-242734</w:t>
            </w:r>
          </w:p>
        </w:tc>
      </w:tr>
      <w:tr w:rsidR="004F179A" w:rsidRPr="00241DF0" w14:paraId="62B5657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EF8EA1" w14:textId="77777777" w:rsidR="00241DF0" w:rsidRPr="00241DF0" w:rsidRDefault="00241DF0">
            <w:r w:rsidRPr="00241DF0">
              <w:t>R5-247184</w:t>
            </w:r>
          </w:p>
        </w:tc>
        <w:tc>
          <w:tcPr>
            <w:tcW w:w="3119" w:type="dxa"/>
            <w:noWrap/>
            <w:hideMark/>
          </w:tcPr>
          <w:p w14:paraId="3A3F68FE" w14:textId="77777777" w:rsidR="00241DF0" w:rsidRPr="00241DF0" w:rsidRDefault="00241DF0">
            <w:r w:rsidRPr="00241DF0">
              <w:t>Correction to test procedure of 6.2B.3</w:t>
            </w:r>
          </w:p>
        </w:tc>
        <w:tc>
          <w:tcPr>
            <w:tcW w:w="3049" w:type="dxa"/>
            <w:noWrap/>
            <w:hideMark/>
          </w:tcPr>
          <w:p w14:paraId="2DAB9C16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3DF142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B930CE3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03624F5D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6D8B4FAA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147C2565" w14:textId="77777777" w:rsidR="00241DF0" w:rsidRPr="00241DF0" w:rsidRDefault="00241DF0">
            <w:r w:rsidRPr="00241DF0">
              <w:t>0067</w:t>
            </w:r>
          </w:p>
        </w:tc>
        <w:tc>
          <w:tcPr>
            <w:tcW w:w="637" w:type="dxa"/>
            <w:noWrap/>
            <w:hideMark/>
          </w:tcPr>
          <w:p w14:paraId="79B3583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4D70C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ED7BDB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0E0ED66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033996" w14:textId="77777777" w:rsidR="00241DF0" w:rsidRPr="00241DF0" w:rsidRDefault="00241DF0">
            <w:r w:rsidRPr="00241DF0">
              <w:t>R5-247186</w:t>
            </w:r>
          </w:p>
        </w:tc>
        <w:tc>
          <w:tcPr>
            <w:tcW w:w="3119" w:type="dxa"/>
            <w:noWrap/>
            <w:hideMark/>
          </w:tcPr>
          <w:p w14:paraId="6AC50CC7" w14:textId="77777777" w:rsidR="00241DF0" w:rsidRPr="00241DF0" w:rsidRDefault="00241DF0">
            <w:r w:rsidRPr="00241DF0">
              <w:t>Correction to message contents for FR1 SA absolute measurement accuracy</w:t>
            </w:r>
          </w:p>
        </w:tc>
        <w:tc>
          <w:tcPr>
            <w:tcW w:w="3049" w:type="dxa"/>
            <w:noWrap/>
            <w:hideMark/>
          </w:tcPr>
          <w:p w14:paraId="24880D9B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0FF8D31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7C60A6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38988A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E4C3ED8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E13A595" w14:textId="77777777" w:rsidR="00241DF0" w:rsidRPr="00241DF0" w:rsidRDefault="00241DF0">
            <w:r w:rsidRPr="00241DF0">
              <w:t>3589</w:t>
            </w:r>
          </w:p>
        </w:tc>
        <w:tc>
          <w:tcPr>
            <w:tcW w:w="637" w:type="dxa"/>
            <w:noWrap/>
            <w:hideMark/>
          </w:tcPr>
          <w:p w14:paraId="12C4190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801CBF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FB483B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0708388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44E903" w14:textId="77777777" w:rsidR="00241DF0" w:rsidRPr="00241DF0" w:rsidRDefault="00241DF0">
            <w:r w:rsidRPr="00241DF0">
              <w:t>R5-247187</w:t>
            </w:r>
          </w:p>
        </w:tc>
        <w:tc>
          <w:tcPr>
            <w:tcW w:w="3119" w:type="dxa"/>
            <w:noWrap/>
            <w:hideMark/>
          </w:tcPr>
          <w:p w14:paraId="70AC1AFD" w14:textId="77777777" w:rsidR="00241DF0" w:rsidRPr="00241DF0" w:rsidRDefault="00241DF0">
            <w:r w:rsidRPr="00241DF0">
              <w:t>Correction to message contents for BFD-LR 1Rx RedCap test cases</w:t>
            </w:r>
          </w:p>
        </w:tc>
        <w:tc>
          <w:tcPr>
            <w:tcW w:w="3049" w:type="dxa"/>
            <w:noWrap/>
            <w:hideMark/>
          </w:tcPr>
          <w:p w14:paraId="15944244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5CA56E2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17F4F4B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C11BF8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FED31E5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9A02390" w14:textId="77777777" w:rsidR="00241DF0" w:rsidRPr="00241DF0" w:rsidRDefault="00241DF0">
            <w:r w:rsidRPr="00241DF0">
              <w:t>3590</w:t>
            </w:r>
          </w:p>
        </w:tc>
        <w:tc>
          <w:tcPr>
            <w:tcW w:w="637" w:type="dxa"/>
            <w:noWrap/>
            <w:hideMark/>
          </w:tcPr>
          <w:p w14:paraId="0F81317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A5285B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E0396E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5916DCC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6C9D54" w14:textId="77777777" w:rsidR="00241DF0" w:rsidRPr="00241DF0" w:rsidRDefault="00241DF0">
            <w:r w:rsidRPr="00241DF0">
              <w:t>R5-247189</w:t>
            </w:r>
          </w:p>
        </w:tc>
        <w:tc>
          <w:tcPr>
            <w:tcW w:w="3119" w:type="dxa"/>
            <w:noWrap/>
            <w:hideMark/>
          </w:tcPr>
          <w:p w14:paraId="1EDC9202" w14:textId="77777777" w:rsidR="00241DF0" w:rsidRPr="00241DF0" w:rsidRDefault="00241DF0">
            <w:r w:rsidRPr="00241DF0">
              <w:t>Update of test requirements for RedCap test cases in Annex F</w:t>
            </w:r>
          </w:p>
        </w:tc>
        <w:tc>
          <w:tcPr>
            <w:tcW w:w="3049" w:type="dxa"/>
            <w:noWrap/>
            <w:hideMark/>
          </w:tcPr>
          <w:p w14:paraId="0EDA1F30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6CBBC76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DD1E7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FE6C50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3215285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0677BE7" w14:textId="77777777" w:rsidR="00241DF0" w:rsidRPr="00241DF0" w:rsidRDefault="00241DF0">
            <w:r w:rsidRPr="00241DF0">
              <w:t>3592</w:t>
            </w:r>
          </w:p>
        </w:tc>
        <w:tc>
          <w:tcPr>
            <w:tcW w:w="637" w:type="dxa"/>
            <w:noWrap/>
            <w:hideMark/>
          </w:tcPr>
          <w:p w14:paraId="2D09209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234FCC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5D14A29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0B54FB0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D2004D2" w14:textId="77777777" w:rsidR="00241DF0" w:rsidRPr="00241DF0" w:rsidRDefault="00241DF0">
            <w:r w:rsidRPr="00241DF0">
              <w:t>R5-247190</w:t>
            </w:r>
          </w:p>
        </w:tc>
        <w:tc>
          <w:tcPr>
            <w:tcW w:w="3119" w:type="dxa"/>
            <w:noWrap/>
            <w:hideMark/>
          </w:tcPr>
          <w:p w14:paraId="3065E048" w14:textId="77777777" w:rsidR="00241DF0" w:rsidRPr="00241DF0" w:rsidRDefault="00241DF0">
            <w:r w:rsidRPr="00241DF0">
              <w:t>Addition of 3 MHz test requirement for NS_17 in 6.2.4</w:t>
            </w:r>
          </w:p>
        </w:tc>
        <w:tc>
          <w:tcPr>
            <w:tcW w:w="3049" w:type="dxa"/>
            <w:noWrap/>
            <w:hideMark/>
          </w:tcPr>
          <w:p w14:paraId="4F59E486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0C07F26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7EBD3E8" w14:textId="77777777" w:rsidR="00241DF0" w:rsidRPr="00241DF0" w:rsidRDefault="00241DF0">
            <w:r w:rsidRPr="00241DF0">
              <w:t>36.521-1</w:t>
            </w:r>
          </w:p>
        </w:tc>
        <w:tc>
          <w:tcPr>
            <w:tcW w:w="877" w:type="dxa"/>
            <w:noWrap/>
            <w:hideMark/>
          </w:tcPr>
          <w:p w14:paraId="1D2D2760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84C5B4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4567E9F" w14:textId="77777777" w:rsidR="00241DF0" w:rsidRPr="00241DF0" w:rsidRDefault="00241DF0">
            <w:r w:rsidRPr="00241DF0">
              <w:t>5527</w:t>
            </w:r>
          </w:p>
        </w:tc>
        <w:tc>
          <w:tcPr>
            <w:tcW w:w="637" w:type="dxa"/>
            <w:noWrap/>
            <w:hideMark/>
          </w:tcPr>
          <w:p w14:paraId="15446CB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0B388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283F4D9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3A963CA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2F1F59" w14:textId="77777777" w:rsidR="00241DF0" w:rsidRPr="00241DF0" w:rsidRDefault="00241DF0">
            <w:r w:rsidRPr="00241DF0">
              <w:t>R5-247191</w:t>
            </w:r>
          </w:p>
        </w:tc>
        <w:tc>
          <w:tcPr>
            <w:tcW w:w="3119" w:type="dxa"/>
            <w:noWrap/>
            <w:hideMark/>
          </w:tcPr>
          <w:p w14:paraId="68D27112" w14:textId="77777777" w:rsidR="00241DF0" w:rsidRPr="00241DF0" w:rsidRDefault="00241DF0">
            <w:r w:rsidRPr="00241DF0">
              <w:t>Clarification of test condition in 3DL CA Rx test cases</w:t>
            </w:r>
          </w:p>
        </w:tc>
        <w:tc>
          <w:tcPr>
            <w:tcW w:w="3049" w:type="dxa"/>
            <w:noWrap/>
            <w:hideMark/>
          </w:tcPr>
          <w:p w14:paraId="6C48B446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42665B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BC3FD3F" w14:textId="77777777" w:rsidR="00241DF0" w:rsidRPr="00241DF0" w:rsidRDefault="00241DF0">
            <w:r w:rsidRPr="00241DF0">
              <w:t>36.521-1</w:t>
            </w:r>
          </w:p>
        </w:tc>
        <w:tc>
          <w:tcPr>
            <w:tcW w:w="877" w:type="dxa"/>
            <w:noWrap/>
            <w:hideMark/>
          </w:tcPr>
          <w:p w14:paraId="58D7536B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7A821B0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68213367" w14:textId="77777777" w:rsidR="00241DF0" w:rsidRPr="00241DF0" w:rsidRDefault="00241DF0">
            <w:r w:rsidRPr="00241DF0">
              <w:t>5528</w:t>
            </w:r>
          </w:p>
        </w:tc>
        <w:tc>
          <w:tcPr>
            <w:tcW w:w="637" w:type="dxa"/>
            <w:noWrap/>
            <w:hideMark/>
          </w:tcPr>
          <w:p w14:paraId="5CBDE7C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C71DD0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739AC5D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3E71F9C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A0EC51" w14:textId="77777777" w:rsidR="00241DF0" w:rsidRPr="00241DF0" w:rsidRDefault="00241DF0">
            <w:r w:rsidRPr="00241DF0">
              <w:t>R5-247194</w:t>
            </w:r>
          </w:p>
        </w:tc>
        <w:tc>
          <w:tcPr>
            <w:tcW w:w="3119" w:type="dxa"/>
            <w:noWrap/>
            <w:hideMark/>
          </w:tcPr>
          <w:p w14:paraId="2896B49F" w14:textId="77777777" w:rsidR="00241DF0" w:rsidRPr="00241DF0" w:rsidRDefault="00241DF0">
            <w:r w:rsidRPr="00241DF0">
              <w:t>Correction to TDD configuration in RedCap handover test cases</w:t>
            </w:r>
          </w:p>
        </w:tc>
        <w:tc>
          <w:tcPr>
            <w:tcW w:w="3049" w:type="dxa"/>
            <w:noWrap/>
            <w:hideMark/>
          </w:tcPr>
          <w:p w14:paraId="389BFF65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7777C25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6734D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A62B64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F6C48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0DDBAD1" w14:textId="77777777" w:rsidR="00241DF0" w:rsidRPr="00241DF0" w:rsidRDefault="00241DF0">
            <w:r w:rsidRPr="00241DF0">
              <w:t>3593</w:t>
            </w:r>
          </w:p>
        </w:tc>
        <w:tc>
          <w:tcPr>
            <w:tcW w:w="637" w:type="dxa"/>
            <w:noWrap/>
            <w:hideMark/>
          </w:tcPr>
          <w:p w14:paraId="6554CD0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14B3F7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CFA176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79EBEC0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88C274" w14:textId="77777777" w:rsidR="00241DF0" w:rsidRPr="00241DF0" w:rsidRDefault="00241DF0">
            <w:r w:rsidRPr="00241DF0">
              <w:t>R5-247195</w:t>
            </w:r>
          </w:p>
        </w:tc>
        <w:tc>
          <w:tcPr>
            <w:tcW w:w="3119" w:type="dxa"/>
            <w:noWrap/>
            <w:hideMark/>
          </w:tcPr>
          <w:p w14:paraId="5A98B095" w14:textId="77777777" w:rsidR="00241DF0" w:rsidRPr="00241DF0" w:rsidRDefault="00241DF0">
            <w:r w:rsidRPr="00241DF0">
              <w:t>Correction to CORESET Reference Channel in 16.3.2.3.1</w:t>
            </w:r>
          </w:p>
        </w:tc>
        <w:tc>
          <w:tcPr>
            <w:tcW w:w="3049" w:type="dxa"/>
            <w:noWrap/>
            <w:hideMark/>
          </w:tcPr>
          <w:p w14:paraId="2EBB392B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6FDC4B0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37F11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A29B2C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CBCAD5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D53117C" w14:textId="77777777" w:rsidR="00241DF0" w:rsidRPr="00241DF0" w:rsidRDefault="00241DF0">
            <w:r w:rsidRPr="00241DF0">
              <w:t>3594</w:t>
            </w:r>
          </w:p>
        </w:tc>
        <w:tc>
          <w:tcPr>
            <w:tcW w:w="637" w:type="dxa"/>
            <w:noWrap/>
            <w:hideMark/>
          </w:tcPr>
          <w:p w14:paraId="26D2C07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E2DE61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E1439E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47E138E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CA8409" w14:textId="77777777" w:rsidR="00241DF0" w:rsidRPr="00241DF0" w:rsidRDefault="00241DF0">
            <w:r w:rsidRPr="00241DF0">
              <w:lastRenderedPageBreak/>
              <w:t>R5-247197</w:t>
            </w:r>
          </w:p>
        </w:tc>
        <w:tc>
          <w:tcPr>
            <w:tcW w:w="3119" w:type="dxa"/>
            <w:noWrap/>
            <w:hideMark/>
          </w:tcPr>
          <w:p w14:paraId="76382FCC" w14:textId="77777777" w:rsidR="00241DF0" w:rsidRPr="00241DF0" w:rsidRDefault="00241DF0">
            <w:r w:rsidRPr="00241DF0">
              <w:t>Correction to general test parameters of active BWP switch delay for RedCap</w:t>
            </w:r>
          </w:p>
        </w:tc>
        <w:tc>
          <w:tcPr>
            <w:tcW w:w="3049" w:type="dxa"/>
            <w:noWrap/>
            <w:hideMark/>
          </w:tcPr>
          <w:p w14:paraId="648E9FEA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3FDCD17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5C32B9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D12A60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F78CEBD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89FDADC" w14:textId="77777777" w:rsidR="00241DF0" w:rsidRPr="00241DF0" w:rsidRDefault="00241DF0">
            <w:r w:rsidRPr="00241DF0">
              <w:t>3596</w:t>
            </w:r>
          </w:p>
        </w:tc>
        <w:tc>
          <w:tcPr>
            <w:tcW w:w="637" w:type="dxa"/>
            <w:noWrap/>
            <w:hideMark/>
          </w:tcPr>
          <w:p w14:paraId="279C1E9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4E334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2126CB4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0285FC9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505447" w14:textId="77777777" w:rsidR="00241DF0" w:rsidRPr="00241DF0" w:rsidRDefault="00241DF0">
            <w:r w:rsidRPr="00241DF0">
              <w:t>R5-247198</w:t>
            </w:r>
          </w:p>
        </w:tc>
        <w:tc>
          <w:tcPr>
            <w:tcW w:w="3119" w:type="dxa"/>
            <w:noWrap/>
            <w:hideMark/>
          </w:tcPr>
          <w:p w14:paraId="72BDEC46" w14:textId="77777777" w:rsidR="00241DF0" w:rsidRPr="00241DF0" w:rsidRDefault="00241DF0">
            <w:r w:rsidRPr="00241DF0">
              <w:t>Correction to Active BWP Dedicated CORESET RMC in 16.6.1.7</w:t>
            </w:r>
          </w:p>
        </w:tc>
        <w:tc>
          <w:tcPr>
            <w:tcW w:w="3049" w:type="dxa"/>
            <w:noWrap/>
            <w:hideMark/>
          </w:tcPr>
          <w:p w14:paraId="7B1E3A61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029557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64CADB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6B20C9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79AFBE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FBE2249" w14:textId="77777777" w:rsidR="00241DF0" w:rsidRPr="00241DF0" w:rsidRDefault="00241DF0">
            <w:r w:rsidRPr="00241DF0">
              <w:t>3597</w:t>
            </w:r>
          </w:p>
        </w:tc>
        <w:tc>
          <w:tcPr>
            <w:tcW w:w="637" w:type="dxa"/>
            <w:noWrap/>
            <w:hideMark/>
          </w:tcPr>
          <w:p w14:paraId="7C3616C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215668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0A26F9" w14:textId="77777777" w:rsidR="00241DF0" w:rsidRPr="00241DF0" w:rsidRDefault="00241DF0">
            <w:r w:rsidRPr="00241DF0">
              <w:t>RP-242744</w:t>
            </w:r>
          </w:p>
        </w:tc>
      </w:tr>
      <w:tr w:rsidR="004F179A" w:rsidRPr="00241DF0" w14:paraId="3CF7134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3725E8" w14:textId="77777777" w:rsidR="00241DF0" w:rsidRPr="00241DF0" w:rsidRDefault="00241DF0">
            <w:r w:rsidRPr="00241DF0">
              <w:t>R5-247199</w:t>
            </w:r>
          </w:p>
        </w:tc>
        <w:tc>
          <w:tcPr>
            <w:tcW w:w="3119" w:type="dxa"/>
            <w:noWrap/>
            <w:hideMark/>
          </w:tcPr>
          <w:p w14:paraId="03B63052" w14:textId="77777777" w:rsidR="00241DF0" w:rsidRPr="00241DF0" w:rsidRDefault="00241DF0">
            <w:r w:rsidRPr="00241DF0">
              <w:t>Update of Table 4.9.39.3-7 and Table 4.9.40.3-5 for test procedure for establishing unicast mode ProSe Direct communication</w:t>
            </w:r>
          </w:p>
        </w:tc>
        <w:tc>
          <w:tcPr>
            <w:tcW w:w="3049" w:type="dxa"/>
            <w:noWrap/>
            <w:hideMark/>
          </w:tcPr>
          <w:p w14:paraId="7F6867A4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3047DE9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33306E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56D5DA2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51FF7F7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1678B618" w14:textId="77777777" w:rsidR="00241DF0" w:rsidRPr="00241DF0" w:rsidRDefault="00241DF0">
            <w:r w:rsidRPr="00241DF0">
              <w:t>3390</w:t>
            </w:r>
          </w:p>
        </w:tc>
        <w:tc>
          <w:tcPr>
            <w:tcW w:w="637" w:type="dxa"/>
            <w:noWrap/>
            <w:hideMark/>
          </w:tcPr>
          <w:p w14:paraId="2FEE77C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A751A6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983B658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37BBB1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AB654E" w14:textId="77777777" w:rsidR="00241DF0" w:rsidRPr="00241DF0" w:rsidRDefault="00241DF0">
            <w:r w:rsidRPr="00241DF0">
              <w:t>R5-247202</w:t>
            </w:r>
          </w:p>
        </w:tc>
        <w:tc>
          <w:tcPr>
            <w:tcW w:w="3119" w:type="dxa"/>
            <w:noWrap/>
            <w:hideMark/>
          </w:tcPr>
          <w:p w14:paraId="635A4B5C" w14:textId="77777777" w:rsidR="00241DF0" w:rsidRPr="00241DF0" w:rsidRDefault="00241DF0">
            <w:r w:rsidRPr="00241DF0">
              <w:t>Update of Tables for SL L2 U2N Relay UE and Remote UE</w:t>
            </w:r>
          </w:p>
        </w:tc>
        <w:tc>
          <w:tcPr>
            <w:tcW w:w="3049" w:type="dxa"/>
            <w:noWrap/>
            <w:hideMark/>
          </w:tcPr>
          <w:p w14:paraId="1A09E32A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59EFC15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D914D3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6C00C3E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46892A4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6ACE850D" w14:textId="77777777" w:rsidR="00241DF0" w:rsidRPr="00241DF0" w:rsidRDefault="00241DF0">
            <w:r w:rsidRPr="00241DF0">
              <w:t>3393</w:t>
            </w:r>
          </w:p>
        </w:tc>
        <w:tc>
          <w:tcPr>
            <w:tcW w:w="637" w:type="dxa"/>
            <w:noWrap/>
            <w:hideMark/>
          </w:tcPr>
          <w:p w14:paraId="0FD33E1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60176E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3C775A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18EF428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8DCFAF" w14:textId="77777777" w:rsidR="00241DF0" w:rsidRPr="00241DF0" w:rsidRDefault="00241DF0">
            <w:r w:rsidRPr="00241DF0">
              <w:t>R5-247206</w:t>
            </w:r>
          </w:p>
        </w:tc>
        <w:tc>
          <w:tcPr>
            <w:tcW w:w="3119" w:type="dxa"/>
            <w:noWrap/>
            <w:hideMark/>
          </w:tcPr>
          <w:p w14:paraId="796537F3" w14:textId="77777777" w:rsidR="00241DF0" w:rsidRPr="00241DF0" w:rsidRDefault="00241DF0">
            <w:r w:rsidRPr="00241DF0">
              <w:t>clarification to PICS for HST-DPS test cases</w:t>
            </w:r>
          </w:p>
        </w:tc>
        <w:tc>
          <w:tcPr>
            <w:tcW w:w="3049" w:type="dxa"/>
            <w:noWrap/>
            <w:hideMark/>
          </w:tcPr>
          <w:p w14:paraId="3B205B24" w14:textId="77777777" w:rsidR="00241DF0" w:rsidRPr="00241DF0" w:rsidRDefault="00241DF0">
            <w:r w:rsidRPr="00241DF0">
              <w:t>Arriver Software AB</w:t>
            </w:r>
          </w:p>
        </w:tc>
        <w:tc>
          <w:tcPr>
            <w:tcW w:w="920" w:type="dxa"/>
            <w:noWrap/>
            <w:hideMark/>
          </w:tcPr>
          <w:p w14:paraId="5C9B7CE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413DC6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8FB022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8E8ED9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80AFE43" w14:textId="77777777" w:rsidR="00241DF0" w:rsidRPr="00241DF0" w:rsidRDefault="00241DF0">
            <w:r w:rsidRPr="00241DF0">
              <w:t>0745</w:t>
            </w:r>
          </w:p>
        </w:tc>
        <w:tc>
          <w:tcPr>
            <w:tcW w:w="637" w:type="dxa"/>
            <w:noWrap/>
            <w:hideMark/>
          </w:tcPr>
          <w:p w14:paraId="48C92BA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89D75C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BCE6CD" w14:textId="77777777" w:rsidR="00241DF0" w:rsidRPr="00241DF0" w:rsidRDefault="00241DF0">
            <w:r w:rsidRPr="00241DF0">
              <w:t>RP-242739</w:t>
            </w:r>
          </w:p>
        </w:tc>
      </w:tr>
      <w:tr w:rsidR="004F179A" w:rsidRPr="00241DF0" w14:paraId="2D7CCDA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DD913A2" w14:textId="77777777" w:rsidR="00241DF0" w:rsidRPr="00241DF0" w:rsidRDefault="00241DF0">
            <w:r w:rsidRPr="00241DF0">
              <w:t>R5-247210</w:t>
            </w:r>
          </w:p>
        </w:tc>
        <w:tc>
          <w:tcPr>
            <w:tcW w:w="3119" w:type="dxa"/>
            <w:noWrap/>
            <w:hideMark/>
          </w:tcPr>
          <w:p w14:paraId="7BD303B7" w14:textId="77777777" w:rsidR="00241DF0" w:rsidRPr="00241DF0" w:rsidRDefault="00241DF0">
            <w:r w:rsidRPr="00241DF0">
              <w:t>Update of MOP TC for eRedCap UE</w:t>
            </w:r>
          </w:p>
        </w:tc>
        <w:tc>
          <w:tcPr>
            <w:tcW w:w="3049" w:type="dxa"/>
            <w:noWrap/>
            <w:hideMark/>
          </w:tcPr>
          <w:p w14:paraId="694289D3" w14:textId="77777777" w:rsidR="00241DF0" w:rsidRPr="00241DF0" w:rsidRDefault="00241DF0">
            <w:r w:rsidRPr="00241DF0">
              <w:t>China Unicom, Ericsson</w:t>
            </w:r>
          </w:p>
        </w:tc>
        <w:tc>
          <w:tcPr>
            <w:tcW w:w="920" w:type="dxa"/>
            <w:noWrap/>
            <w:hideMark/>
          </w:tcPr>
          <w:p w14:paraId="154FA08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ACE860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FF8A7B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146E3E9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67A21F9C" w14:textId="77777777" w:rsidR="00241DF0" w:rsidRPr="00241DF0" w:rsidRDefault="00241DF0">
            <w:r w:rsidRPr="00241DF0">
              <w:t>3108</w:t>
            </w:r>
          </w:p>
        </w:tc>
        <w:tc>
          <w:tcPr>
            <w:tcW w:w="637" w:type="dxa"/>
            <w:noWrap/>
            <w:hideMark/>
          </w:tcPr>
          <w:p w14:paraId="51A385D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951EDE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20B998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7CE3F57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EADD9B" w14:textId="77777777" w:rsidR="00241DF0" w:rsidRPr="00241DF0" w:rsidRDefault="00241DF0">
            <w:r w:rsidRPr="00241DF0">
              <w:t>R5-247213</w:t>
            </w:r>
          </w:p>
        </w:tc>
        <w:tc>
          <w:tcPr>
            <w:tcW w:w="3119" w:type="dxa"/>
            <w:noWrap/>
            <w:hideMark/>
          </w:tcPr>
          <w:p w14:paraId="78445DE5" w14:textId="77777777" w:rsidR="00241DF0" w:rsidRPr="00241DF0" w:rsidRDefault="00241DF0">
            <w:r w:rsidRPr="00241DF0">
              <w:t>Update of test applicability for eRedCap RF test cases</w:t>
            </w:r>
          </w:p>
        </w:tc>
        <w:tc>
          <w:tcPr>
            <w:tcW w:w="3049" w:type="dxa"/>
            <w:noWrap/>
            <w:hideMark/>
          </w:tcPr>
          <w:p w14:paraId="71D30B2E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5BA9EE4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272024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7508D2B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E88241F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77DEA648" w14:textId="77777777" w:rsidR="00241DF0" w:rsidRPr="00241DF0" w:rsidRDefault="00241DF0">
            <w:r w:rsidRPr="00241DF0">
              <w:t>0520</w:t>
            </w:r>
          </w:p>
        </w:tc>
        <w:tc>
          <w:tcPr>
            <w:tcW w:w="637" w:type="dxa"/>
            <w:noWrap/>
            <w:hideMark/>
          </w:tcPr>
          <w:p w14:paraId="339DFD1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F03023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79E8C7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3AD5519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4D4BB2" w14:textId="77777777" w:rsidR="00241DF0" w:rsidRPr="00241DF0" w:rsidRDefault="00241DF0">
            <w:r w:rsidRPr="00241DF0">
              <w:t>R5-247214</w:t>
            </w:r>
          </w:p>
        </w:tc>
        <w:tc>
          <w:tcPr>
            <w:tcW w:w="3119" w:type="dxa"/>
            <w:noWrap/>
            <w:hideMark/>
          </w:tcPr>
          <w:p w14:paraId="405DC79A" w14:textId="77777777" w:rsidR="00241DF0" w:rsidRPr="00241DF0" w:rsidRDefault="00241DF0">
            <w:r w:rsidRPr="00241DF0">
              <w:t>Addition of NR CA and DC configurations for shared spectrum</w:t>
            </w:r>
          </w:p>
        </w:tc>
        <w:tc>
          <w:tcPr>
            <w:tcW w:w="3049" w:type="dxa"/>
            <w:noWrap/>
            <w:hideMark/>
          </w:tcPr>
          <w:p w14:paraId="68BF33E9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2991025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B13DAD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3BE262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0CB19D6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AAAF4E4" w14:textId="77777777" w:rsidR="00241DF0" w:rsidRPr="00241DF0" w:rsidRDefault="00241DF0">
            <w:r w:rsidRPr="00241DF0">
              <w:t>3394</w:t>
            </w:r>
          </w:p>
        </w:tc>
        <w:tc>
          <w:tcPr>
            <w:tcW w:w="637" w:type="dxa"/>
            <w:noWrap/>
            <w:hideMark/>
          </w:tcPr>
          <w:p w14:paraId="0B81B9F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AC87C1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4C869F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71CF3FA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A6C5F3" w14:textId="77777777" w:rsidR="00241DF0" w:rsidRPr="00241DF0" w:rsidRDefault="00241DF0">
            <w:r w:rsidRPr="00241DF0">
              <w:t>R5-247215</w:t>
            </w:r>
          </w:p>
        </w:tc>
        <w:tc>
          <w:tcPr>
            <w:tcW w:w="3119" w:type="dxa"/>
            <w:noWrap/>
            <w:hideMark/>
          </w:tcPr>
          <w:p w14:paraId="2D04BD71" w14:textId="77777777" w:rsidR="00241DF0" w:rsidRPr="00241DF0" w:rsidRDefault="00241DF0">
            <w:r w:rsidRPr="00241DF0">
              <w:t>Addition of channel bandwidths for interband CA test cases</w:t>
            </w:r>
          </w:p>
        </w:tc>
        <w:tc>
          <w:tcPr>
            <w:tcW w:w="3049" w:type="dxa"/>
            <w:noWrap/>
            <w:hideMark/>
          </w:tcPr>
          <w:p w14:paraId="29E45A70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273B859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180B36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16FE73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06E10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BF4C461" w14:textId="77777777" w:rsidR="00241DF0" w:rsidRPr="00241DF0" w:rsidRDefault="00241DF0">
            <w:r w:rsidRPr="00241DF0">
              <w:t>3395</w:t>
            </w:r>
          </w:p>
        </w:tc>
        <w:tc>
          <w:tcPr>
            <w:tcW w:w="637" w:type="dxa"/>
            <w:noWrap/>
            <w:hideMark/>
          </w:tcPr>
          <w:p w14:paraId="781EA57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ABE932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C213A89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08B686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CAF2F8" w14:textId="77777777" w:rsidR="00241DF0" w:rsidRPr="00241DF0" w:rsidRDefault="00241DF0">
            <w:r w:rsidRPr="00241DF0">
              <w:t>R5-247216</w:t>
            </w:r>
          </w:p>
        </w:tc>
        <w:tc>
          <w:tcPr>
            <w:tcW w:w="3119" w:type="dxa"/>
            <w:noWrap/>
            <w:hideMark/>
          </w:tcPr>
          <w:p w14:paraId="22D7D835" w14:textId="77777777" w:rsidR="00241DF0" w:rsidRPr="00241DF0" w:rsidRDefault="00241DF0">
            <w:r w:rsidRPr="00241DF0">
              <w:t>Addition of applicability for new eRedCap test cases</w:t>
            </w:r>
          </w:p>
        </w:tc>
        <w:tc>
          <w:tcPr>
            <w:tcW w:w="3049" w:type="dxa"/>
            <w:noWrap/>
            <w:hideMark/>
          </w:tcPr>
          <w:p w14:paraId="4D8E2100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E84BE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98F467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27E4C7C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ED18F51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1873BE5E" w14:textId="77777777" w:rsidR="00241DF0" w:rsidRPr="00241DF0" w:rsidRDefault="00241DF0">
            <w:r w:rsidRPr="00241DF0">
              <w:t>0521</w:t>
            </w:r>
          </w:p>
        </w:tc>
        <w:tc>
          <w:tcPr>
            <w:tcW w:w="637" w:type="dxa"/>
            <w:noWrap/>
            <w:hideMark/>
          </w:tcPr>
          <w:p w14:paraId="2B5AC88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4CAEB1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7A965E4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1518172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D514444" w14:textId="77777777" w:rsidR="00241DF0" w:rsidRPr="00241DF0" w:rsidRDefault="00241DF0">
            <w:r w:rsidRPr="00241DF0">
              <w:t>R5-247219</w:t>
            </w:r>
          </w:p>
        </w:tc>
        <w:tc>
          <w:tcPr>
            <w:tcW w:w="3119" w:type="dxa"/>
            <w:noWrap/>
            <w:hideMark/>
          </w:tcPr>
          <w:p w14:paraId="11B4D805" w14:textId="77777777" w:rsidR="00241DF0" w:rsidRPr="00241DF0" w:rsidRDefault="00241DF0">
            <w:r w:rsidRPr="00241DF0">
              <w:t>Addition of PC3 for n81 UL MIMO into 5.2D</w:t>
            </w:r>
          </w:p>
        </w:tc>
        <w:tc>
          <w:tcPr>
            <w:tcW w:w="3049" w:type="dxa"/>
            <w:noWrap/>
            <w:hideMark/>
          </w:tcPr>
          <w:p w14:paraId="61D00032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3A0BD4A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2E94BE0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B10C85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E25DBD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0032F50E" w14:textId="77777777" w:rsidR="00241DF0" w:rsidRPr="00241DF0" w:rsidRDefault="00241DF0">
            <w:r w:rsidRPr="00241DF0">
              <w:t>3111</w:t>
            </w:r>
          </w:p>
        </w:tc>
        <w:tc>
          <w:tcPr>
            <w:tcW w:w="637" w:type="dxa"/>
            <w:noWrap/>
            <w:hideMark/>
          </w:tcPr>
          <w:p w14:paraId="3DEFC1F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1F053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AE3444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6435436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3D1626" w14:textId="77777777" w:rsidR="00241DF0" w:rsidRPr="00241DF0" w:rsidRDefault="00241DF0">
            <w:r w:rsidRPr="00241DF0">
              <w:lastRenderedPageBreak/>
              <w:t>R5-247220</w:t>
            </w:r>
          </w:p>
        </w:tc>
        <w:tc>
          <w:tcPr>
            <w:tcW w:w="3119" w:type="dxa"/>
            <w:noWrap/>
            <w:hideMark/>
          </w:tcPr>
          <w:p w14:paraId="3A87879F" w14:textId="77777777" w:rsidR="00241DF0" w:rsidRPr="00241DF0" w:rsidRDefault="00241DF0">
            <w:r w:rsidRPr="00241DF0">
              <w:t>Addition of MOP and MPR TCs with UL MIMO for SUL band n81</w:t>
            </w:r>
          </w:p>
        </w:tc>
        <w:tc>
          <w:tcPr>
            <w:tcW w:w="3049" w:type="dxa"/>
            <w:noWrap/>
            <w:hideMark/>
          </w:tcPr>
          <w:p w14:paraId="7C6AB41A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3D8C1A2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D55411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D06E59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CA2D4C1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6DC8D676" w14:textId="77777777" w:rsidR="00241DF0" w:rsidRPr="00241DF0" w:rsidRDefault="00241DF0">
            <w:r w:rsidRPr="00241DF0">
              <w:t>3112</w:t>
            </w:r>
          </w:p>
        </w:tc>
        <w:tc>
          <w:tcPr>
            <w:tcW w:w="637" w:type="dxa"/>
            <w:noWrap/>
            <w:hideMark/>
          </w:tcPr>
          <w:p w14:paraId="4CD871B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68F554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C6FF19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5495CF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681179" w14:textId="77777777" w:rsidR="00241DF0" w:rsidRPr="00241DF0" w:rsidRDefault="00241DF0">
            <w:r w:rsidRPr="00241DF0">
              <w:t>R5-247222</w:t>
            </w:r>
          </w:p>
        </w:tc>
        <w:tc>
          <w:tcPr>
            <w:tcW w:w="3119" w:type="dxa"/>
            <w:noWrap/>
            <w:hideMark/>
          </w:tcPr>
          <w:p w14:paraId="3573323D" w14:textId="77777777" w:rsidR="00241DF0" w:rsidRPr="00241DF0" w:rsidRDefault="00241DF0">
            <w:r w:rsidRPr="00241DF0">
              <w:t>Introduction of UL-MIMO bands n81 for ICS</w:t>
            </w:r>
          </w:p>
        </w:tc>
        <w:tc>
          <w:tcPr>
            <w:tcW w:w="3049" w:type="dxa"/>
            <w:noWrap/>
            <w:hideMark/>
          </w:tcPr>
          <w:p w14:paraId="1F5B1B7D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7B6CB1B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EB7814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4B6A57A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9B09673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1688A740" w14:textId="77777777" w:rsidR="00241DF0" w:rsidRPr="00241DF0" w:rsidRDefault="00241DF0">
            <w:r w:rsidRPr="00241DF0">
              <w:t>0746</w:t>
            </w:r>
          </w:p>
        </w:tc>
        <w:tc>
          <w:tcPr>
            <w:tcW w:w="637" w:type="dxa"/>
            <w:noWrap/>
            <w:hideMark/>
          </w:tcPr>
          <w:p w14:paraId="1385043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FE79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7FA2CF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4D1690D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46DF96" w14:textId="77777777" w:rsidR="00241DF0" w:rsidRPr="00241DF0" w:rsidRDefault="00241DF0">
            <w:r w:rsidRPr="00241DF0">
              <w:t>R5-247232</w:t>
            </w:r>
          </w:p>
        </w:tc>
        <w:tc>
          <w:tcPr>
            <w:tcW w:w="3119" w:type="dxa"/>
            <w:noWrap/>
            <w:hideMark/>
          </w:tcPr>
          <w:p w14:paraId="43FC2ECC" w14:textId="77777777" w:rsidR="00241DF0" w:rsidRPr="00241DF0" w:rsidRDefault="00241DF0">
            <w:r w:rsidRPr="00241DF0">
              <w:t>Addition of PICS for UTO-UCI</w:t>
            </w:r>
          </w:p>
        </w:tc>
        <w:tc>
          <w:tcPr>
            <w:tcW w:w="3049" w:type="dxa"/>
            <w:noWrap/>
            <w:hideMark/>
          </w:tcPr>
          <w:p w14:paraId="3C9C0F8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33B3AB7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C5D651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56BB8BF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3F622FA" w14:textId="77777777" w:rsidR="00241DF0" w:rsidRPr="00241DF0" w:rsidRDefault="00241DF0">
            <w:r w:rsidRPr="00241DF0">
              <w:t>NR_XR_enh_plus_CT1-UEConTest</w:t>
            </w:r>
          </w:p>
        </w:tc>
        <w:tc>
          <w:tcPr>
            <w:tcW w:w="680" w:type="dxa"/>
            <w:noWrap/>
            <w:hideMark/>
          </w:tcPr>
          <w:p w14:paraId="44A8C842" w14:textId="77777777" w:rsidR="00241DF0" w:rsidRPr="00241DF0" w:rsidRDefault="00241DF0">
            <w:r w:rsidRPr="00241DF0">
              <w:t>0747</w:t>
            </w:r>
          </w:p>
        </w:tc>
        <w:tc>
          <w:tcPr>
            <w:tcW w:w="637" w:type="dxa"/>
            <w:noWrap/>
            <w:hideMark/>
          </w:tcPr>
          <w:p w14:paraId="1A17542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C0373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642CC6" w14:textId="77777777" w:rsidR="00241DF0" w:rsidRPr="00241DF0" w:rsidRDefault="00241DF0">
            <w:r w:rsidRPr="00241DF0">
              <w:t>RP-242702</w:t>
            </w:r>
          </w:p>
        </w:tc>
      </w:tr>
      <w:tr w:rsidR="004F179A" w:rsidRPr="00241DF0" w14:paraId="4E76ADB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BEFA3E" w14:textId="77777777" w:rsidR="00241DF0" w:rsidRPr="00241DF0" w:rsidRDefault="00241DF0">
            <w:r w:rsidRPr="00241DF0">
              <w:t>R5-247236</w:t>
            </w:r>
          </w:p>
        </w:tc>
        <w:tc>
          <w:tcPr>
            <w:tcW w:w="3119" w:type="dxa"/>
            <w:noWrap/>
            <w:hideMark/>
          </w:tcPr>
          <w:p w14:paraId="3A930593" w14:textId="77777777" w:rsidR="00241DF0" w:rsidRPr="00241DF0" w:rsidRDefault="00241DF0">
            <w:r w:rsidRPr="00241DF0">
              <w:t>Addition of PICS for CSI reporting</w:t>
            </w:r>
          </w:p>
        </w:tc>
        <w:tc>
          <w:tcPr>
            <w:tcW w:w="3049" w:type="dxa"/>
            <w:noWrap/>
            <w:hideMark/>
          </w:tcPr>
          <w:p w14:paraId="3549A55B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0DB243F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E511DA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0EA8C8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11CB5BD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574BFB9" w14:textId="77777777" w:rsidR="00241DF0" w:rsidRPr="00241DF0" w:rsidRDefault="00241DF0">
            <w:r w:rsidRPr="00241DF0">
              <w:t>0748</w:t>
            </w:r>
          </w:p>
        </w:tc>
        <w:tc>
          <w:tcPr>
            <w:tcW w:w="637" w:type="dxa"/>
            <w:noWrap/>
            <w:hideMark/>
          </w:tcPr>
          <w:p w14:paraId="3AEBC83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6BCB2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C5E7335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5A33FF0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F43BBF" w14:textId="77777777" w:rsidR="00241DF0" w:rsidRPr="00241DF0" w:rsidRDefault="00241DF0">
            <w:r w:rsidRPr="00241DF0">
              <w:t>R5-247238</w:t>
            </w:r>
          </w:p>
        </w:tc>
        <w:tc>
          <w:tcPr>
            <w:tcW w:w="3119" w:type="dxa"/>
            <w:noWrap/>
            <w:hideMark/>
          </w:tcPr>
          <w:p w14:paraId="69A4F38A" w14:textId="77777777" w:rsidR="00241DF0" w:rsidRPr="00241DF0" w:rsidRDefault="00241DF0">
            <w:r w:rsidRPr="00241DF0">
              <w:t>New testcase 7.1.1.1.27 Random access procedure / eRedCap UE / SI request</w:t>
            </w:r>
          </w:p>
        </w:tc>
        <w:tc>
          <w:tcPr>
            <w:tcW w:w="3049" w:type="dxa"/>
            <w:noWrap/>
            <w:hideMark/>
          </w:tcPr>
          <w:p w14:paraId="781FD736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368444D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B51E17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F42971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8AC6FC2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2A4823BE" w14:textId="77777777" w:rsidR="00241DF0" w:rsidRPr="00241DF0" w:rsidRDefault="00241DF0">
            <w:r w:rsidRPr="00241DF0">
              <w:t>4785</w:t>
            </w:r>
          </w:p>
        </w:tc>
        <w:tc>
          <w:tcPr>
            <w:tcW w:w="637" w:type="dxa"/>
            <w:noWrap/>
            <w:hideMark/>
          </w:tcPr>
          <w:p w14:paraId="2C9007B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C83D8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1D7590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26CE6ED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CBE16D" w14:textId="77777777" w:rsidR="00241DF0" w:rsidRPr="00241DF0" w:rsidRDefault="00241DF0">
            <w:r w:rsidRPr="00241DF0">
              <w:t>R5-247239</w:t>
            </w:r>
          </w:p>
        </w:tc>
        <w:tc>
          <w:tcPr>
            <w:tcW w:w="3119" w:type="dxa"/>
            <w:noWrap/>
            <w:hideMark/>
          </w:tcPr>
          <w:p w14:paraId="0393CE52" w14:textId="77777777" w:rsidR="00241DF0" w:rsidRPr="00241DF0" w:rsidRDefault="00241DF0">
            <w:r w:rsidRPr="00241DF0">
              <w:t>Modification of Half-duplex FDD PICS.</w:t>
            </w:r>
          </w:p>
        </w:tc>
        <w:tc>
          <w:tcPr>
            <w:tcW w:w="3049" w:type="dxa"/>
            <w:noWrap/>
            <w:hideMark/>
          </w:tcPr>
          <w:p w14:paraId="585ECA59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6DA733C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7B0861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4FD410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2B4E145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7032D63A" w14:textId="77777777" w:rsidR="00241DF0" w:rsidRPr="00241DF0" w:rsidRDefault="00241DF0">
            <w:r w:rsidRPr="00241DF0">
              <w:t>0749</w:t>
            </w:r>
          </w:p>
        </w:tc>
        <w:tc>
          <w:tcPr>
            <w:tcW w:w="637" w:type="dxa"/>
            <w:noWrap/>
            <w:hideMark/>
          </w:tcPr>
          <w:p w14:paraId="695157D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A301A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883793A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6E7FE1C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7E7CCD" w14:textId="77777777" w:rsidR="00241DF0" w:rsidRPr="00241DF0" w:rsidRDefault="00241DF0">
            <w:r w:rsidRPr="00241DF0">
              <w:t>R5-247243</w:t>
            </w:r>
          </w:p>
        </w:tc>
        <w:tc>
          <w:tcPr>
            <w:tcW w:w="3119" w:type="dxa"/>
            <w:noWrap/>
            <w:hideMark/>
          </w:tcPr>
          <w:p w14:paraId="0786B0BF" w14:textId="77777777" w:rsidR="00241DF0" w:rsidRPr="00241DF0" w:rsidRDefault="00241DF0">
            <w:r w:rsidRPr="00241DF0">
              <w:t>Correction to Rel-18 SENSE test case 22.2.16</w:t>
            </w:r>
          </w:p>
        </w:tc>
        <w:tc>
          <w:tcPr>
            <w:tcW w:w="3049" w:type="dxa"/>
            <w:noWrap/>
            <w:hideMark/>
          </w:tcPr>
          <w:p w14:paraId="553754EB" w14:textId="77777777" w:rsidR="00241DF0" w:rsidRPr="00241DF0" w:rsidRDefault="00241DF0">
            <w:r w:rsidRPr="00241DF0">
              <w:t>Keysight Technologies UK</w:t>
            </w:r>
          </w:p>
        </w:tc>
        <w:tc>
          <w:tcPr>
            <w:tcW w:w="920" w:type="dxa"/>
            <w:noWrap/>
            <w:hideMark/>
          </w:tcPr>
          <w:p w14:paraId="3F7CB2C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E3900E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0E1A240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BE6050E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625CA700" w14:textId="77777777" w:rsidR="00241DF0" w:rsidRPr="00241DF0" w:rsidRDefault="00241DF0">
            <w:r w:rsidRPr="00241DF0">
              <w:t>5392</w:t>
            </w:r>
          </w:p>
        </w:tc>
        <w:tc>
          <w:tcPr>
            <w:tcW w:w="637" w:type="dxa"/>
            <w:noWrap/>
            <w:hideMark/>
          </w:tcPr>
          <w:p w14:paraId="177F9EB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F7B12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A5448F6" w14:textId="77777777" w:rsidR="00241DF0" w:rsidRPr="00241DF0" w:rsidRDefault="00241DF0">
            <w:r w:rsidRPr="00241DF0">
              <w:t>RP-242748</w:t>
            </w:r>
          </w:p>
        </w:tc>
      </w:tr>
      <w:tr w:rsidR="004F179A" w:rsidRPr="00241DF0" w14:paraId="776FBA1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B048187" w14:textId="77777777" w:rsidR="00241DF0" w:rsidRPr="00241DF0" w:rsidRDefault="00241DF0">
            <w:r w:rsidRPr="00241DF0">
              <w:t>R5-247245</w:t>
            </w:r>
          </w:p>
        </w:tc>
        <w:tc>
          <w:tcPr>
            <w:tcW w:w="3119" w:type="dxa"/>
            <w:noWrap/>
            <w:hideMark/>
          </w:tcPr>
          <w:p w14:paraId="36E9FEC5" w14:textId="77777777" w:rsidR="00241DF0" w:rsidRPr="00241DF0" w:rsidRDefault="00241DF0">
            <w:r w:rsidRPr="00241DF0">
              <w:t>Addition of PC2 for n14 into 6.2.1 MOP TC</w:t>
            </w:r>
          </w:p>
        </w:tc>
        <w:tc>
          <w:tcPr>
            <w:tcW w:w="3049" w:type="dxa"/>
            <w:noWrap/>
            <w:hideMark/>
          </w:tcPr>
          <w:p w14:paraId="49DFA687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66F569A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E3CF23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18E61E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E4DF1CC" w14:textId="77777777" w:rsidR="00241DF0" w:rsidRPr="00241DF0" w:rsidRDefault="00241DF0">
            <w:r w:rsidRPr="00241DF0">
              <w:t>HPUE_NR_FR1_FDD_R18-UEConTest</w:t>
            </w:r>
          </w:p>
        </w:tc>
        <w:tc>
          <w:tcPr>
            <w:tcW w:w="680" w:type="dxa"/>
            <w:noWrap/>
            <w:hideMark/>
          </w:tcPr>
          <w:p w14:paraId="2F41D8A8" w14:textId="77777777" w:rsidR="00241DF0" w:rsidRPr="00241DF0" w:rsidRDefault="00241DF0">
            <w:r w:rsidRPr="00241DF0">
              <w:t>3114</w:t>
            </w:r>
          </w:p>
        </w:tc>
        <w:tc>
          <w:tcPr>
            <w:tcW w:w="637" w:type="dxa"/>
            <w:noWrap/>
            <w:hideMark/>
          </w:tcPr>
          <w:p w14:paraId="0C216BB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92D23C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3C2E8F4" w14:textId="77777777" w:rsidR="00241DF0" w:rsidRPr="00241DF0" w:rsidRDefault="00241DF0">
            <w:r w:rsidRPr="00241DF0">
              <w:t>RP-242692</w:t>
            </w:r>
          </w:p>
        </w:tc>
      </w:tr>
      <w:tr w:rsidR="004F179A" w:rsidRPr="00241DF0" w14:paraId="4689487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441D2B" w14:textId="77777777" w:rsidR="00241DF0" w:rsidRPr="00241DF0" w:rsidRDefault="00241DF0">
            <w:r w:rsidRPr="00241DF0">
              <w:t>R5-247246</w:t>
            </w:r>
          </w:p>
        </w:tc>
        <w:tc>
          <w:tcPr>
            <w:tcW w:w="3119" w:type="dxa"/>
            <w:noWrap/>
            <w:hideMark/>
          </w:tcPr>
          <w:p w14:paraId="141FAF4C" w14:textId="77777777" w:rsidR="00241DF0" w:rsidRPr="00241DF0" w:rsidRDefault="00241DF0">
            <w:r w:rsidRPr="00241DF0">
              <w:t>Addition of RF baseline implementation capability of PC2 config n14</w:t>
            </w:r>
          </w:p>
        </w:tc>
        <w:tc>
          <w:tcPr>
            <w:tcW w:w="3049" w:type="dxa"/>
            <w:noWrap/>
            <w:hideMark/>
          </w:tcPr>
          <w:p w14:paraId="1E94C4B0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5EEAF60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6ECACA6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70A85B2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BDFB4E" w14:textId="77777777" w:rsidR="00241DF0" w:rsidRPr="00241DF0" w:rsidRDefault="00241DF0">
            <w:r w:rsidRPr="00241DF0">
              <w:t>HPUE_NR_FR1_FDD_R18-UEConTest</w:t>
            </w:r>
          </w:p>
        </w:tc>
        <w:tc>
          <w:tcPr>
            <w:tcW w:w="680" w:type="dxa"/>
            <w:noWrap/>
            <w:hideMark/>
          </w:tcPr>
          <w:p w14:paraId="645E96DB" w14:textId="77777777" w:rsidR="00241DF0" w:rsidRPr="00241DF0" w:rsidRDefault="00241DF0">
            <w:r w:rsidRPr="00241DF0">
              <w:t>0750</w:t>
            </w:r>
          </w:p>
        </w:tc>
        <w:tc>
          <w:tcPr>
            <w:tcW w:w="637" w:type="dxa"/>
            <w:noWrap/>
            <w:hideMark/>
          </w:tcPr>
          <w:p w14:paraId="1BCE404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283B8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41849D" w14:textId="77777777" w:rsidR="00241DF0" w:rsidRPr="00241DF0" w:rsidRDefault="00241DF0">
            <w:r w:rsidRPr="00241DF0">
              <w:t>RP-242692</w:t>
            </w:r>
          </w:p>
        </w:tc>
      </w:tr>
      <w:tr w:rsidR="004F179A" w:rsidRPr="00241DF0" w14:paraId="0CE59E5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ACBC84" w14:textId="77777777" w:rsidR="00241DF0" w:rsidRPr="00241DF0" w:rsidRDefault="00241DF0">
            <w:r w:rsidRPr="00241DF0">
              <w:t>R5-247247</w:t>
            </w:r>
          </w:p>
        </w:tc>
        <w:tc>
          <w:tcPr>
            <w:tcW w:w="3119" w:type="dxa"/>
            <w:noWrap/>
            <w:hideMark/>
          </w:tcPr>
          <w:p w14:paraId="4CC8E6E6" w14:textId="77777777" w:rsidR="00241DF0" w:rsidRPr="00241DF0" w:rsidRDefault="00241DF0">
            <w:r w:rsidRPr="00241DF0">
              <w:t>Introduction of test channel bandwidths and test frequencies for band n8, n39, n98 and n109</w:t>
            </w:r>
          </w:p>
        </w:tc>
        <w:tc>
          <w:tcPr>
            <w:tcW w:w="3049" w:type="dxa"/>
            <w:noWrap/>
            <w:hideMark/>
          </w:tcPr>
          <w:p w14:paraId="524EE251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6D1DB87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3B228C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FA923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6B0EEE0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1CC8D7A0" w14:textId="77777777" w:rsidR="00241DF0" w:rsidRPr="00241DF0" w:rsidRDefault="00241DF0">
            <w:r w:rsidRPr="00241DF0">
              <w:t>3397</w:t>
            </w:r>
          </w:p>
        </w:tc>
        <w:tc>
          <w:tcPr>
            <w:tcW w:w="637" w:type="dxa"/>
            <w:noWrap/>
            <w:hideMark/>
          </w:tcPr>
          <w:p w14:paraId="6004DD3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5A70A0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397FB8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3EED121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F964E6" w14:textId="77777777" w:rsidR="00241DF0" w:rsidRPr="00241DF0" w:rsidRDefault="00241DF0">
            <w:r w:rsidRPr="00241DF0">
              <w:t>R5-247248</w:t>
            </w:r>
          </w:p>
        </w:tc>
        <w:tc>
          <w:tcPr>
            <w:tcW w:w="3119" w:type="dxa"/>
            <w:noWrap/>
            <w:hideMark/>
          </w:tcPr>
          <w:p w14:paraId="7DA0A2D8" w14:textId="77777777" w:rsidR="00241DF0" w:rsidRPr="00241DF0" w:rsidRDefault="00241DF0">
            <w:r w:rsidRPr="00241DF0">
              <w:t>Introduction of test channel bandwidths and test frequencies for Demodulation test cases for band n109</w:t>
            </w:r>
          </w:p>
        </w:tc>
        <w:tc>
          <w:tcPr>
            <w:tcW w:w="3049" w:type="dxa"/>
            <w:noWrap/>
            <w:hideMark/>
          </w:tcPr>
          <w:p w14:paraId="169429C3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48CA5E9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9C5CB1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79CB9D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292F24F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A667BD0" w14:textId="77777777" w:rsidR="00241DF0" w:rsidRPr="00241DF0" w:rsidRDefault="00241DF0">
            <w:r w:rsidRPr="00241DF0">
              <w:t>3398</w:t>
            </w:r>
          </w:p>
        </w:tc>
        <w:tc>
          <w:tcPr>
            <w:tcW w:w="637" w:type="dxa"/>
            <w:noWrap/>
            <w:hideMark/>
          </w:tcPr>
          <w:p w14:paraId="48A8E6D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2AC2E0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26F9D29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29649A5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DB3733" w14:textId="77777777" w:rsidR="00241DF0" w:rsidRPr="00241DF0" w:rsidRDefault="00241DF0">
            <w:r w:rsidRPr="00241DF0">
              <w:lastRenderedPageBreak/>
              <w:t>R5-247253</w:t>
            </w:r>
          </w:p>
        </w:tc>
        <w:tc>
          <w:tcPr>
            <w:tcW w:w="3119" w:type="dxa"/>
            <w:noWrap/>
            <w:hideMark/>
          </w:tcPr>
          <w:p w14:paraId="1FE16045" w14:textId="77777777" w:rsidR="00241DF0" w:rsidRPr="00241DF0" w:rsidRDefault="00241DF0">
            <w:r w:rsidRPr="00241DF0">
              <w:t>Introduction of band n254 for physical layer baseline implementation capabilities</w:t>
            </w:r>
          </w:p>
        </w:tc>
        <w:tc>
          <w:tcPr>
            <w:tcW w:w="3049" w:type="dxa"/>
            <w:noWrap/>
            <w:hideMark/>
          </w:tcPr>
          <w:p w14:paraId="2436E825" w14:textId="77777777" w:rsidR="00241DF0" w:rsidRPr="00241DF0" w:rsidRDefault="00241DF0">
            <w:r w:rsidRPr="00241DF0">
              <w:t>China Telecom, Apple</w:t>
            </w:r>
          </w:p>
        </w:tc>
        <w:tc>
          <w:tcPr>
            <w:tcW w:w="920" w:type="dxa"/>
            <w:noWrap/>
            <w:hideMark/>
          </w:tcPr>
          <w:p w14:paraId="5D8361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4CCB60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6122CEA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F5FDAE1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6B5CB244" w14:textId="77777777" w:rsidR="00241DF0" w:rsidRPr="00241DF0" w:rsidRDefault="00241DF0">
            <w:r w:rsidRPr="00241DF0">
              <w:t>0752</w:t>
            </w:r>
          </w:p>
        </w:tc>
        <w:tc>
          <w:tcPr>
            <w:tcW w:w="637" w:type="dxa"/>
            <w:noWrap/>
            <w:hideMark/>
          </w:tcPr>
          <w:p w14:paraId="5E2FD44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BF0D36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EB2E87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6D6C42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3816594" w14:textId="77777777" w:rsidR="00241DF0" w:rsidRPr="00241DF0" w:rsidRDefault="00241DF0">
            <w:r w:rsidRPr="00241DF0">
              <w:t>R5-247255</w:t>
            </w:r>
          </w:p>
        </w:tc>
        <w:tc>
          <w:tcPr>
            <w:tcW w:w="3119" w:type="dxa"/>
            <w:noWrap/>
            <w:hideMark/>
          </w:tcPr>
          <w:p w14:paraId="6622A92B" w14:textId="77777777" w:rsidR="00241DF0" w:rsidRPr="00241DF0" w:rsidRDefault="00241DF0">
            <w:r w:rsidRPr="00241DF0">
              <w:t>Adding additional spurious emissions test configuration table and message contents for band n54</w:t>
            </w:r>
          </w:p>
        </w:tc>
        <w:tc>
          <w:tcPr>
            <w:tcW w:w="3049" w:type="dxa"/>
            <w:noWrap/>
            <w:hideMark/>
          </w:tcPr>
          <w:p w14:paraId="5AC0BE9F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0E66143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D22D9C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D095F9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BA4010A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4DC89B6C" w14:textId="77777777" w:rsidR="00241DF0" w:rsidRPr="00241DF0" w:rsidRDefault="00241DF0">
            <w:r w:rsidRPr="00241DF0">
              <w:t>3116</w:t>
            </w:r>
          </w:p>
        </w:tc>
        <w:tc>
          <w:tcPr>
            <w:tcW w:w="637" w:type="dxa"/>
            <w:noWrap/>
            <w:hideMark/>
          </w:tcPr>
          <w:p w14:paraId="23FF605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1ED45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C53AC5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03FCADB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3765CC" w14:textId="77777777" w:rsidR="00241DF0" w:rsidRPr="00241DF0" w:rsidRDefault="00241DF0">
            <w:r w:rsidRPr="00241DF0">
              <w:t>R5-247256</w:t>
            </w:r>
          </w:p>
        </w:tc>
        <w:tc>
          <w:tcPr>
            <w:tcW w:w="3119" w:type="dxa"/>
            <w:noWrap/>
            <w:hideMark/>
          </w:tcPr>
          <w:p w14:paraId="01493262" w14:textId="77777777" w:rsidR="00241DF0" w:rsidRPr="00241DF0" w:rsidRDefault="00241DF0">
            <w:r w:rsidRPr="00241DF0">
              <w:t>Adding transmitter requirements for band n98</w:t>
            </w:r>
          </w:p>
        </w:tc>
        <w:tc>
          <w:tcPr>
            <w:tcW w:w="3049" w:type="dxa"/>
            <w:noWrap/>
            <w:hideMark/>
          </w:tcPr>
          <w:p w14:paraId="701E8309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64424DE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B37FB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7387A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CB80954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B4AA7F0" w14:textId="77777777" w:rsidR="00241DF0" w:rsidRPr="00241DF0" w:rsidRDefault="00241DF0">
            <w:r w:rsidRPr="00241DF0">
              <w:t>3117</w:t>
            </w:r>
          </w:p>
        </w:tc>
        <w:tc>
          <w:tcPr>
            <w:tcW w:w="637" w:type="dxa"/>
            <w:noWrap/>
            <w:hideMark/>
          </w:tcPr>
          <w:p w14:paraId="7A19ACE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0A15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F9AA08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4CC9419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A0A018" w14:textId="77777777" w:rsidR="00241DF0" w:rsidRPr="00241DF0" w:rsidRDefault="00241DF0">
            <w:r w:rsidRPr="00241DF0">
              <w:t>R5-247257</w:t>
            </w:r>
          </w:p>
        </w:tc>
        <w:tc>
          <w:tcPr>
            <w:tcW w:w="3119" w:type="dxa"/>
            <w:noWrap/>
            <w:hideMark/>
          </w:tcPr>
          <w:p w14:paraId="202A7A0F" w14:textId="77777777" w:rsidR="00241DF0" w:rsidRPr="00241DF0" w:rsidRDefault="00241DF0">
            <w:r w:rsidRPr="00241DF0">
              <w:t>Adding transmitter requirements for band n109</w:t>
            </w:r>
          </w:p>
        </w:tc>
        <w:tc>
          <w:tcPr>
            <w:tcW w:w="3049" w:type="dxa"/>
            <w:noWrap/>
            <w:hideMark/>
          </w:tcPr>
          <w:p w14:paraId="189953EA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0DFA64C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9F930F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7D92CB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194EA93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8F80CE6" w14:textId="77777777" w:rsidR="00241DF0" w:rsidRPr="00241DF0" w:rsidRDefault="00241DF0">
            <w:r w:rsidRPr="00241DF0">
              <w:t>3118</w:t>
            </w:r>
          </w:p>
        </w:tc>
        <w:tc>
          <w:tcPr>
            <w:tcW w:w="637" w:type="dxa"/>
            <w:noWrap/>
            <w:hideMark/>
          </w:tcPr>
          <w:p w14:paraId="5F13CB5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6D99B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AE9650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4FDBC28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E554F4" w14:textId="77777777" w:rsidR="00241DF0" w:rsidRPr="00241DF0" w:rsidRDefault="00241DF0">
            <w:r w:rsidRPr="00241DF0">
              <w:t>R5-247258</w:t>
            </w:r>
          </w:p>
        </w:tc>
        <w:tc>
          <w:tcPr>
            <w:tcW w:w="3119" w:type="dxa"/>
            <w:noWrap/>
            <w:hideMark/>
          </w:tcPr>
          <w:p w14:paraId="7BF90973" w14:textId="77777777" w:rsidR="00241DF0" w:rsidRPr="00241DF0" w:rsidRDefault="00241DF0">
            <w:r w:rsidRPr="00241DF0">
              <w:t>Adding receiver requirements for new CBW for band n8</w:t>
            </w:r>
          </w:p>
        </w:tc>
        <w:tc>
          <w:tcPr>
            <w:tcW w:w="3049" w:type="dxa"/>
            <w:noWrap/>
            <w:hideMark/>
          </w:tcPr>
          <w:p w14:paraId="1BEC87CD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421E2EB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AF3C79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53D289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64B64A0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5602F4E" w14:textId="77777777" w:rsidR="00241DF0" w:rsidRPr="00241DF0" w:rsidRDefault="00241DF0">
            <w:r w:rsidRPr="00241DF0">
              <w:t>3119</w:t>
            </w:r>
          </w:p>
        </w:tc>
        <w:tc>
          <w:tcPr>
            <w:tcW w:w="637" w:type="dxa"/>
            <w:noWrap/>
            <w:hideMark/>
          </w:tcPr>
          <w:p w14:paraId="0603B3B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712D21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12AF4D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2C2487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CC1F581" w14:textId="77777777" w:rsidR="00241DF0" w:rsidRPr="00241DF0" w:rsidRDefault="00241DF0">
            <w:r w:rsidRPr="00241DF0">
              <w:t>R5-247259</w:t>
            </w:r>
          </w:p>
        </w:tc>
        <w:tc>
          <w:tcPr>
            <w:tcW w:w="3119" w:type="dxa"/>
            <w:noWrap/>
            <w:hideMark/>
          </w:tcPr>
          <w:p w14:paraId="77F42E80" w14:textId="77777777" w:rsidR="00241DF0" w:rsidRPr="00241DF0" w:rsidRDefault="00241DF0">
            <w:r w:rsidRPr="00241DF0">
              <w:t>Adding receiver requirements for new CBW for band n39</w:t>
            </w:r>
          </w:p>
        </w:tc>
        <w:tc>
          <w:tcPr>
            <w:tcW w:w="3049" w:type="dxa"/>
            <w:noWrap/>
            <w:hideMark/>
          </w:tcPr>
          <w:p w14:paraId="6DA8E021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70E2EA6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C474184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4A9458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CDD77C7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6748F36B" w14:textId="77777777" w:rsidR="00241DF0" w:rsidRPr="00241DF0" w:rsidRDefault="00241DF0">
            <w:r w:rsidRPr="00241DF0">
              <w:t>3120</w:t>
            </w:r>
          </w:p>
        </w:tc>
        <w:tc>
          <w:tcPr>
            <w:tcW w:w="637" w:type="dxa"/>
            <w:noWrap/>
            <w:hideMark/>
          </w:tcPr>
          <w:p w14:paraId="74AF3FD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2FF6A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15B099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769B910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7C4506" w14:textId="77777777" w:rsidR="00241DF0" w:rsidRPr="00241DF0" w:rsidRDefault="00241DF0">
            <w:r w:rsidRPr="00241DF0">
              <w:t>R5-247261</w:t>
            </w:r>
          </w:p>
        </w:tc>
        <w:tc>
          <w:tcPr>
            <w:tcW w:w="3119" w:type="dxa"/>
            <w:noWrap/>
            <w:hideMark/>
          </w:tcPr>
          <w:p w14:paraId="0A70C06D" w14:textId="77777777" w:rsidR="00241DF0" w:rsidRPr="00241DF0" w:rsidRDefault="00241DF0">
            <w:r w:rsidRPr="00241DF0">
              <w:t>Adding downlink singals levels and interference signals for new CBW 35MHz</w:t>
            </w:r>
          </w:p>
        </w:tc>
        <w:tc>
          <w:tcPr>
            <w:tcW w:w="3049" w:type="dxa"/>
            <w:noWrap/>
            <w:hideMark/>
          </w:tcPr>
          <w:p w14:paraId="2292CB23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697D9EA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3C8EA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539DE5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81437A7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6AA7DF67" w14:textId="77777777" w:rsidR="00241DF0" w:rsidRPr="00241DF0" w:rsidRDefault="00241DF0">
            <w:r w:rsidRPr="00241DF0">
              <w:t>3122</w:t>
            </w:r>
          </w:p>
        </w:tc>
        <w:tc>
          <w:tcPr>
            <w:tcW w:w="637" w:type="dxa"/>
            <w:noWrap/>
            <w:hideMark/>
          </w:tcPr>
          <w:p w14:paraId="4532552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6FA624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985FAF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5FD4DA7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173B7E" w14:textId="77777777" w:rsidR="00241DF0" w:rsidRPr="00241DF0" w:rsidRDefault="00241DF0">
            <w:r w:rsidRPr="00241DF0">
              <w:t>R5-247263</w:t>
            </w:r>
          </w:p>
        </w:tc>
        <w:tc>
          <w:tcPr>
            <w:tcW w:w="3119" w:type="dxa"/>
            <w:noWrap/>
            <w:hideMark/>
          </w:tcPr>
          <w:p w14:paraId="1B522020" w14:textId="77777777" w:rsidR="00241DF0" w:rsidRPr="00241DF0" w:rsidRDefault="00241DF0">
            <w:r w:rsidRPr="00241DF0">
              <w:t>Adding receiver requirements for band n254</w:t>
            </w:r>
          </w:p>
        </w:tc>
        <w:tc>
          <w:tcPr>
            <w:tcW w:w="3049" w:type="dxa"/>
            <w:noWrap/>
            <w:hideMark/>
          </w:tcPr>
          <w:p w14:paraId="38A72CD0" w14:textId="77777777" w:rsidR="00241DF0" w:rsidRPr="00241DF0" w:rsidRDefault="00241DF0">
            <w:r w:rsidRPr="00241DF0">
              <w:t>China Telecom, Apple</w:t>
            </w:r>
          </w:p>
        </w:tc>
        <w:tc>
          <w:tcPr>
            <w:tcW w:w="920" w:type="dxa"/>
            <w:noWrap/>
            <w:hideMark/>
          </w:tcPr>
          <w:p w14:paraId="37B87C3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B8228EA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0B68782C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41D6D752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6A0F4C7D" w14:textId="77777777" w:rsidR="00241DF0" w:rsidRPr="00241DF0" w:rsidRDefault="00241DF0">
            <w:r w:rsidRPr="00241DF0">
              <w:t>0085</w:t>
            </w:r>
          </w:p>
        </w:tc>
        <w:tc>
          <w:tcPr>
            <w:tcW w:w="637" w:type="dxa"/>
            <w:noWrap/>
            <w:hideMark/>
          </w:tcPr>
          <w:p w14:paraId="67F6403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D0B1C0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403241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5142541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CE659F" w14:textId="77777777" w:rsidR="00241DF0" w:rsidRPr="00241DF0" w:rsidRDefault="00241DF0">
            <w:r w:rsidRPr="00241DF0">
              <w:t>R5-247264</w:t>
            </w:r>
          </w:p>
        </w:tc>
        <w:tc>
          <w:tcPr>
            <w:tcW w:w="3119" w:type="dxa"/>
            <w:noWrap/>
            <w:hideMark/>
          </w:tcPr>
          <w:p w14:paraId="201D3C70" w14:textId="77777777" w:rsidR="00241DF0" w:rsidRPr="00241DF0" w:rsidRDefault="00241DF0">
            <w:r w:rsidRPr="00241DF0">
              <w:t>Introduction of band n254 to NR band group for FR1</w:t>
            </w:r>
          </w:p>
        </w:tc>
        <w:tc>
          <w:tcPr>
            <w:tcW w:w="3049" w:type="dxa"/>
            <w:noWrap/>
            <w:hideMark/>
          </w:tcPr>
          <w:p w14:paraId="1CA44698" w14:textId="77777777" w:rsidR="00241DF0" w:rsidRPr="00241DF0" w:rsidRDefault="00241DF0">
            <w:r w:rsidRPr="00241DF0">
              <w:t>China Telecom, Apple</w:t>
            </w:r>
          </w:p>
        </w:tc>
        <w:tc>
          <w:tcPr>
            <w:tcW w:w="920" w:type="dxa"/>
            <w:noWrap/>
            <w:hideMark/>
          </w:tcPr>
          <w:p w14:paraId="6B1EE0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A8A743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C9A1F0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FA430D8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68F2B33F" w14:textId="77777777" w:rsidR="00241DF0" w:rsidRPr="00241DF0" w:rsidRDefault="00241DF0">
            <w:r w:rsidRPr="00241DF0">
              <w:t>3598</w:t>
            </w:r>
          </w:p>
        </w:tc>
        <w:tc>
          <w:tcPr>
            <w:tcW w:w="637" w:type="dxa"/>
            <w:noWrap/>
            <w:hideMark/>
          </w:tcPr>
          <w:p w14:paraId="41D35D7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4B669F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0AFABF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3A4820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89FF27B" w14:textId="77777777" w:rsidR="00241DF0" w:rsidRPr="00241DF0" w:rsidRDefault="00241DF0">
            <w:r w:rsidRPr="00241DF0">
              <w:t>R5-247265</w:t>
            </w:r>
          </w:p>
        </w:tc>
        <w:tc>
          <w:tcPr>
            <w:tcW w:w="3119" w:type="dxa"/>
            <w:noWrap/>
            <w:hideMark/>
          </w:tcPr>
          <w:p w14:paraId="2B263E83" w14:textId="77777777" w:rsidR="00241DF0" w:rsidRPr="00241DF0" w:rsidRDefault="00241DF0">
            <w:r w:rsidRPr="00241DF0">
              <w:t>Update TP analysis for new CBW 35MHz for band n39 for NS_50</w:t>
            </w:r>
          </w:p>
        </w:tc>
        <w:tc>
          <w:tcPr>
            <w:tcW w:w="3049" w:type="dxa"/>
            <w:noWrap/>
            <w:hideMark/>
          </w:tcPr>
          <w:p w14:paraId="7538FBBB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0470231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CFE9F63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2F35931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55902C5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32CC0D7E" w14:textId="77777777" w:rsidR="00241DF0" w:rsidRPr="00241DF0" w:rsidRDefault="00241DF0">
            <w:r w:rsidRPr="00241DF0">
              <w:t>0960</w:t>
            </w:r>
          </w:p>
        </w:tc>
        <w:tc>
          <w:tcPr>
            <w:tcW w:w="637" w:type="dxa"/>
            <w:noWrap/>
            <w:hideMark/>
          </w:tcPr>
          <w:p w14:paraId="592E710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5B282E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C552A65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4826846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244C29" w14:textId="77777777" w:rsidR="00241DF0" w:rsidRPr="00241DF0" w:rsidRDefault="00241DF0">
            <w:r w:rsidRPr="00241DF0">
              <w:t>R5-247266</w:t>
            </w:r>
          </w:p>
        </w:tc>
        <w:tc>
          <w:tcPr>
            <w:tcW w:w="3119" w:type="dxa"/>
            <w:noWrap/>
            <w:hideMark/>
          </w:tcPr>
          <w:p w14:paraId="178AAAD9" w14:textId="77777777" w:rsidR="00241DF0" w:rsidRPr="00241DF0" w:rsidRDefault="00241DF0">
            <w:r w:rsidRPr="00241DF0">
              <w:t>Update TP analysis for NS_18</w:t>
            </w:r>
          </w:p>
        </w:tc>
        <w:tc>
          <w:tcPr>
            <w:tcW w:w="3049" w:type="dxa"/>
            <w:noWrap/>
            <w:hideMark/>
          </w:tcPr>
          <w:p w14:paraId="3DC8F450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09EBC6E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3B24AD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38FACBA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8629D9C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4A450D0A" w14:textId="77777777" w:rsidR="00241DF0" w:rsidRPr="00241DF0" w:rsidRDefault="00241DF0">
            <w:r w:rsidRPr="00241DF0">
              <w:t>0961</w:t>
            </w:r>
          </w:p>
        </w:tc>
        <w:tc>
          <w:tcPr>
            <w:tcW w:w="637" w:type="dxa"/>
            <w:noWrap/>
            <w:hideMark/>
          </w:tcPr>
          <w:p w14:paraId="5612084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CD48F3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18721BF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022920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B1A84E" w14:textId="77777777" w:rsidR="00241DF0" w:rsidRPr="00241DF0" w:rsidRDefault="00241DF0">
            <w:r w:rsidRPr="00241DF0">
              <w:lastRenderedPageBreak/>
              <w:t>R5-247284</w:t>
            </w:r>
          </w:p>
        </w:tc>
        <w:tc>
          <w:tcPr>
            <w:tcW w:w="3119" w:type="dxa"/>
            <w:noWrap/>
            <w:hideMark/>
          </w:tcPr>
          <w:p w14:paraId="22925FC0" w14:textId="77777777" w:rsidR="00241DF0" w:rsidRPr="00241DF0" w:rsidRDefault="00241DF0">
            <w:r w:rsidRPr="00241DF0">
              <w:t>Addition of new test cases for SSB based L1-RSRP measurement for Satellite Access</w:t>
            </w:r>
          </w:p>
        </w:tc>
        <w:tc>
          <w:tcPr>
            <w:tcW w:w="3049" w:type="dxa"/>
            <w:noWrap/>
            <w:hideMark/>
          </w:tcPr>
          <w:p w14:paraId="6470110E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A1791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52670C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EC1768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EEC2893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4DD76F5" w14:textId="77777777" w:rsidR="00241DF0" w:rsidRPr="00241DF0" w:rsidRDefault="00241DF0">
            <w:r w:rsidRPr="00241DF0">
              <w:t>3599</w:t>
            </w:r>
          </w:p>
        </w:tc>
        <w:tc>
          <w:tcPr>
            <w:tcW w:w="637" w:type="dxa"/>
            <w:noWrap/>
            <w:hideMark/>
          </w:tcPr>
          <w:p w14:paraId="3F29498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DF6A68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600EEA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05F957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EDDBF47" w14:textId="77777777" w:rsidR="00241DF0" w:rsidRPr="00241DF0" w:rsidRDefault="00241DF0">
            <w:r w:rsidRPr="00241DF0">
              <w:t>R5-247285</w:t>
            </w:r>
          </w:p>
        </w:tc>
        <w:tc>
          <w:tcPr>
            <w:tcW w:w="3119" w:type="dxa"/>
            <w:noWrap/>
            <w:hideMark/>
          </w:tcPr>
          <w:p w14:paraId="1C000B92" w14:textId="77777777" w:rsidR="00241DF0" w:rsidRPr="00241DF0" w:rsidRDefault="00241DF0">
            <w:r w:rsidRPr="00241DF0">
              <w:t>Correction of applicability for RRM Redirection to UTRAN FDD/TDD test cases</w:t>
            </w:r>
          </w:p>
        </w:tc>
        <w:tc>
          <w:tcPr>
            <w:tcW w:w="3049" w:type="dxa"/>
            <w:noWrap/>
            <w:hideMark/>
          </w:tcPr>
          <w:p w14:paraId="48C8A57F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2AE6DD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B8C207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32F82FC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764CD534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7C9C20C6" w14:textId="77777777" w:rsidR="00241DF0" w:rsidRPr="00241DF0" w:rsidRDefault="00241DF0">
            <w:r w:rsidRPr="00241DF0">
              <w:t>1054</w:t>
            </w:r>
          </w:p>
        </w:tc>
        <w:tc>
          <w:tcPr>
            <w:tcW w:w="637" w:type="dxa"/>
            <w:noWrap/>
            <w:hideMark/>
          </w:tcPr>
          <w:p w14:paraId="0CA259E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606E4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746952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6ABB9C3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9D408E" w14:textId="77777777" w:rsidR="00241DF0" w:rsidRPr="00241DF0" w:rsidRDefault="00241DF0">
            <w:r w:rsidRPr="00241DF0">
              <w:t>R5-247286</w:t>
            </w:r>
          </w:p>
        </w:tc>
        <w:tc>
          <w:tcPr>
            <w:tcW w:w="3119" w:type="dxa"/>
            <w:noWrap/>
            <w:hideMark/>
          </w:tcPr>
          <w:p w14:paraId="30C256A3" w14:textId="77777777" w:rsidR="00241DF0" w:rsidRPr="00241DF0" w:rsidRDefault="00241DF0">
            <w:r w:rsidRPr="00241DF0">
              <w:t>Correction of applicability for Redirection to UTRAN FDD/TDD test cases</w:t>
            </w:r>
          </w:p>
        </w:tc>
        <w:tc>
          <w:tcPr>
            <w:tcW w:w="3049" w:type="dxa"/>
            <w:noWrap/>
            <w:hideMark/>
          </w:tcPr>
          <w:p w14:paraId="2A8276E5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05DF8E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6C9063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1BEC05A7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8A1897F" w14:textId="77777777" w:rsidR="00241DF0" w:rsidRPr="00241DF0" w:rsidRDefault="00241DF0">
            <w:r w:rsidRPr="00241DF0">
              <w:t>TEI9_Test</w:t>
            </w:r>
          </w:p>
        </w:tc>
        <w:tc>
          <w:tcPr>
            <w:tcW w:w="680" w:type="dxa"/>
            <w:noWrap/>
            <w:hideMark/>
          </w:tcPr>
          <w:p w14:paraId="78249EF5" w14:textId="77777777" w:rsidR="00241DF0" w:rsidRPr="00241DF0" w:rsidRDefault="00241DF0">
            <w:r w:rsidRPr="00241DF0">
              <w:t>3068</w:t>
            </w:r>
          </w:p>
        </w:tc>
        <w:tc>
          <w:tcPr>
            <w:tcW w:w="637" w:type="dxa"/>
            <w:noWrap/>
            <w:hideMark/>
          </w:tcPr>
          <w:p w14:paraId="2FF3045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8F9F6F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8328A8" w14:textId="77777777" w:rsidR="00241DF0" w:rsidRPr="00241DF0" w:rsidRDefault="00241DF0">
            <w:r w:rsidRPr="00241DF0">
              <w:t>RP-242727</w:t>
            </w:r>
          </w:p>
        </w:tc>
      </w:tr>
      <w:tr w:rsidR="004F179A" w:rsidRPr="00241DF0" w14:paraId="4ED88B0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647BAA" w14:textId="77777777" w:rsidR="00241DF0" w:rsidRPr="00241DF0" w:rsidRDefault="00241DF0">
            <w:r w:rsidRPr="00241DF0">
              <w:t>R5-247287</w:t>
            </w:r>
          </w:p>
        </w:tc>
        <w:tc>
          <w:tcPr>
            <w:tcW w:w="3119" w:type="dxa"/>
            <w:noWrap/>
            <w:hideMark/>
          </w:tcPr>
          <w:p w14:paraId="3BE8FD81" w14:textId="77777777" w:rsidR="00241DF0" w:rsidRPr="00241DF0" w:rsidRDefault="00241DF0">
            <w:r w:rsidRPr="00241DF0">
              <w:t>Corrections to IoT NTN DCQR test case 13.6.2.4</w:t>
            </w:r>
          </w:p>
        </w:tc>
        <w:tc>
          <w:tcPr>
            <w:tcW w:w="3049" w:type="dxa"/>
            <w:noWrap/>
            <w:hideMark/>
          </w:tcPr>
          <w:p w14:paraId="7452020C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E84A76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165CE7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6EF6DEF6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FD4636E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61F72157" w14:textId="77777777" w:rsidR="00241DF0" w:rsidRPr="00241DF0" w:rsidRDefault="00241DF0">
            <w:r w:rsidRPr="00241DF0">
              <w:t>3069</w:t>
            </w:r>
          </w:p>
        </w:tc>
        <w:tc>
          <w:tcPr>
            <w:tcW w:w="637" w:type="dxa"/>
            <w:noWrap/>
            <w:hideMark/>
          </w:tcPr>
          <w:p w14:paraId="60C6F12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1E4A3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132DFF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300F1BF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5B050D" w14:textId="77777777" w:rsidR="00241DF0" w:rsidRPr="00241DF0" w:rsidRDefault="00241DF0">
            <w:r w:rsidRPr="00241DF0">
              <w:t>R5-247288</w:t>
            </w:r>
          </w:p>
        </w:tc>
        <w:tc>
          <w:tcPr>
            <w:tcW w:w="3119" w:type="dxa"/>
            <w:noWrap/>
            <w:hideMark/>
          </w:tcPr>
          <w:p w14:paraId="12DDBEAF" w14:textId="77777777" w:rsidR="00241DF0" w:rsidRPr="00241DF0" w:rsidRDefault="00241DF0">
            <w:r w:rsidRPr="00241DF0">
              <w:t>Corrections to IoT NTN DCQR test cases in RRC Connected</w:t>
            </w:r>
          </w:p>
        </w:tc>
        <w:tc>
          <w:tcPr>
            <w:tcW w:w="3049" w:type="dxa"/>
            <w:noWrap/>
            <w:hideMark/>
          </w:tcPr>
          <w:p w14:paraId="5FE8F5D2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1D5ABA5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AC17F7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31202F94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ACE1A3B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0FD11EA1" w14:textId="77777777" w:rsidR="00241DF0" w:rsidRPr="00241DF0" w:rsidRDefault="00241DF0">
            <w:r w:rsidRPr="00241DF0">
              <w:t>3070</w:t>
            </w:r>
          </w:p>
        </w:tc>
        <w:tc>
          <w:tcPr>
            <w:tcW w:w="637" w:type="dxa"/>
            <w:noWrap/>
            <w:hideMark/>
          </w:tcPr>
          <w:p w14:paraId="6490CE1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40479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082F66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4BC8C52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EB0D09C" w14:textId="77777777" w:rsidR="00241DF0" w:rsidRPr="00241DF0" w:rsidRDefault="00241DF0">
            <w:r w:rsidRPr="00241DF0">
              <w:t>R5-247292</w:t>
            </w:r>
          </w:p>
        </w:tc>
        <w:tc>
          <w:tcPr>
            <w:tcW w:w="3119" w:type="dxa"/>
            <w:noWrap/>
            <w:hideMark/>
          </w:tcPr>
          <w:p w14:paraId="703FD081" w14:textId="77777777" w:rsidR="00241DF0" w:rsidRPr="00241DF0" w:rsidRDefault="00241DF0">
            <w:r w:rsidRPr="00241DF0">
              <w:t>Editorial corrections to Annex F.1.1.2</w:t>
            </w:r>
          </w:p>
        </w:tc>
        <w:tc>
          <w:tcPr>
            <w:tcW w:w="3049" w:type="dxa"/>
            <w:noWrap/>
            <w:hideMark/>
          </w:tcPr>
          <w:p w14:paraId="5B2ECAEA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79379F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FBA2D4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467DA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F2330B4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4104926" w14:textId="77777777" w:rsidR="00241DF0" w:rsidRPr="00241DF0" w:rsidRDefault="00241DF0">
            <w:r w:rsidRPr="00241DF0">
              <w:t>3603</w:t>
            </w:r>
          </w:p>
        </w:tc>
        <w:tc>
          <w:tcPr>
            <w:tcW w:w="637" w:type="dxa"/>
            <w:noWrap/>
            <w:hideMark/>
          </w:tcPr>
          <w:p w14:paraId="6FD3160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001524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BF37B4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74E2AB3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40AEC0" w14:textId="77777777" w:rsidR="00241DF0" w:rsidRPr="00241DF0" w:rsidRDefault="00241DF0">
            <w:r w:rsidRPr="00241DF0">
              <w:t>R5-247293</w:t>
            </w:r>
          </w:p>
        </w:tc>
        <w:tc>
          <w:tcPr>
            <w:tcW w:w="3119" w:type="dxa"/>
            <w:noWrap/>
            <w:hideMark/>
          </w:tcPr>
          <w:p w14:paraId="7C7CFB6D" w14:textId="77777777" w:rsidR="00241DF0" w:rsidRPr="00241DF0" w:rsidRDefault="00241DF0">
            <w:r w:rsidRPr="00241DF0">
              <w:t>Correction of Table H.3.1-10 BeamFailureRecoveryConfig</w:t>
            </w:r>
          </w:p>
        </w:tc>
        <w:tc>
          <w:tcPr>
            <w:tcW w:w="3049" w:type="dxa"/>
            <w:noWrap/>
            <w:hideMark/>
          </w:tcPr>
          <w:p w14:paraId="61C67237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41DB33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70E1D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F94593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3016C1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4E5E0A7" w14:textId="77777777" w:rsidR="00241DF0" w:rsidRPr="00241DF0" w:rsidRDefault="00241DF0">
            <w:r w:rsidRPr="00241DF0">
              <w:t>3604</w:t>
            </w:r>
          </w:p>
        </w:tc>
        <w:tc>
          <w:tcPr>
            <w:tcW w:w="637" w:type="dxa"/>
            <w:noWrap/>
            <w:hideMark/>
          </w:tcPr>
          <w:p w14:paraId="21E827C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24AF79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08AD06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5912643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CFA736" w14:textId="77777777" w:rsidR="00241DF0" w:rsidRPr="00241DF0" w:rsidRDefault="00241DF0">
            <w:r w:rsidRPr="00241DF0">
              <w:t>R5-247295</w:t>
            </w:r>
          </w:p>
        </w:tc>
        <w:tc>
          <w:tcPr>
            <w:tcW w:w="3119" w:type="dxa"/>
            <w:noWrap/>
            <w:hideMark/>
          </w:tcPr>
          <w:p w14:paraId="574EA60C" w14:textId="77777777" w:rsidR="00241DF0" w:rsidRPr="00241DF0" w:rsidRDefault="00241DF0">
            <w:r w:rsidRPr="00241DF0">
              <w:t>Core spec alignment for SMTC FR2 patterns</w:t>
            </w:r>
          </w:p>
        </w:tc>
        <w:tc>
          <w:tcPr>
            <w:tcW w:w="3049" w:type="dxa"/>
            <w:noWrap/>
            <w:hideMark/>
          </w:tcPr>
          <w:p w14:paraId="7F44F59E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1A03AC5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F6973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414C3A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BA26B88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1040B09" w14:textId="77777777" w:rsidR="00241DF0" w:rsidRPr="00241DF0" w:rsidRDefault="00241DF0">
            <w:r w:rsidRPr="00241DF0">
              <w:t>3606</w:t>
            </w:r>
          </w:p>
        </w:tc>
        <w:tc>
          <w:tcPr>
            <w:tcW w:w="637" w:type="dxa"/>
            <w:noWrap/>
            <w:hideMark/>
          </w:tcPr>
          <w:p w14:paraId="03282ED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98B38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82C5DAB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22D5DBC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19BEFB2" w14:textId="77777777" w:rsidR="00241DF0" w:rsidRPr="00241DF0" w:rsidRDefault="00241DF0">
            <w:r w:rsidRPr="00241DF0">
              <w:t>R5-247298</w:t>
            </w:r>
          </w:p>
        </w:tc>
        <w:tc>
          <w:tcPr>
            <w:tcW w:w="3119" w:type="dxa"/>
            <w:noWrap/>
            <w:hideMark/>
          </w:tcPr>
          <w:p w14:paraId="46474559" w14:textId="77777777" w:rsidR="00241DF0" w:rsidRPr="00241DF0" w:rsidRDefault="00241DF0">
            <w:r w:rsidRPr="00241DF0">
              <w:t>Editors note removal for RedCap test case 16.6.5.1</w:t>
            </w:r>
          </w:p>
        </w:tc>
        <w:tc>
          <w:tcPr>
            <w:tcW w:w="3049" w:type="dxa"/>
            <w:noWrap/>
            <w:hideMark/>
          </w:tcPr>
          <w:p w14:paraId="373C3E5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4734F9C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65E3F99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8BAAC4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C709FAD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7AA6F02" w14:textId="77777777" w:rsidR="00241DF0" w:rsidRPr="00241DF0" w:rsidRDefault="00241DF0">
            <w:r w:rsidRPr="00241DF0">
              <w:t>3609</w:t>
            </w:r>
          </w:p>
        </w:tc>
        <w:tc>
          <w:tcPr>
            <w:tcW w:w="637" w:type="dxa"/>
            <w:noWrap/>
            <w:hideMark/>
          </w:tcPr>
          <w:p w14:paraId="6071A4A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C6572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09A399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0BCD74B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5E59A9" w14:textId="77777777" w:rsidR="00241DF0" w:rsidRPr="00241DF0" w:rsidRDefault="00241DF0">
            <w:r w:rsidRPr="00241DF0">
              <w:t>R5-247299</w:t>
            </w:r>
          </w:p>
        </w:tc>
        <w:tc>
          <w:tcPr>
            <w:tcW w:w="3119" w:type="dxa"/>
            <w:noWrap/>
            <w:hideMark/>
          </w:tcPr>
          <w:p w14:paraId="1BA26A7C" w14:textId="77777777" w:rsidR="00241DF0" w:rsidRPr="00241DF0" w:rsidRDefault="00241DF0">
            <w:r w:rsidRPr="00241DF0">
              <w:t>Alignment of FR1 RedCap L1-RSRP absolute measurement test cases to TT analysis</w:t>
            </w:r>
          </w:p>
        </w:tc>
        <w:tc>
          <w:tcPr>
            <w:tcW w:w="3049" w:type="dxa"/>
            <w:noWrap/>
            <w:hideMark/>
          </w:tcPr>
          <w:p w14:paraId="40DBD277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01F323F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B89F6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0C78A2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0D092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9254CCC" w14:textId="77777777" w:rsidR="00241DF0" w:rsidRPr="00241DF0" w:rsidRDefault="00241DF0">
            <w:r w:rsidRPr="00241DF0">
              <w:t>3610</w:t>
            </w:r>
          </w:p>
        </w:tc>
        <w:tc>
          <w:tcPr>
            <w:tcW w:w="637" w:type="dxa"/>
            <w:noWrap/>
            <w:hideMark/>
          </w:tcPr>
          <w:p w14:paraId="2700255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A4945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DB36AE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5163C6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03A9EF" w14:textId="77777777" w:rsidR="00241DF0" w:rsidRPr="00241DF0" w:rsidRDefault="00241DF0">
            <w:r w:rsidRPr="00241DF0">
              <w:t>R5-247304</w:t>
            </w:r>
          </w:p>
        </w:tc>
        <w:tc>
          <w:tcPr>
            <w:tcW w:w="3119" w:type="dxa"/>
            <w:noWrap/>
            <w:hideMark/>
          </w:tcPr>
          <w:p w14:paraId="7B9B0FA9" w14:textId="77777777" w:rsidR="00241DF0" w:rsidRPr="00241DF0" w:rsidRDefault="00241DF0">
            <w:r w:rsidRPr="00241DF0">
              <w:t>Editorial correction to Table E.3.1.4-3</w:t>
            </w:r>
          </w:p>
        </w:tc>
        <w:tc>
          <w:tcPr>
            <w:tcW w:w="3049" w:type="dxa"/>
            <w:noWrap/>
            <w:hideMark/>
          </w:tcPr>
          <w:p w14:paraId="06B4BE6F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0406524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18EEDCC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3455E9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4A722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E0A9A1C" w14:textId="77777777" w:rsidR="00241DF0" w:rsidRPr="00241DF0" w:rsidRDefault="00241DF0">
            <w:r w:rsidRPr="00241DF0">
              <w:t>0913</w:t>
            </w:r>
          </w:p>
        </w:tc>
        <w:tc>
          <w:tcPr>
            <w:tcW w:w="637" w:type="dxa"/>
            <w:noWrap/>
            <w:hideMark/>
          </w:tcPr>
          <w:p w14:paraId="77C710E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ADFEA4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2A509F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124F510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C39F60" w14:textId="77777777" w:rsidR="00241DF0" w:rsidRPr="00241DF0" w:rsidRDefault="00241DF0">
            <w:r w:rsidRPr="00241DF0">
              <w:lastRenderedPageBreak/>
              <w:t>R5-247305</w:t>
            </w:r>
          </w:p>
        </w:tc>
        <w:tc>
          <w:tcPr>
            <w:tcW w:w="3119" w:type="dxa"/>
            <w:noWrap/>
            <w:hideMark/>
          </w:tcPr>
          <w:p w14:paraId="1AC61585" w14:textId="77777777" w:rsidR="00241DF0" w:rsidRPr="00241DF0" w:rsidRDefault="00241DF0">
            <w:r w:rsidRPr="00241DF0">
              <w:t>Alignment of RedCap test case numbers from 16.6.7.x to 16.6.5.x</w:t>
            </w:r>
          </w:p>
        </w:tc>
        <w:tc>
          <w:tcPr>
            <w:tcW w:w="3049" w:type="dxa"/>
            <w:noWrap/>
            <w:hideMark/>
          </w:tcPr>
          <w:p w14:paraId="3C345BAB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FAA24E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55D1F0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063A3E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992B15A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BAA8F88" w14:textId="77777777" w:rsidR="00241DF0" w:rsidRPr="00241DF0" w:rsidRDefault="00241DF0">
            <w:r w:rsidRPr="00241DF0">
              <w:t>0914</w:t>
            </w:r>
          </w:p>
        </w:tc>
        <w:tc>
          <w:tcPr>
            <w:tcW w:w="637" w:type="dxa"/>
            <w:noWrap/>
            <w:hideMark/>
          </w:tcPr>
          <w:p w14:paraId="495112F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651A7A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98CF23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5C35CFB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7E42ED2" w14:textId="77777777" w:rsidR="00241DF0" w:rsidRPr="00241DF0" w:rsidRDefault="00241DF0">
            <w:r w:rsidRPr="00241DF0">
              <w:t>R5-247306</w:t>
            </w:r>
          </w:p>
        </w:tc>
        <w:tc>
          <w:tcPr>
            <w:tcW w:w="3119" w:type="dxa"/>
            <w:noWrap/>
            <w:hideMark/>
          </w:tcPr>
          <w:p w14:paraId="57E4E762" w14:textId="77777777" w:rsidR="00241DF0" w:rsidRPr="00241DF0" w:rsidRDefault="00241DF0">
            <w:r w:rsidRPr="00241DF0">
              <w:t>Correction of Group for RRM RedCap test case 16.7.1.3.2</w:t>
            </w:r>
          </w:p>
        </w:tc>
        <w:tc>
          <w:tcPr>
            <w:tcW w:w="3049" w:type="dxa"/>
            <w:noWrap/>
            <w:hideMark/>
          </w:tcPr>
          <w:p w14:paraId="038D842E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4A5946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3A8171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2849FF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4F9D7B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FD57387" w14:textId="77777777" w:rsidR="00241DF0" w:rsidRPr="00241DF0" w:rsidRDefault="00241DF0">
            <w:r w:rsidRPr="00241DF0">
              <w:t>0915</w:t>
            </w:r>
          </w:p>
        </w:tc>
        <w:tc>
          <w:tcPr>
            <w:tcW w:w="637" w:type="dxa"/>
            <w:noWrap/>
            <w:hideMark/>
          </w:tcPr>
          <w:p w14:paraId="2ABDD93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041C36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F32742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53111D8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6E76ED" w14:textId="77777777" w:rsidR="00241DF0" w:rsidRPr="00241DF0" w:rsidRDefault="00241DF0">
            <w:r w:rsidRPr="00241DF0">
              <w:t>R5-247313</w:t>
            </w:r>
          </w:p>
        </w:tc>
        <w:tc>
          <w:tcPr>
            <w:tcW w:w="3119" w:type="dxa"/>
            <w:noWrap/>
            <w:hideMark/>
          </w:tcPr>
          <w:p w14:paraId="03D5149A" w14:textId="77777777" w:rsidR="00241DF0" w:rsidRPr="00241DF0" w:rsidRDefault="00241DF0">
            <w:r w:rsidRPr="00241DF0">
              <w:t>Correction of RSTD RSTD measurement period test case 14.2.1 including TT</w:t>
            </w:r>
          </w:p>
        </w:tc>
        <w:tc>
          <w:tcPr>
            <w:tcW w:w="3049" w:type="dxa"/>
            <w:noWrap/>
            <w:hideMark/>
          </w:tcPr>
          <w:p w14:paraId="20841BC2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AAE20E9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35317C50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467AD198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70C78776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31A4B281" w14:textId="77777777" w:rsidR="00241DF0" w:rsidRPr="00241DF0" w:rsidRDefault="00241DF0">
            <w:r w:rsidRPr="00241DF0">
              <w:t>0580</w:t>
            </w:r>
          </w:p>
        </w:tc>
        <w:tc>
          <w:tcPr>
            <w:tcW w:w="637" w:type="dxa"/>
            <w:noWrap/>
            <w:hideMark/>
          </w:tcPr>
          <w:p w14:paraId="1660C36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935E7C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0A1D41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7CB153A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2A6B8DB" w14:textId="77777777" w:rsidR="00241DF0" w:rsidRPr="00241DF0" w:rsidRDefault="00241DF0">
            <w:r w:rsidRPr="00241DF0">
              <w:t>R5-247314</w:t>
            </w:r>
          </w:p>
        </w:tc>
        <w:tc>
          <w:tcPr>
            <w:tcW w:w="3119" w:type="dxa"/>
            <w:noWrap/>
            <w:hideMark/>
          </w:tcPr>
          <w:p w14:paraId="610E8A37" w14:textId="77777777" w:rsidR="00241DF0" w:rsidRPr="00241DF0" w:rsidRDefault="00241DF0">
            <w:r w:rsidRPr="00241DF0">
              <w:t>Correction of RSTD measurement reporting delay test case 14.2.2 including TT</w:t>
            </w:r>
          </w:p>
        </w:tc>
        <w:tc>
          <w:tcPr>
            <w:tcW w:w="3049" w:type="dxa"/>
            <w:noWrap/>
            <w:hideMark/>
          </w:tcPr>
          <w:p w14:paraId="05D945F6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EF82DA0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1FB2ACA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2BA57528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058C36FB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6F25FE8B" w14:textId="77777777" w:rsidR="00241DF0" w:rsidRPr="00241DF0" w:rsidRDefault="00241DF0">
            <w:r w:rsidRPr="00241DF0">
              <w:t>0581</w:t>
            </w:r>
          </w:p>
        </w:tc>
        <w:tc>
          <w:tcPr>
            <w:tcW w:w="637" w:type="dxa"/>
            <w:noWrap/>
            <w:hideMark/>
          </w:tcPr>
          <w:p w14:paraId="1FA2FFA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36658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E217A2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505DE94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E40C09" w14:textId="77777777" w:rsidR="00241DF0" w:rsidRPr="00241DF0" w:rsidRDefault="00241DF0">
            <w:r w:rsidRPr="00241DF0">
              <w:t>R5-247315</w:t>
            </w:r>
          </w:p>
        </w:tc>
        <w:tc>
          <w:tcPr>
            <w:tcW w:w="3119" w:type="dxa"/>
            <w:noWrap/>
            <w:hideMark/>
          </w:tcPr>
          <w:p w14:paraId="7CAE81C5" w14:textId="77777777" w:rsidR="00241DF0" w:rsidRPr="00241DF0" w:rsidRDefault="00241DF0">
            <w:r w:rsidRPr="00241DF0">
              <w:t>Correction of RSTD measurement accuracy test case 14.3.1 including TT</w:t>
            </w:r>
          </w:p>
        </w:tc>
        <w:tc>
          <w:tcPr>
            <w:tcW w:w="3049" w:type="dxa"/>
            <w:noWrap/>
            <w:hideMark/>
          </w:tcPr>
          <w:p w14:paraId="4DB54DDD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1C15A8E1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5FC7C95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4244267D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4B855264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4B69D05" w14:textId="77777777" w:rsidR="00241DF0" w:rsidRPr="00241DF0" w:rsidRDefault="00241DF0">
            <w:r w:rsidRPr="00241DF0">
              <w:t>0582</w:t>
            </w:r>
          </w:p>
        </w:tc>
        <w:tc>
          <w:tcPr>
            <w:tcW w:w="637" w:type="dxa"/>
            <w:noWrap/>
            <w:hideMark/>
          </w:tcPr>
          <w:p w14:paraId="7CB2A8B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CFFAE3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CBCC00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63752B2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DCA2081" w14:textId="77777777" w:rsidR="00241DF0" w:rsidRPr="00241DF0" w:rsidRDefault="00241DF0">
            <w:r w:rsidRPr="00241DF0">
              <w:t>R5-247316</w:t>
            </w:r>
          </w:p>
        </w:tc>
        <w:tc>
          <w:tcPr>
            <w:tcW w:w="3119" w:type="dxa"/>
            <w:noWrap/>
            <w:hideMark/>
          </w:tcPr>
          <w:p w14:paraId="0E4DD00E" w14:textId="77777777" w:rsidR="00241DF0" w:rsidRPr="00241DF0" w:rsidRDefault="00241DF0">
            <w:r w:rsidRPr="00241DF0">
              <w:t>Correction of RSTD measurement accuracy test case 14.3.2 including TT</w:t>
            </w:r>
          </w:p>
        </w:tc>
        <w:tc>
          <w:tcPr>
            <w:tcW w:w="3049" w:type="dxa"/>
            <w:noWrap/>
            <w:hideMark/>
          </w:tcPr>
          <w:p w14:paraId="5A335EBC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3D3A072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8BEF5C8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20E7AE42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7314E115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30BCAEF" w14:textId="77777777" w:rsidR="00241DF0" w:rsidRPr="00241DF0" w:rsidRDefault="00241DF0">
            <w:r w:rsidRPr="00241DF0">
              <w:t>0583</w:t>
            </w:r>
          </w:p>
        </w:tc>
        <w:tc>
          <w:tcPr>
            <w:tcW w:w="637" w:type="dxa"/>
            <w:noWrap/>
            <w:hideMark/>
          </w:tcPr>
          <w:p w14:paraId="7674E04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CCDF3F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4163829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51D92CE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04473D" w14:textId="77777777" w:rsidR="00241DF0" w:rsidRPr="00241DF0" w:rsidRDefault="00241DF0">
            <w:r w:rsidRPr="00241DF0">
              <w:t>R5-247317</w:t>
            </w:r>
          </w:p>
        </w:tc>
        <w:tc>
          <w:tcPr>
            <w:tcW w:w="3119" w:type="dxa"/>
            <w:noWrap/>
            <w:hideMark/>
          </w:tcPr>
          <w:p w14:paraId="3C2DB61E" w14:textId="77777777" w:rsidR="00241DF0" w:rsidRPr="00241DF0" w:rsidRDefault="00241DF0">
            <w:r w:rsidRPr="00241DF0">
              <w:t>Test Tolerance for RSTD measurement reporting delay test case 14.2.6</w:t>
            </w:r>
          </w:p>
        </w:tc>
        <w:tc>
          <w:tcPr>
            <w:tcW w:w="3049" w:type="dxa"/>
            <w:noWrap/>
            <w:hideMark/>
          </w:tcPr>
          <w:p w14:paraId="40B0774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474066B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B12D9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42E825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74A71CA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4DFBF85F" w14:textId="77777777" w:rsidR="00241DF0" w:rsidRPr="00241DF0" w:rsidRDefault="00241DF0">
            <w:r w:rsidRPr="00241DF0">
              <w:t>0920</w:t>
            </w:r>
          </w:p>
        </w:tc>
        <w:tc>
          <w:tcPr>
            <w:tcW w:w="637" w:type="dxa"/>
            <w:noWrap/>
            <w:hideMark/>
          </w:tcPr>
          <w:p w14:paraId="567431D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2AA1E4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58D467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520E568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39BE685" w14:textId="77777777" w:rsidR="00241DF0" w:rsidRPr="00241DF0" w:rsidRDefault="00241DF0">
            <w:r w:rsidRPr="00241DF0">
              <w:t>R5-247318</w:t>
            </w:r>
          </w:p>
        </w:tc>
        <w:tc>
          <w:tcPr>
            <w:tcW w:w="3119" w:type="dxa"/>
            <w:noWrap/>
            <w:hideMark/>
          </w:tcPr>
          <w:p w14:paraId="5EE73EED" w14:textId="77777777" w:rsidR="00241DF0" w:rsidRPr="00241DF0" w:rsidRDefault="00241DF0">
            <w:r w:rsidRPr="00241DF0">
              <w:t>Test Tolerance for RSTD measurement reporting delay with Rx TEG test case 14.2.7</w:t>
            </w:r>
          </w:p>
        </w:tc>
        <w:tc>
          <w:tcPr>
            <w:tcW w:w="3049" w:type="dxa"/>
            <w:noWrap/>
            <w:hideMark/>
          </w:tcPr>
          <w:p w14:paraId="6865F64B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4116F0F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27130B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E12424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853087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19A36E68" w14:textId="77777777" w:rsidR="00241DF0" w:rsidRPr="00241DF0" w:rsidRDefault="00241DF0">
            <w:r w:rsidRPr="00241DF0">
              <w:t>0921</w:t>
            </w:r>
          </w:p>
        </w:tc>
        <w:tc>
          <w:tcPr>
            <w:tcW w:w="637" w:type="dxa"/>
            <w:noWrap/>
            <w:hideMark/>
          </w:tcPr>
          <w:p w14:paraId="2DCF4A9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46CA52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07672F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472B4E8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198A4D" w14:textId="77777777" w:rsidR="00241DF0" w:rsidRPr="00241DF0" w:rsidRDefault="00241DF0">
            <w:r w:rsidRPr="00241DF0">
              <w:t>R5-247323</w:t>
            </w:r>
          </w:p>
        </w:tc>
        <w:tc>
          <w:tcPr>
            <w:tcW w:w="3119" w:type="dxa"/>
            <w:noWrap/>
            <w:hideMark/>
          </w:tcPr>
          <w:p w14:paraId="6DDB73FA" w14:textId="77777777" w:rsidR="00241DF0" w:rsidRPr="00241DF0" w:rsidRDefault="00241DF0">
            <w:r w:rsidRPr="00241DF0">
              <w:t>Correction of RSTD measurement reporting delay test case 14.2.6 including TT</w:t>
            </w:r>
          </w:p>
        </w:tc>
        <w:tc>
          <w:tcPr>
            <w:tcW w:w="3049" w:type="dxa"/>
            <w:noWrap/>
            <w:hideMark/>
          </w:tcPr>
          <w:p w14:paraId="16FD2D04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1BDB03B1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3C2962E9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1AC454AC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78F0FDA8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040188E" w14:textId="77777777" w:rsidR="00241DF0" w:rsidRPr="00241DF0" w:rsidRDefault="00241DF0">
            <w:r w:rsidRPr="00241DF0">
              <w:t>0584</w:t>
            </w:r>
          </w:p>
        </w:tc>
        <w:tc>
          <w:tcPr>
            <w:tcW w:w="637" w:type="dxa"/>
            <w:noWrap/>
            <w:hideMark/>
          </w:tcPr>
          <w:p w14:paraId="45FAE99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5E0E05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0B14D6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4E7D3CB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706363" w14:textId="77777777" w:rsidR="00241DF0" w:rsidRPr="00241DF0" w:rsidRDefault="00241DF0">
            <w:r w:rsidRPr="00241DF0">
              <w:lastRenderedPageBreak/>
              <w:t>R5-247324</w:t>
            </w:r>
          </w:p>
        </w:tc>
        <w:tc>
          <w:tcPr>
            <w:tcW w:w="3119" w:type="dxa"/>
            <w:noWrap/>
            <w:hideMark/>
          </w:tcPr>
          <w:p w14:paraId="69A1BEB4" w14:textId="77777777" w:rsidR="00241DF0" w:rsidRPr="00241DF0" w:rsidRDefault="00241DF0">
            <w:r w:rsidRPr="00241DF0">
              <w:t>Correction of RSTD measurement reporting delay test case 14.2.7 including TT</w:t>
            </w:r>
          </w:p>
        </w:tc>
        <w:tc>
          <w:tcPr>
            <w:tcW w:w="3049" w:type="dxa"/>
            <w:noWrap/>
            <w:hideMark/>
          </w:tcPr>
          <w:p w14:paraId="7D1DF540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A96BD97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43F41469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05BFCFB9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2A909BF0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08BB14B7" w14:textId="77777777" w:rsidR="00241DF0" w:rsidRPr="00241DF0" w:rsidRDefault="00241DF0">
            <w:r w:rsidRPr="00241DF0">
              <w:t>0585</w:t>
            </w:r>
          </w:p>
        </w:tc>
        <w:tc>
          <w:tcPr>
            <w:tcW w:w="637" w:type="dxa"/>
            <w:noWrap/>
            <w:hideMark/>
          </w:tcPr>
          <w:p w14:paraId="0C1671B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41667E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9C051E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46BAA77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8E489D" w14:textId="77777777" w:rsidR="00241DF0" w:rsidRPr="00241DF0" w:rsidRDefault="00241DF0">
            <w:r w:rsidRPr="00241DF0">
              <w:t>R5-247325</w:t>
            </w:r>
          </w:p>
        </w:tc>
        <w:tc>
          <w:tcPr>
            <w:tcW w:w="3119" w:type="dxa"/>
            <w:noWrap/>
            <w:hideMark/>
          </w:tcPr>
          <w:p w14:paraId="2E84819C" w14:textId="77777777" w:rsidR="00241DF0" w:rsidRPr="00241DF0" w:rsidRDefault="00241DF0">
            <w:r w:rsidRPr="00241DF0">
              <w:t>Correction of RSTD measurement accuracy test case 14.3.5 including TT</w:t>
            </w:r>
          </w:p>
        </w:tc>
        <w:tc>
          <w:tcPr>
            <w:tcW w:w="3049" w:type="dxa"/>
            <w:noWrap/>
            <w:hideMark/>
          </w:tcPr>
          <w:p w14:paraId="2C6CF798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6A892DA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3C16B253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4DC4012E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736E122E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60BC720F" w14:textId="77777777" w:rsidR="00241DF0" w:rsidRPr="00241DF0" w:rsidRDefault="00241DF0">
            <w:r w:rsidRPr="00241DF0">
              <w:t>0586</w:t>
            </w:r>
          </w:p>
        </w:tc>
        <w:tc>
          <w:tcPr>
            <w:tcW w:w="637" w:type="dxa"/>
            <w:noWrap/>
            <w:hideMark/>
          </w:tcPr>
          <w:p w14:paraId="3870935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1D0A3E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2BC894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3CB5334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B64D15" w14:textId="77777777" w:rsidR="00241DF0" w:rsidRPr="00241DF0" w:rsidRDefault="00241DF0">
            <w:r w:rsidRPr="00241DF0">
              <w:t>R5-247326</w:t>
            </w:r>
          </w:p>
        </w:tc>
        <w:tc>
          <w:tcPr>
            <w:tcW w:w="3119" w:type="dxa"/>
            <w:noWrap/>
            <w:hideMark/>
          </w:tcPr>
          <w:p w14:paraId="49B7C67E" w14:textId="77777777" w:rsidR="00241DF0" w:rsidRPr="00241DF0" w:rsidRDefault="00241DF0">
            <w:r w:rsidRPr="00241DF0">
              <w:t>Correction of RSTD measurement accuracy test case 14.3.6 including TT</w:t>
            </w:r>
          </w:p>
        </w:tc>
        <w:tc>
          <w:tcPr>
            <w:tcW w:w="3049" w:type="dxa"/>
            <w:noWrap/>
            <w:hideMark/>
          </w:tcPr>
          <w:p w14:paraId="2A469B88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8DE49FB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2C8F7C0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52D56B39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607F47D1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0DF2FC2A" w14:textId="77777777" w:rsidR="00241DF0" w:rsidRPr="00241DF0" w:rsidRDefault="00241DF0">
            <w:r w:rsidRPr="00241DF0">
              <w:t>0587</w:t>
            </w:r>
          </w:p>
        </w:tc>
        <w:tc>
          <w:tcPr>
            <w:tcW w:w="637" w:type="dxa"/>
            <w:noWrap/>
            <w:hideMark/>
          </w:tcPr>
          <w:p w14:paraId="3DC0859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DD0C8E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B7BC06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53C420A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7D29CD" w14:textId="77777777" w:rsidR="00241DF0" w:rsidRPr="00241DF0" w:rsidRDefault="00241DF0">
            <w:r w:rsidRPr="00241DF0">
              <w:t>R5-247329</w:t>
            </w:r>
          </w:p>
        </w:tc>
        <w:tc>
          <w:tcPr>
            <w:tcW w:w="3119" w:type="dxa"/>
            <w:noWrap/>
            <w:hideMark/>
          </w:tcPr>
          <w:p w14:paraId="72B94C60" w14:textId="77777777" w:rsidR="00241DF0" w:rsidRPr="00241DF0" w:rsidRDefault="00241DF0">
            <w:r w:rsidRPr="00241DF0">
              <w:t>Corrections to BDS SV IDs for Signaling scenarios</w:t>
            </w:r>
          </w:p>
        </w:tc>
        <w:tc>
          <w:tcPr>
            <w:tcW w:w="3049" w:type="dxa"/>
            <w:noWrap/>
            <w:hideMark/>
          </w:tcPr>
          <w:p w14:paraId="49B3F3D6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13044278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576B8E2" w14:textId="77777777" w:rsidR="00241DF0" w:rsidRPr="00241DF0" w:rsidRDefault="00241DF0">
            <w:r w:rsidRPr="00241DF0">
              <w:t>37.571-5</w:t>
            </w:r>
          </w:p>
        </w:tc>
        <w:tc>
          <w:tcPr>
            <w:tcW w:w="877" w:type="dxa"/>
            <w:noWrap/>
            <w:hideMark/>
          </w:tcPr>
          <w:p w14:paraId="569F6DEC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3D48DCF0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F50B3BD" w14:textId="77777777" w:rsidR="00241DF0" w:rsidRPr="00241DF0" w:rsidRDefault="00241DF0">
            <w:r w:rsidRPr="00241DF0">
              <w:t>0236</w:t>
            </w:r>
          </w:p>
        </w:tc>
        <w:tc>
          <w:tcPr>
            <w:tcW w:w="637" w:type="dxa"/>
            <w:noWrap/>
            <w:hideMark/>
          </w:tcPr>
          <w:p w14:paraId="460C174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8E4D7E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3C8B98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130AB9A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25B017" w14:textId="77777777" w:rsidR="00241DF0" w:rsidRPr="00241DF0" w:rsidRDefault="00241DF0">
            <w:r w:rsidRPr="00241DF0">
              <w:t>R5-247330</w:t>
            </w:r>
          </w:p>
        </w:tc>
        <w:tc>
          <w:tcPr>
            <w:tcW w:w="3119" w:type="dxa"/>
            <w:noWrap/>
            <w:hideMark/>
          </w:tcPr>
          <w:p w14:paraId="0EE11AC8" w14:textId="77777777" w:rsidR="00241DF0" w:rsidRPr="00241DF0" w:rsidRDefault="00241DF0">
            <w:r w:rsidRPr="00241DF0">
              <w:t>Addition of pcs for BDS SVIDs selection</w:t>
            </w:r>
          </w:p>
        </w:tc>
        <w:tc>
          <w:tcPr>
            <w:tcW w:w="3049" w:type="dxa"/>
            <w:noWrap/>
            <w:hideMark/>
          </w:tcPr>
          <w:p w14:paraId="6CCD158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87A3AD2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42F40E9" w14:textId="77777777" w:rsidR="00241DF0" w:rsidRPr="00241DF0" w:rsidRDefault="00241DF0">
            <w:r w:rsidRPr="00241DF0">
              <w:t>37.571-3</w:t>
            </w:r>
          </w:p>
        </w:tc>
        <w:tc>
          <w:tcPr>
            <w:tcW w:w="877" w:type="dxa"/>
            <w:noWrap/>
            <w:hideMark/>
          </w:tcPr>
          <w:p w14:paraId="53DA1471" w14:textId="77777777" w:rsidR="00241DF0" w:rsidRPr="00241DF0" w:rsidRDefault="00241DF0">
            <w:r w:rsidRPr="00241DF0">
              <w:t>17.5.0</w:t>
            </w:r>
          </w:p>
        </w:tc>
        <w:tc>
          <w:tcPr>
            <w:tcW w:w="4538" w:type="dxa"/>
            <w:noWrap/>
            <w:hideMark/>
          </w:tcPr>
          <w:p w14:paraId="704F1F2B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66BB8F2" w14:textId="77777777" w:rsidR="00241DF0" w:rsidRPr="00241DF0" w:rsidRDefault="00241DF0">
            <w:r w:rsidRPr="00241DF0">
              <w:t>0173</w:t>
            </w:r>
          </w:p>
        </w:tc>
        <w:tc>
          <w:tcPr>
            <w:tcW w:w="637" w:type="dxa"/>
            <w:noWrap/>
            <w:hideMark/>
          </w:tcPr>
          <w:p w14:paraId="0DA2ED5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E78CD4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B67AAA8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5663436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815EF0" w14:textId="77777777" w:rsidR="00241DF0" w:rsidRPr="00241DF0" w:rsidRDefault="00241DF0">
            <w:r w:rsidRPr="00241DF0">
              <w:t>R5-247333</w:t>
            </w:r>
          </w:p>
        </w:tc>
        <w:tc>
          <w:tcPr>
            <w:tcW w:w="3119" w:type="dxa"/>
            <w:noWrap/>
            <w:hideMark/>
          </w:tcPr>
          <w:p w14:paraId="0723EF2A" w14:textId="77777777" w:rsidR="00241DF0" w:rsidRPr="00241DF0" w:rsidRDefault="00241DF0">
            <w:r w:rsidRPr="00241DF0">
              <w:t>Update of test conditions for IoT-NTN OOB blocking</w:t>
            </w:r>
          </w:p>
        </w:tc>
        <w:tc>
          <w:tcPr>
            <w:tcW w:w="3049" w:type="dxa"/>
            <w:noWrap/>
            <w:hideMark/>
          </w:tcPr>
          <w:p w14:paraId="089AC6CC" w14:textId="77777777" w:rsidR="00241DF0" w:rsidRPr="00241DF0" w:rsidRDefault="00241DF0">
            <w:r w:rsidRPr="00241DF0">
              <w:t>ROHDE &amp; SCHWARZ, MediaTek Beijing Inc.</w:t>
            </w:r>
          </w:p>
        </w:tc>
        <w:tc>
          <w:tcPr>
            <w:tcW w:w="920" w:type="dxa"/>
            <w:noWrap/>
            <w:hideMark/>
          </w:tcPr>
          <w:p w14:paraId="417C76A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E1594F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062C07B7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6230AD0D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006BC70F" w14:textId="77777777" w:rsidR="00241DF0" w:rsidRPr="00241DF0" w:rsidRDefault="00241DF0">
            <w:r w:rsidRPr="00241DF0">
              <w:t>0068</w:t>
            </w:r>
          </w:p>
        </w:tc>
        <w:tc>
          <w:tcPr>
            <w:tcW w:w="637" w:type="dxa"/>
            <w:noWrap/>
            <w:hideMark/>
          </w:tcPr>
          <w:p w14:paraId="41C03D2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6F7C0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9900D83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59A7A67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1E17C5" w14:textId="77777777" w:rsidR="00241DF0" w:rsidRPr="00241DF0" w:rsidRDefault="00241DF0">
            <w:r w:rsidRPr="00241DF0">
              <w:t>R5-247334</w:t>
            </w:r>
          </w:p>
        </w:tc>
        <w:tc>
          <w:tcPr>
            <w:tcW w:w="3119" w:type="dxa"/>
            <w:noWrap/>
            <w:hideMark/>
          </w:tcPr>
          <w:p w14:paraId="5282A75F" w14:textId="77777777" w:rsidR="00241DF0" w:rsidRPr="00241DF0" w:rsidRDefault="00241DF0">
            <w:r w:rsidRPr="00241DF0">
              <w:t>Addition of connection diagram for antenna configuration 4x1</w:t>
            </w:r>
          </w:p>
        </w:tc>
        <w:tc>
          <w:tcPr>
            <w:tcW w:w="3049" w:type="dxa"/>
            <w:noWrap/>
            <w:hideMark/>
          </w:tcPr>
          <w:p w14:paraId="795BDA4C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437B85C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C6EEF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EC9656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F42D4D6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1EC0217" w14:textId="77777777" w:rsidR="00241DF0" w:rsidRPr="00241DF0" w:rsidRDefault="00241DF0">
            <w:r w:rsidRPr="00241DF0">
              <w:t>3402</w:t>
            </w:r>
          </w:p>
        </w:tc>
        <w:tc>
          <w:tcPr>
            <w:tcW w:w="637" w:type="dxa"/>
            <w:noWrap/>
            <w:hideMark/>
          </w:tcPr>
          <w:p w14:paraId="7618F8D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70FD4D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65B397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7DE0102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AABBFD" w14:textId="77777777" w:rsidR="00241DF0" w:rsidRPr="00241DF0" w:rsidRDefault="00241DF0">
            <w:r w:rsidRPr="00241DF0">
              <w:t>R5-247335</w:t>
            </w:r>
          </w:p>
        </w:tc>
        <w:tc>
          <w:tcPr>
            <w:tcW w:w="3119" w:type="dxa"/>
            <w:noWrap/>
            <w:hideMark/>
          </w:tcPr>
          <w:p w14:paraId="23FAA3B1" w14:textId="77777777" w:rsidR="00241DF0" w:rsidRPr="00241DF0" w:rsidRDefault="00241DF0">
            <w:r w:rsidRPr="00241DF0">
              <w:t>Update of RedCap PMI test cases</w:t>
            </w:r>
          </w:p>
        </w:tc>
        <w:tc>
          <w:tcPr>
            <w:tcW w:w="3049" w:type="dxa"/>
            <w:noWrap/>
            <w:hideMark/>
          </w:tcPr>
          <w:p w14:paraId="61667B6A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1A2644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EDE890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1AFF9DF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5B519C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956C1CF" w14:textId="77777777" w:rsidR="00241DF0" w:rsidRPr="00241DF0" w:rsidRDefault="00241DF0">
            <w:r w:rsidRPr="00241DF0">
              <w:t>0916</w:t>
            </w:r>
          </w:p>
        </w:tc>
        <w:tc>
          <w:tcPr>
            <w:tcW w:w="637" w:type="dxa"/>
            <w:noWrap/>
            <w:hideMark/>
          </w:tcPr>
          <w:p w14:paraId="705610D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0D1F95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57D055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7EA071B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D8F973" w14:textId="77777777" w:rsidR="00241DF0" w:rsidRPr="00241DF0" w:rsidRDefault="00241DF0">
            <w:r w:rsidRPr="00241DF0">
              <w:t>R5-247336</w:t>
            </w:r>
          </w:p>
        </w:tc>
        <w:tc>
          <w:tcPr>
            <w:tcW w:w="3119" w:type="dxa"/>
            <w:noWrap/>
            <w:hideMark/>
          </w:tcPr>
          <w:p w14:paraId="79E66141" w14:textId="77777777" w:rsidR="00241DF0" w:rsidRPr="00241DF0" w:rsidRDefault="00241DF0">
            <w:r w:rsidRPr="00241DF0">
              <w:t>Correction of A-MPR for UL MIMO test case</w:t>
            </w:r>
          </w:p>
        </w:tc>
        <w:tc>
          <w:tcPr>
            <w:tcW w:w="3049" w:type="dxa"/>
            <w:noWrap/>
            <w:hideMark/>
          </w:tcPr>
          <w:p w14:paraId="162DE876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BCD7BE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5186D12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51D1F1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3E56C6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4793C438" w14:textId="77777777" w:rsidR="00241DF0" w:rsidRPr="00241DF0" w:rsidRDefault="00241DF0">
            <w:r w:rsidRPr="00241DF0">
              <w:t>3124</w:t>
            </w:r>
          </w:p>
        </w:tc>
        <w:tc>
          <w:tcPr>
            <w:tcW w:w="637" w:type="dxa"/>
            <w:noWrap/>
            <w:hideMark/>
          </w:tcPr>
          <w:p w14:paraId="0ADB6D7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F032EE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82AD7AA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2807C5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C386FD2" w14:textId="77777777" w:rsidR="00241DF0" w:rsidRPr="00241DF0" w:rsidRDefault="00241DF0">
            <w:r w:rsidRPr="00241DF0">
              <w:t>R5-247341</w:t>
            </w:r>
          </w:p>
        </w:tc>
        <w:tc>
          <w:tcPr>
            <w:tcW w:w="3119" w:type="dxa"/>
            <w:noWrap/>
            <w:hideMark/>
          </w:tcPr>
          <w:p w14:paraId="4C26B769" w14:textId="77777777" w:rsidR="00241DF0" w:rsidRPr="00241DF0" w:rsidRDefault="00241DF0">
            <w:r w:rsidRPr="00241DF0">
              <w:t>Update of applicability of FR2 SISO and MIMO test cases</w:t>
            </w:r>
          </w:p>
        </w:tc>
        <w:tc>
          <w:tcPr>
            <w:tcW w:w="3049" w:type="dxa"/>
            <w:noWrap/>
            <w:hideMark/>
          </w:tcPr>
          <w:p w14:paraId="0457152F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98AFBE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EDAD18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3016612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599596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70693A9" w14:textId="77777777" w:rsidR="00241DF0" w:rsidRPr="00241DF0" w:rsidRDefault="00241DF0">
            <w:r w:rsidRPr="00241DF0">
              <w:t>0525</w:t>
            </w:r>
          </w:p>
        </w:tc>
        <w:tc>
          <w:tcPr>
            <w:tcW w:w="637" w:type="dxa"/>
            <w:noWrap/>
            <w:hideMark/>
          </w:tcPr>
          <w:p w14:paraId="625BA7C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140D1B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BA3172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4644856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3DCABB" w14:textId="77777777" w:rsidR="00241DF0" w:rsidRPr="00241DF0" w:rsidRDefault="00241DF0">
            <w:r w:rsidRPr="00241DF0">
              <w:t>R5-247345</w:t>
            </w:r>
          </w:p>
        </w:tc>
        <w:tc>
          <w:tcPr>
            <w:tcW w:w="3119" w:type="dxa"/>
            <w:noWrap/>
            <w:hideMark/>
          </w:tcPr>
          <w:p w14:paraId="56974AEA" w14:textId="77777777" w:rsidR="00241DF0" w:rsidRPr="00241DF0" w:rsidRDefault="00241DF0">
            <w:r w:rsidRPr="00241DF0">
              <w:t>Update on message content for PMI reporting test cases</w:t>
            </w:r>
          </w:p>
        </w:tc>
        <w:tc>
          <w:tcPr>
            <w:tcW w:w="3049" w:type="dxa"/>
            <w:noWrap/>
            <w:hideMark/>
          </w:tcPr>
          <w:p w14:paraId="0521CAD4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1AE4E8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706E3A4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E57BB3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6B5CCA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779DC65" w14:textId="77777777" w:rsidR="00241DF0" w:rsidRPr="00241DF0" w:rsidRDefault="00241DF0">
            <w:r w:rsidRPr="00241DF0">
              <w:t>3403</w:t>
            </w:r>
          </w:p>
        </w:tc>
        <w:tc>
          <w:tcPr>
            <w:tcW w:w="637" w:type="dxa"/>
            <w:noWrap/>
            <w:hideMark/>
          </w:tcPr>
          <w:p w14:paraId="6908D67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318BA4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6ADD802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2EA56F0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BE1DCD" w14:textId="77777777" w:rsidR="00241DF0" w:rsidRPr="00241DF0" w:rsidRDefault="00241DF0">
            <w:r w:rsidRPr="00241DF0">
              <w:t>R5-247346</w:t>
            </w:r>
          </w:p>
        </w:tc>
        <w:tc>
          <w:tcPr>
            <w:tcW w:w="3119" w:type="dxa"/>
            <w:noWrap/>
            <w:hideMark/>
          </w:tcPr>
          <w:p w14:paraId="118A1E76" w14:textId="77777777" w:rsidR="00241DF0" w:rsidRPr="00241DF0" w:rsidRDefault="00241DF0">
            <w:r w:rsidRPr="00241DF0">
              <w:t>Updates on message content for FR2 CQI and RI test cases</w:t>
            </w:r>
          </w:p>
        </w:tc>
        <w:tc>
          <w:tcPr>
            <w:tcW w:w="3049" w:type="dxa"/>
            <w:noWrap/>
            <w:hideMark/>
          </w:tcPr>
          <w:p w14:paraId="7ABF584D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2B78006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B36207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DC489C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7E5511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3656826" w14:textId="77777777" w:rsidR="00241DF0" w:rsidRPr="00241DF0" w:rsidRDefault="00241DF0">
            <w:r w:rsidRPr="00241DF0">
              <w:t>3404</w:t>
            </w:r>
          </w:p>
        </w:tc>
        <w:tc>
          <w:tcPr>
            <w:tcW w:w="637" w:type="dxa"/>
            <w:noWrap/>
            <w:hideMark/>
          </w:tcPr>
          <w:p w14:paraId="145976D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731B5E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1C52E8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0F46DFE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A0B30A" w14:textId="77777777" w:rsidR="00241DF0" w:rsidRPr="00241DF0" w:rsidRDefault="00241DF0">
            <w:r w:rsidRPr="00241DF0">
              <w:lastRenderedPageBreak/>
              <w:t>R5-247354</w:t>
            </w:r>
          </w:p>
        </w:tc>
        <w:tc>
          <w:tcPr>
            <w:tcW w:w="3119" w:type="dxa"/>
            <w:noWrap/>
            <w:hideMark/>
          </w:tcPr>
          <w:p w14:paraId="7F013E27" w14:textId="77777777" w:rsidR="00241DF0" w:rsidRPr="00241DF0" w:rsidRDefault="00241DF0">
            <w:r w:rsidRPr="00241DF0">
              <w:t>Correction in Single PMI with 32Tx Type1 codebook test cases</w:t>
            </w:r>
          </w:p>
        </w:tc>
        <w:tc>
          <w:tcPr>
            <w:tcW w:w="3049" w:type="dxa"/>
            <w:noWrap/>
            <w:hideMark/>
          </w:tcPr>
          <w:p w14:paraId="6DBA4EDC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2626515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70BD7C4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0C614D8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BE7E6EC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A92AC06" w14:textId="77777777" w:rsidR="00241DF0" w:rsidRPr="00241DF0" w:rsidRDefault="00241DF0">
            <w:r w:rsidRPr="00241DF0">
              <w:t>0918</w:t>
            </w:r>
          </w:p>
        </w:tc>
        <w:tc>
          <w:tcPr>
            <w:tcW w:w="637" w:type="dxa"/>
            <w:noWrap/>
            <w:hideMark/>
          </w:tcPr>
          <w:p w14:paraId="47DE362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2D1279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E81A55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6A185A0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D07B300" w14:textId="77777777" w:rsidR="00241DF0" w:rsidRPr="00241DF0" w:rsidRDefault="00241DF0">
            <w:r w:rsidRPr="00241DF0">
              <w:t>R5-247356</w:t>
            </w:r>
          </w:p>
        </w:tc>
        <w:tc>
          <w:tcPr>
            <w:tcW w:w="3119" w:type="dxa"/>
            <w:noWrap/>
            <w:hideMark/>
          </w:tcPr>
          <w:p w14:paraId="1B6ACEEF" w14:textId="77777777" w:rsidR="00241DF0" w:rsidRPr="00241DF0" w:rsidRDefault="00241DF0">
            <w:r w:rsidRPr="00241DF0">
              <w:t>Correction in message exception for 4Rx FDD PMI eTypeII codebook test case</w:t>
            </w:r>
          </w:p>
        </w:tc>
        <w:tc>
          <w:tcPr>
            <w:tcW w:w="3049" w:type="dxa"/>
            <w:noWrap/>
            <w:hideMark/>
          </w:tcPr>
          <w:p w14:paraId="6B9168AF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1490DC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A25D30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71DDE8B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36419F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61805BFB" w14:textId="77777777" w:rsidR="00241DF0" w:rsidRPr="00241DF0" w:rsidRDefault="00241DF0">
            <w:r w:rsidRPr="00241DF0">
              <w:t>0919</w:t>
            </w:r>
          </w:p>
        </w:tc>
        <w:tc>
          <w:tcPr>
            <w:tcW w:w="637" w:type="dxa"/>
            <w:noWrap/>
            <w:hideMark/>
          </w:tcPr>
          <w:p w14:paraId="1455A99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558C86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0DAFA7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0C529DD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342BFDF" w14:textId="77777777" w:rsidR="00241DF0" w:rsidRPr="00241DF0" w:rsidRDefault="00241DF0">
            <w:r w:rsidRPr="00241DF0">
              <w:t>R5-247361</w:t>
            </w:r>
          </w:p>
        </w:tc>
        <w:tc>
          <w:tcPr>
            <w:tcW w:w="3119" w:type="dxa"/>
            <w:noWrap/>
            <w:hideMark/>
          </w:tcPr>
          <w:p w14:paraId="72C7951E" w14:textId="77777777" w:rsidR="00241DF0" w:rsidRPr="00241DF0" w:rsidRDefault="00241DF0">
            <w:r w:rsidRPr="00241DF0">
              <w:t>Update Annex B for PRD20 E-UTRA CA list v190</w:t>
            </w:r>
          </w:p>
        </w:tc>
        <w:tc>
          <w:tcPr>
            <w:tcW w:w="3049" w:type="dxa"/>
            <w:noWrap/>
            <w:hideMark/>
          </w:tcPr>
          <w:p w14:paraId="6DB08832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090D9B4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0B851A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56FE361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716F30E1" w14:textId="77777777" w:rsidR="00241DF0" w:rsidRPr="00241DF0" w:rsidRDefault="00241DF0">
            <w:r w:rsidRPr="00241DF0">
              <w:t>LTE_CA_R17-UEConTest</w:t>
            </w:r>
          </w:p>
        </w:tc>
        <w:tc>
          <w:tcPr>
            <w:tcW w:w="680" w:type="dxa"/>
            <w:noWrap/>
            <w:hideMark/>
          </w:tcPr>
          <w:p w14:paraId="51B31DF9" w14:textId="77777777" w:rsidR="00241DF0" w:rsidRPr="00241DF0" w:rsidRDefault="00241DF0">
            <w:r w:rsidRPr="00241DF0">
              <w:t>1055</w:t>
            </w:r>
          </w:p>
        </w:tc>
        <w:tc>
          <w:tcPr>
            <w:tcW w:w="637" w:type="dxa"/>
            <w:noWrap/>
            <w:hideMark/>
          </w:tcPr>
          <w:p w14:paraId="5F91CB9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73B926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36B741F" w14:textId="77777777" w:rsidR="00241DF0" w:rsidRPr="00241DF0" w:rsidRDefault="00241DF0">
            <w:r w:rsidRPr="00241DF0">
              <w:t>RP-242687</w:t>
            </w:r>
          </w:p>
        </w:tc>
      </w:tr>
      <w:tr w:rsidR="004F179A" w:rsidRPr="00241DF0" w14:paraId="1A32830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7EB72B" w14:textId="77777777" w:rsidR="00241DF0" w:rsidRPr="00241DF0" w:rsidRDefault="00241DF0">
            <w:r w:rsidRPr="00241DF0">
              <w:t>R5-247366</w:t>
            </w:r>
          </w:p>
        </w:tc>
        <w:tc>
          <w:tcPr>
            <w:tcW w:w="3119" w:type="dxa"/>
            <w:noWrap/>
            <w:hideMark/>
          </w:tcPr>
          <w:p w14:paraId="1045D9F2" w14:textId="77777777" w:rsidR="00241DF0" w:rsidRPr="00241DF0" w:rsidRDefault="00241DF0">
            <w:r w:rsidRPr="00241DF0">
              <w:t>Corrections on 7.3.2 for 4Rx reference sensitivity power level for FDD bands</w:t>
            </w:r>
          </w:p>
        </w:tc>
        <w:tc>
          <w:tcPr>
            <w:tcW w:w="3049" w:type="dxa"/>
            <w:noWrap/>
            <w:hideMark/>
          </w:tcPr>
          <w:p w14:paraId="62C6CCEA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513F8AF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C34BE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84471E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4D37F18" w14:textId="77777777" w:rsidR="00241DF0" w:rsidRPr="00241DF0" w:rsidRDefault="00241DF0">
            <w:r w:rsidRPr="00241DF0">
              <w:t>4Rx_low_NR_band_handheld_3Tx_NR_CA_ENDC-UEConTest</w:t>
            </w:r>
          </w:p>
        </w:tc>
        <w:tc>
          <w:tcPr>
            <w:tcW w:w="680" w:type="dxa"/>
            <w:noWrap/>
            <w:hideMark/>
          </w:tcPr>
          <w:p w14:paraId="10BF8813" w14:textId="77777777" w:rsidR="00241DF0" w:rsidRPr="00241DF0" w:rsidRDefault="00241DF0">
            <w:r w:rsidRPr="00241DF0">
              <w:t>3125</w:t>
            </w:r>
          </w:p>
        </w:tc>
        <w:tc>
          <w:tcPr>
            <w:tcW w:w="637" w:type="dxa"/>
            <w:noWrap/>
            <w:hideMark/>
          </w:tcPr>
          <w:p w14:paraId="1ED3F7E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4DA18D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DF77AE4" w14:textId="77777777" w:rsidR="00241DF0" w:rsidRPr="00241DF0" w:rsidRDefault="00241DF0">
            <w:r w:rsidRPr="00241DF0">
              <w:t>RP-242696</w:t>
            </w:r>
          </w:p>
        </w:tc>
      </w:tr>
      <w:tr w:rsidR="004F179A" w:rsidRPr="00241DF0" w14:paraId="0152632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ED9634F" w14:textId="77777777" w:rsidR="00241DF0" w:rsidRPr="00241DF0" w:rsidRDefault="00241DF0">
            <w:r w:rsidRPr="00241DF0">
              <w:t>R5-247367</w:t>
            </w:r>
          </w:p>
        </w:tc>
        <w:tc>
          <w:tcPr>
            <w:tcW w:w="3119" w:type="dxa"/>
            <w:noWrap/>
            <w:hideMark/>
          </w:tcPr>
          <w:p w14:paraId="14C39748" w14:textId="77777777" w:rsidR="00241DF0" w:rsidRPr="00241DF0" w:rsidRDefault="00241DF0">
            <w:r w:rsidRPr="00241DF0">
              <w:t>Addition to A.4.3.9 for band n26 for 4Rx antenna ports capabilities for FWA</w:t>
            </w:r>
          </w:p>
        </w:tc>
        <w:tc>
          <w:tcPr>
            <w:tcW w:w="3049" w:type="dxa"/>
            <w:noWrap/>
            <w:hideMark/>
          </w:tcPr>
          <w:p w14:paraId="2E8F66DF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54620D4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A4B110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5929A33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66ED6A" w14:textId="77777777" w:rsidR="00241DF0" w:rsidRPr="00241DF0" w:rsidRDefault="00241DF0">
            <w:r w:rsidRPr="00241DF0">
              <w:t>4Rx_NR_bands_R18-UEConTest</w:t>
            </w:r>
          </w:p>
        </w:tc>
        <w:tc>
          <w:tcPr>
            <w:tcW w:w="680" w:type="dxa"/>
            <w:noWrap/>
            <w:hideMark/>
          </w:tcPr>
          <w:p w14:paraId="60AEC815" w14:textId="77777777" w:rsidR="00241DF0" w:rsidRPr="00241DF0" w:rsidRDefault="00241DF0">
            <w:r w:rsidRPr="00241DF0">
              <w:t>0754</w:t>
            </w:r>
          </w:p>
        </w:tc>
        <w:tc>
          <w:tcPr>
            <w:tcW w:w="637" w:type="dxa"/>
            <w:noWrap/>
            <w:hideMark/>
          </w:tcPr>
          <w:p w14:paraId="2C3EBFE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E548E1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CDC7A74" w14:textId="77777777" w:rsidR="00241DF0" w:rsidRPr="00241DF0" w:rsidRDefault="00241DF0">
            <w:r w:rsidRPr="00241DF0">
              <w:t>RP-242697</w:t>
            </w:r>
          </w:p>
        </w:tc>
      </w:tr>
      <w:tr w:rsidR="004F179A" w:rsidRPr="00241DF0" w14:paraId="45DE253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B171D4" w14:textId="77777777" w:rsidR="00241DF0" w:rsidRPr="00241DF0" w:rsidRDefault="00241DF0">
            <w:r w:rsidRPr="00241DF0">
              <w:t>R5-247368</w:t>
            </w:r>
          </w:p>
        </w:tc>
        <w:tc>
          <w:tcPr>
            <w:tcW w:w="3119" w:type="dxa"/>
            <w:noWrap/>
            <w:hideMark/>
          </w:tcPr>
          <w:p w14:paraId="4268BC7D" w14:textId="77777777" w:rsidR="00241DF0" w:rsidRPr="00241DF0" w:rsidRDefault="00241DF0">
            <w:r w:rsidRPr="00241DF0">
              <w:t>Addition to 7.3.2 for 4Rx reference sensitivity power level for band n26 for FWA</w:t>
            </w:r>
          </w:p>
        </w:tc>
        <w:tc>
          <w:tcPr>
            <w:tcW w:w="3049" w:type="dxa"/>
            <w:noWrap/>
            <w:hideMark/>
          </w:tcPr>
          <w:p w14:paraId="4713F0FC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1DE46C6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209F6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1915F9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10DA7EF" w14:textId="77777777" w:rsidR="00241DF0" w:rsidRPr="00241DF0" w:rsidRDefault="00241DF0">
            <w:r w:rsidRPr="00241DF0">
              <w:t>4Rx_NR_bands_R18-UEConTest</w:t>
            </w:r>
          </w:p>
        </w:tc>
        <w:tc>
          <w:tcPr>
            <w:tcW w:w="680" w:type="dxa"/>
            <w:noWrap/>
            <w:hideMark/>
          </w:tcPr>
          <w:p w14:paraId="43F04182" w14:textId="77777777" w:rsidR="00241DF0" w:rsidRPr="00241DF0" w:rsidRDefault="00241DF0">
            <w:r w:rsidRPr="00241DF0">
              <w:t>3126</w:t>
            </w:r>
          </w:p>
        </w:tc>
        <w:tc>
          <w:tcPr>
            <w:tcW w:w="637" w:type="dxa"/>
            <w:noWrap/>
            <w:hideMark/>
          </w:tcPr>
          <w:p w14:paraId="730DFAA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A56D8F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0CEBAB8" w14:textId="77777777" w:rsidR="00241DF0" w:rsidRPr="00241DF0" w:rsidRDefault="00241DF0">
            <w:r w:rsidRPr="00241DF0">
              <w:t>RP-242697</w:t>
            </w:r>
          </w:p>
        </w:tc>
      </w:tr>
      <w:tr w:rsidR="004F179A" w:rsidRPr="00241DF0" w14:paraId="205E810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645CED8" w14:textId="77777777" w:rsidR="00241DF0" w:rsidRPr="00241DF0" w:rsidRDefault="00241DF0">
            <w:r w:rsidRPr="00241DF0">
              <w:t>R5-247371</w:t>
            </w:r>
          </w:p>
        </w:tc>
        <w:tc>
          <w:tcPr>
            <w:tcW w:w="3119" w:type="dxa"/>
            <w:noWrap/>
            <w:hideMark/>
          </w:tcPr>
          <w:p w14:paraId="6F1D32F2" w14:textId="77777777" w:rsidR="00241DF0" w:rsidRPr="00241DF0" w:rsidRDefault="00241DF0">
            <w:r w:rsidRPr="00241DF0">
              <w:t>Addition of test frequency for CA_n1A-n5A</w:t>
            </w:r>
          </w:p>
        </w:tc>
        <w:tc>
          <w:tcPr>
            <w:tcW w:w="3049" w:type="dxa"/>
            <w:noWrap/>
            <w:hideMark/>
          </w:tcPr>
          <w:p w14:paraId="4E385F21" w14:textId="77777777" w:rsidR="00241DF0" w:rsidRPr="00241DF0" w:rsidRDefault="00241DF0">
            <w:r w:rsidRPr="00241DF0">
              <w:t>ZTE Corporation,China Telecom</w:t>
            </w:r>
          </w:p>
        </w:tc>
        <w:tc>
          <w:tcPr>
            <w:tcW w:w="920" w:type="dxa"/>
            <w:noWrap/>
            <w:hideMark/>
          </w:tcPr>
          <w:p w14:paraId="78B0938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185599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5988C6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84EF946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38BDD290" w14:textId="77777777" w:rsidR="00241DF0" w:rsidRPr="00241DF0" w:rsidRDefault="00241DF0">
            <w:r w:rsidRPr="00241DF0">
              <w:t>3405</w:t>
            </w:r>
          </w:p>
        </w:tc>
        <w:tc>
          <w:tcPr>
            <w:tcW w:w="637" w:type="dxa"/>
            <w:noWrap/>
            <w:hideMark/>
          </w:tcPr>
          <w:p w14:paraId="6543B9D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3E9ED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6171FA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52A3D34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88B106" w14:textId="77777777" w:rsidR="00241DF0" w:rsidRPr="00241DF0" w:rsidRDefault="00241DF0">
            <w:r w:rsidRPr="00241DF0">
              <w:t>R5-247372</w:t>
            </w:r>
          </w:p>
        </w:tc>
        <w:tc>
          <w:tcPr>
            <w:tcW w:w="3119" w:type="dxa"/>
            <w:noWrap/>
            <w:hideMark/>
          </w:tcPr>
          <w:p w14:paraId="6AFC17F5" w14:textId="77777777" w:rsidR="00241DF0" w:rsidRPr="00241DF0" w:rsidRDefault="00241DF0">
            <w:r w:rsidRPr="00241DF0">
              <w:t>Introduction of CA_n1A-n5A for physical layer baseline implementation capabilities</w:t>
            </w:r>
          </w:p>
        </w:tc>
        <w:tc>
          <w:tcPr>
            <w:tcW w:w="3049" w:type="dxa"/>
            <w:noWrap/>
            <w:hideMark/>
          </w:tcPr>
          <w:p w14:paraId="642FF79B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4432C6A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FBD6F9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5A72F4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71268AB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68461AEC" w14:textId="77777777" w:rsidR="00241DF0" w:rsidRPr="00241DF0" w:rsidRDefault="00241DF0">
            <w:r w:rsidRPr="00241DF0">
              <w:t>0755</w:t>
            </w:r>
          </w:p>
        </w:tc>
        <w:tc>
          <w:tcPr>
            <w:tcW w:w="637" w:type="dxa"/>
            <w:noWrap/>
            <w:hideMark/>
          </w:tcPr>
          <w:p w14:paraId="6483AF6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AED73F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2877BC3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793CC21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ED83A3" w14:textId="77777777" w:rsidR="00241DF0" w:rsidRPr="00241DF0" w:rsidRDefault="00241DF0">
            <w:r w:rsidRPr="00241DF0">
              <w:t>R5-247373</w:t>
            </w:r>
          </w:p>
        </w:tc>
        <w:tc>
          <w:tcPr>
            <w:tcW w:w="3119" w:type="dxa"/>
            <w:noWrap/>
            <w:hideMark/>
          </w:tcPr>
          <w:p w14:paraId="3FE0088A" w14:textId="77777777" w:rsidR="00241DF0" w:rsidRPr="00241DF0" w:rsidRDefault="00241DF0">
            <w:r w:rsidRPr="00241DF0">
              <w:t>Addition of delta TIB for NR CA configuration CA_n1A-n5A</w:t>
            </w:r>
          </w:p>
        </w:tc>
        <w:tc>
          <w:tcPr>
            <w:tcW w:w="3049" w:type="dxa"/>
            <w:noWrap/>
            <w:hideMark/>
          </w:tcPr>
          <w:p w14:paraId="10B46795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2605DCD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F58E87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C699EE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B018678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749063F6" w14:textId="77777777" w:rsidR="00241DF0" w:rsidRPr="00241DF0" w:rsidRDefault="00241DF0">
            <w:r w:rsidRPr="00241DF0">
              <w:t>3128</w:t>
            </w:r>
          </w:p>
        </w:tc>
        <w:tc>
          <w:tcPr>
            <w:tcW w:w="637" w:type="dxa"/>
            <w:noWrap/>
            <w:hideMark/>
          </w:tcPr>
          <w:p w14:paraId="6257C15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B9FF81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FDAF5A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1B1BBEA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AF00278" w14:textId="77777777" w:rsidR="00241DF0" w:rsidRPr="00241DF0" w:rsidRDefault="00241DF0">
            <w:r w:rsidRPr="00241DF0">
              <w:t>R5-247374</w:t>
            </w:r>
          </w:p>
        </w:tc>
        <w:tc>
          <w:tcPr>
            <w:tcW w:w="3119" w:type="dxa"/>
            <w:noWrap/>
            <w:hideMark/>
          </w:tcPr>
          <w:p w14:paraId="549B7BF3" w14:textId="77777777" w:rsidR="00241DF0" w:rsidRPr="00241DF0" w:rsidRDefault="00241DF0">
            <w:r w:rsidRPr="00241DF0">
              <w:t>Introduction of maximum output power requirements for CA_n1A-n5A</w:t>
            </w:r>
          </w:p>
        </w:tc>
        <w:tc>
          <w:tcPr>
            <w:tcW w:w="3049" w:type="dxa"/>
            <w:noWrap/>
            <w:hideMark/>
          </w:tcPr>
          <w:p w14:paraId="6BEF089E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1C12354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191B8F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E72622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52B69E1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3D898C2B" w14:textId="77777777" w:rsidR="00241DF0" w:rsidRPr="00241DF0" w:rsidRDefault="00241DF0">
            <w:r w:rsidRPr="00241DF0">
              <w:t>3129</w:t>
            </w:r>
          </w:p>
        </w:tc>
        <w:tc>
          <w:tcPr>
            <w:tcW w:w="637" w:type="dxa"/>
            <w:noWrap/>
            <w:hideMark/>
          </w:tcPr>
          <w:p w14:paraId="60D326A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F7E0C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C419BA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04AB3C3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6EBEFA" w14:textId="77777777" w:rsidR="00241DF0" w:rsidRPr="00241DF0" w:rsidRDefault="00241DF0">
            <w:r w:rsidRPr="00241DF0">
              <w:lastRenderedPageBreak/>
              <w:t>R5-247375</w:t>
            </w:r>
          </w:p>
        </w:tc>
        <w:tc>
          <w:tcPr>
            <w:tcW w:w="3119" w:type="dxa"/>
            <w:noWrap/>
            <w:hideMark/>
          </w:tcPr>
          <w:p w14:paraId="3DA14547" w14:textId="77777777" w:rsidR="00241DF0" w:rsidRPr="00241DF0" w:rsidRDefault="00241DF0">
            <w:r w:rsidRPr="00241DF0">
              <w:t>Introduction of spurious emissions test requirements for CA_n1A-n5A</w:t>
            </w:r>
          </w:p>
        </w:tc>
        <w:tc>
          <w:tcPr>
            <w:tcW w:w="3049" w:type="dxa"/>
            <w:noWrap/>
            <w:hideMark/>
          </w:tcPr>
          <w:p w14:paraId="6EEB8111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5AC9BFE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D51310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148FB1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7D6917B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D97DE99" w14:textId="77777777" w:rsidR="00241DF0" w:rsidRPr="00241DF0" w:rsidRDefault="00241DF0">
            <w:r w:rsidRPr="00241DF0">
              <w:t>3130</w:t>
            </w:r>
          </w:p>
        </w:tc>
        <w:tc>
          <w:tcPr>
            <w:tcW w:w="637" w:type="dxa"/>
            <w:noWrap/>
            <w:hideMark/>
          </w:tcPr>
          <w:p w14:paraId="66434EE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F37AE8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2FD92B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40D8F9B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30B0B0" w14:textId="77777777" w:rsidR="00241DF0" w:rsidRPr="00241DF0" w:rsidRDefault="00241DF0">
            <w:r w:rsidRPr="00241DF0">
              <w:t>R5-247376</w:t>
            </w:r>
          </w:p>
        </w:tc>
        <w:tc>
          <w:tcPr>
            <w:tcW w:w="3119" w:type="dxa"/>
            <w:noWrap/>
            <w:hideMark/>
          </w:tcPr>
          <w:p w14:paraId="3EF73311" w14:textId="77777777" w:rsidR="00241DF0" w:rsidRPr="00241DF0" w:rsidRDefault="00241DF0">
            <w:r w:rsidRPr="00241DF0">
              <w:t>Introduction of reference sensitivity power level test requirements for CA_n1A-n5A</w:t>
            </w:r>
          </w:p>
        </w:tc>
        <w:tc>
          <w:tcPr>
            <w:tcW w:w="3049" w:type="dxa"/>
            <w:noWrap/>
            <w:hideMark/>
          </w:tcPr>
          <w:p w14:paraId="2C6EF8EE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7434CCE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A62EA3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A57DFF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83885EF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5B77154A" w14:textId="77777777" w:rsidR="00241DF0" w:rsidRPr="00241DF0" w:rsidRDefault="00241DF0">
            <w:r w:rsidRPr="00241DF0">
              <w:t>3131</w:t>
            </w:r>
          </w:p>
        </w:tc>
        <w:tc>
          <w:tcPr>
            <w:tcW w:w="637" w:type="dxa"/>
            <w:noWrap/>
            <w:hideMark/>
          </w:tcPr>
          <w:p w14:paraId="02788E3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5F41DF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2E1B44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1FD6EC9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EFA3B0" w14:textId="77777777" w:rsidR="00241DF0" w:rsidRPr="00241DF0" w:rsidRDefault="00241DF0">
            <w:r w:rsidRPr="00241DF0">
              <w:t>R5-247377</w:t>
            </w:r>
          </w:p>
        </w:tc>
        <w:tc>
          <w:tcPr>
            <w:tcW w:w="3119" w:type="dxa"/>
            <w:noWrap/>
            <w:hideMark/>
          </w:tcPr>
          <w:p w14:paraId="2A676D1B" w14:textId="77777777" w:rsidR="00241DF0" w:rsidRPr="00241DF0" w:rsidRDefault="00241DF0">
            <w:r w:rsidRPr="00241DF0">
              <w:t>Introduction of reference sensitivity test point analysis for CA_n1A-n5A</w:t>
            </w:r>
          </w:p>
        </w:tc>
        <w:tc>
          <w:tcPr>
            <w:tcW w:w="3049" w:type="dxa"/>
            <w:noWrap/>
            <w:hideMark/>
          </w:tcPr>
          <w:p w14:paraId="5CD17A4D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3CBE392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A392B0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663F5E0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060DB4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0B4874DB" w14:textId="77777777" w:rsidR="00241DF0" w:rsidRPr="00241DF0" w:rsidRDefault="00241DF0">
            <w:r w:rsidRPr="00241DF0">
              <w:t>0965</w:t>
            </w:r>
          </w:p>
        </w:tc>
        <w:tc>
          <w:tcPr>
            <w:tcW w:w="637" w:type="dxa"/>
            <w:noWrap/>
            <w:hideMark/>
          </w:tcPr>
          <w:p w14:paraId="75B7AD7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286285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C55191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0B0F384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33FFAB6" w14:textId="77777777" w:rsidR="00241DF0" w:rsidRPr="00241DF0" w:rsidRDefault="00241DF0">
            <w:r w:rsidRPr="00241DF0">
              <w:t>R5-247378</w:t>
            </w:r>
          </w:p>
        </w:tc>
        <w:tc>
          <w:tcPr>
            <w:tcW w:w="3119" w:type="dxa"/>
            <w:noWrap/>
            <w:hideMark/>
          </w:tcPr>
          <w:p w14:paraId="1881CA06" w14:textId="77777777" w:rsidR="00241DF0" w:rsidRPr="00241DF0" w:rsidRDefault="00241DF0">
            <w:r w:rsidRPr="00241DF0">
              <w:t>Introduction of spurious emission TP analysis for CA_n1A-n5A</w:t>
            </w:r>
          </w:p>
        </w:tc>
        <w:tc>
          <w:tcPr>
            <w:tcW w:w="3049" w:type="dxa"/>
            <w:noWrap/>
            <w:hideMark/>
          </w:tcPr>
          <w:p w14:paraId="462FFA9B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4F04030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F593B0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532FA6D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620997D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0BAD3544" w14:textId="77777777" w:rsidR="00241DF0" w:rsidRPr="00241DF0" w:rsidRDefault="00241DF0">
            <w:r w:rsidRPr="00241DF0">
              <w:t>0966</w:t>
            </w:r>
          </w:p>
        </w:tc>
        <w:tc>
          <w:tcPr>
            <w:tcW w:w="637" w:type="dxa"/>
            <w:noWrap/>
            <w:hideMark/>
          </w:tcPr>
          <w:p w14:paraId="0EE137E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12AC70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231CA9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2C44A39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EE5D5F" w14:textId="77777777" w:rsidR="00241DF0" w:rsidRPr="00241DF0" w:rsidRDefault="00241DF0">
            <w:r w:rsidRPr="00241DF0">
              <w:t>R5-247380</w:t>
            </w:r>
          </w:p>
        </w:tc>
        <w:tc>
          <w:tcPr>
            <w:tcW w:w="3119" w:type="dxa"/>
            <w:noWrap/>
            <w:hideMark/>
          </w:tcPr>
          <w:p w14:paraId="1080E918" w14:textId="77777777" w:rsidR="00241DF0" w:rsidRPr="00241DF0" w:rsidRDefault="00241DF0">
            <w:r w:rsidRPr="00241DF0">
              <w:t>Addition of test frequency for CA_n5A-n78A</w:t>
            </w:r>
          </w:p>
        </w:tc>
        <w:tc>
          <w:tcPr>
            <w:tcW w:w="3049" w:type="dxa"/>
            <w:noWrap/>
            <w:hideMark/>
          </w:tcPr>
          <w:p w14:paraId="3C7B008E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59553B2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CACD2A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402D8C1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E6515CB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7701DDBE" w14:textId="77777777" w:rsidR="00241DF0" w:rsidRPr="00241DF0" w:rsidRDefault="00241DF0">
            <w:r w:rsidRPr="00241DF0">
              <w:t>3406</w:t>
            </w:r>
          </w:p>
        </w:tc>
        <w:tc>
          <w:tcPr>
            <w:tcW w:w="637" w:type="dxa"/>
            <w:noWrap/>
            <w:hideMark/>
          </w:tcPr>
          <w:p w14:paraId="1DA4A96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104878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D0F49B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710C759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045BEE9" w14:textId="77777777" w:rsidR="00241DF0" w:rsidRPr="00241DF0" w:rsidRDefault="00241DF0">
            <w:r w:rsidRPr="00241DF0">
              <w:t>R5-247382</w:t>
            </w:r>
          </w:p>
        </w:tc>
        <w:tc>
          <w:tcPr>
            <w:tcW w:w="3119" w:type="dxa"/>
            <w:noWrap/>
            <w:hideMark/>
          </w:tcPr>
          <w:p w14:paraId="6EB9DAAA" w14:textId="77777777" w:rsidR="00241DF0" w:rsidRPr="00241DF0" w:rsidRDefault="00241DF0">
            <w:r w:rsidRPr="00241DF0">
              <w:t>Introduction of spurious emissions test requirements for CA_n5A-n78A</w:t>
            </w:r>
          </w:p>
        </w:tc>
        <w:tc>
          <w:tcPr>
            <w:tcW w:w="3049" w:type="dxa"/>
            <w:noWrap/>
            <w:hideMark/>
          </w:tcPr>
          <w:p w14:paraId="6B06ACC8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683FED5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781D7C2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B3F188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E9DA26D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106D1B33" w14:textId="77777777" w:rsidR="00241DF0" w:rsidRPr="00241DF0" w:rsidRDefault="00241DF0">
            <w:r w:rsidRPr="00241DF0">
              <w:t>3133</w:t>
            </w:r>
          </w:p>
        </w:tc>
        <w:tc>
          <w:tcPr>
            <w:tcW w:w="637" w:type="dxa"/>
            <w:noWrap/>
            <w:hideMark/>
          </w:tcPr>
          <w:p w14:paraId="44B920B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D28ADE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A42AD7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554B98A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07E286" w14:textId="77777777" w:rsidR="00241DF0" w:rsidRPr="00241DF0" w:rsidRDefault="00241DF0">
            <w:r w:rsidRPr="00241DF0">
              <w:t>R5-247384</w:t>
            </w:r>
          </w:p>
        </w:tc>
        <w:tc>
          <w:tcPr>
            <w:tcW w:w="3119" w:type="dxa"/>
            <w:noWrap/>
            <w:hideMark/>
          </w:tcPr>
          <w:p w14:paraId="7789D8DC" w14:textId="77777777" w:rsidR="00241DF0" w:rsidRPr="00241DF0" w:rsidRDefault="00241DF0">
            <w:r w:rsidRPr="00241DF0">
              <w:t>Introduction of reference sensitivity test point analysis for CA_n5A-n78A</w:t>
            </w:r>
          </w:p>
        </w:tc>
        <w:tc>
          <w:tcPr>
            <w:tcW w:w="3049" w:type="dxa"/>
            <w:noWrap/>
            <w:hideMark/>
          </w:tcPr>
          <w:p w14:paraId="7E517A3C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718B6B3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9E55F0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31538A0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CE28D46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4A529DC1" w14:textId="77777777" w:rsidR="00241DF0" w:rsidRPr="00241DF0" w:rsidRDefault="00241DF0">
            <w:r w:rsidRPr="00241DF0">
              <w:t>0967</w:t>
            </w:r>
          </w:p>
        </w:tc>
        <w:tc>
          <w:tcPr>
            <w:tcW w:w="637" w:type="dxa"/>
            <w:noWrap/>
            <w:hideMark/>
          </w:tcPr>
          <w:p w14:paraId="5E7AE18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2B183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4DC356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7200872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2C1369" w14:textId="77777777" w:rsidR="00241DF0" w:rsidRPr="00241DF0" w:rsidRDefault="00241DF0">
            <w:r w:rsidRPr="00241DF0">
              <w:t>R5-247385</w:t>
            </w:r>
          </w:p>
        </w:tc>
        <w:tc>
          <w:tcPr>
            <w:tcW w:w="3119" w:type="dxa"/>
            <w:noWrap/>
            <w:hideMark/>
          </w:tcPr>
          <w:p w14:paraId="45F18DB1" w14:textId="77777777" w:rsidR="00241DF0" w:rsidRPr="00241DF0" w:rsidRDefault="00241DF0">
            <w:r w:rsidRPr="00241DF0">
              <w:t>Introduction of spurious emission TP analysis for CA_n5A-n78A</w:t>
            </w:r>
          </w:p>
        </w:tc>
        <w:tc>
          <w:tcPr>
            <w:tcW w:w="3049" w:type="dxa"/>
            <w:noWrap/>
            <w:hideMark/>
          </w:tcPr>
          <w:p w14:paraId="5ED5A461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676057B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612026F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2BF45F4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8F8D3EE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CE72BD3" w14:textId="77777777" w:rsidR="00241DF0" w:rsidRPr="00241DF0" w:rsidRDefault="00241DF0">
            <w:r w:rsidRPr="00241DF0">
              <w:t>0968</w:t>
            </w:r>
          </w:p>
        </w:tc>
        <w:tc>
          <w:tcPr>
            <w:tcW w:w="637" w:type="dxa"/>
            <w:noWrap/>
            <w:hideMark/>
          </w:tcPr>
          <w:p w14:paraId="2B8919B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5AD4A9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4126D87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2048952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4D6BA3" w14:textId="77777777" w:rsidR="00241DF0" w:rsidRPr="00241DF0" w:rsidRDefault="00241DF0">
            <w:r w:rsidRPr="00241DF0">
              <w:t>R5-247387</w:t>
            </w:r>
          </w:p>
        </w:tc>
        <w:tc>
          <w:tcPr>
            <w:tcW w:w="3119" w:type="dxa"/>
            <w:noWrap/>
            <w:hideMark/>
          </w:tcPr>
          <w:p w14:paraId="4A2713EC" w14:textId="77777777" w:rsidR="00241DF0" w:rsidRPr="00241DF0" w:rsidRDefault="00241DF0">
            <w:r w:rsidRPr="00241DF0">
              <w:t>Editorial corrections on TPA tables for NR CA configurations</w:t>
            </w:r>
          </w:p>
        </w:tc>
        <w:tc>
          <w:tcPr>
            <w:tcW w:w="3049" w:type="dxa"/>
            <w:noWrap/>
            <w:hideMark/>
          </w:tcPr>
          <w:p w14:paraId="5834180E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3F4E6AD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E65389B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4C397A3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13272A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7DD24827" w14:textId="77777777" w:rsidR="00241DF0" w:rsidRPr="00241DF0" w:rsidRDefault="00241DF0">
            <w:r w:rsidRPr="00241DF0">
              <w:t>0969</w:t>
            </w:r>
          </w:p>
        </w:tc>
        <w:tc>
          <w:tcPr>
            <w:tcW w:w="637" w:type="dxa"/>
            <w:noWrap/>
            <w:hideMark/>
          </w:tcPr>
          <w:p w14:paraId="0726EE7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B970D1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DE1E98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444DA55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8E83E3" w14:textId="77777777" w:rsidR="00241DF0" w:rsidRPr="00241DF0" w:rsidRDefault="00241DF0">
            <w:r w:rsidRPr="00241DF0">
              <w:t>R5-247388</w:t>
            </w:r>
          </w:p>
        </w:tc>
        <w:tc>
          <w:tcPr>
            <w:tcW w:w="3119" w:type="dxa"/>
            <w:noWrap/>
            <w:hideMark/>
          </w:tcPr>
          <w:p w14:paraId="45664DF7" w14:textId="77777777" w:rsidR="00241DF0" w:rsidRPr="00241DF0" w:rsidRDefault="00241DF0">
            <w:r w:rsidRPr="00241DF0">
              <w:t>Update inter-band NR CA configuration of three bands CA_n3A-n5A-n78</w:t>
            </w:r>
          </w:p>
        </w:tc>
        <w:tc>
          <w:tcPr>
            <w:tcW w:w="3049" w:type="dxa"/>
            <w:noWrap/>
            <w:hideMark/>
          </w:tcPr>
          <w:p w14:paraId="00C9E6E8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0B12D41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606C8C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4A31150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8012D46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4032ADF2" w14:textId="77777777" w:rsidR="00241DF0" w:rsidRPr="00241DF0" w:rsidRDefault="00241DF0">
            <w:r w:rsidRPr="00241DF0">
              <w:t>3407</w:t>
            </w:r>
          </w:p>
        </w:tc>
        <w:tc>
          <w:tcPr>
            <w:tcW w:w="637" w:type="dxa"/>
            <w:noWrap/>
            <w:hideMark/>
          </w:tcPr>
          <w:p w14:paraId="7347FCB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BB811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81DED0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07B7572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CC8A90" w14:textId="77777777" w:rsidR="00241DF0" w:rsidRPr="00241DF0" w:rsidRDefault="00241DF0">
            <w:r w:rsidRPr="00241DF0">
              <w:t>R5-247389</w:t>
            </w:r>
          </w:p>
        </w:tc>
        <w:tc>
          <w:tcPr>
            <w:tcW w:w="3119" w:type="dxa"/>
            <w:noWrap/>
            <w:hideMark/>
          </w:tcPr>
          <w:p w14:paraId="4EECAA9A" w14:textId="77777777" w:rsidR="00241DF0" w:rsidRPr="00241DF0" w:rsidRDefault="00241DF0">
            <w:r w:rsidRPr="00241DF0">
              <w:t xml:space="preserve">Introduction of CA_n1-n5-n78 and CA_n3-n5-n78 for physical layer </w:t>
            </w:r>
            <w:r w:rsidRPr="00241DF0">
              <w:lastRenderedPageBreak/>
              <w:t>baseline implementation capabilities</w:t>
            </w:r>
          </w:p>
        </w:tc>
        <w:tc>
          <w:tcPr>
            <w:tcW w:w="3049" w:type="dxa"/>
            <w:noWrap/>
            <w:hideMark/>
          </w:tcPr>
          <w:p w14:paraId="6859AC30" w14:textId="77777777" w:rsidR="00241DF0" w:rsidRPr="00241DF0" w:rsidRDefault="00241DF0">
            <w:r w:rsidRPr="00241DF0">
              <w:lastRenderedPageBreak/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219EA8C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BE4F1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45ECC29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6F17B76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91A3396" w14:textId="77777777" w:rsidR="00241DF0" w:rsidRPr="00241DF0" w:rsidRDefault="00241DF0">
            <w:r w:rsidRPr="00241DF0">
              <w:t>0756</w:t>
            </w:r>
          </w:p>
        </w:tc>
        <w:tc>
          <w:tcPr>
            <w:tcW w:w="637" w:type="dxa"/>
            <w:noWrap/>
            <w:hideMark/>
          </w:tcPr>
          <w:p w14:paraId="1D39D38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E752B0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FFF7EFB" w14:textId="77777777" w:rsidR="00241DF0" w:rsidRPr="00241DF0" w:rsidRDefault="00241DF0">
            <w:r w:rsidRPr="00241DF0">
              <w:t>RP-242676</w:t>
            </w:r>
          </w:p>
        </w:tc>
      </w:tr>
      <w:tr w:rsidR="004F179A" w:rsidRPr="00241DF0" w14:paraId="5EE94F8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F9813B8" w14:textId="77777777" w:rsidR="00241DF0" w:rsidRPr="00241DF0" w:rsidRDefault="00241DF0">
            <w:r w:rsidRPr="00241DF0">
              <w:t>R5-247390</w:t>
            </w:r>
          </w:p>
        </w:tc>
        <w:tc>
          <w:tcPr>
            <w:tcW w:w="3119" w:type="dxa"/>
            <w:noWrap/>
            <w:hideMark/>
          </w:tcPr>
          <w:p w14:paraId="2839406E" w14:textId="77777777" w:rsidR="00241DF0" w:rsidRPr="00241DF0" w:rsidRDefault="00241DF0">
            <w:r w:rsidRPr="00241DF0">
              <w:t>Update delta TIB for NR CA configuration CA_n3A-n5A-n78</w:t>
            </w:r>
          </w:p>
        </w:tc>
        <w:tc>
          <w:tcPr>
            <w:tcW w:w="3049" w:type="dxa"/>
            <w:noWrap/>
            <w:hideMark/>
          </w:tcPr>
          <w:p w14:paraId="3769737C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15B4D3B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2BC70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B807CA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3A7286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6C485B70" w14:textId="77777777" w:rsidR="00241DF0" w:rsidRPr="00241DF0" w:rsidRDefault="00241DF0">
            <w:r w:rsidRPr="00241DF0">
              <w:t>3135</w:t>
            </w:r>
          </w:p>
        </w:tc>
        <w:tc>
          <w:tcPr>
            <w:tcW w:w="637" w:type="dxa"/>
            <w:noWrap/>
            <w:hideMark/>
          </w:tcPr>
          <w:p w14:paraId="2EE8D2F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4F1601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00F5FA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34BDC30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79E15B0" w14:textId="77777777" w:rsidR="00241DF0" w:rsidRPr="00241DF0" w:rsidRDefault="00241DF0">
            <w:r w:rsidRPr="00241DF0">
              <w:t>R5-247392</w:t>
            </w:r>
          </w:p>
        </w:tc>
        <w:tc>
          <w:tcPr>
            <w:tcW w:w="3119" w:type="dxa"/>
            <w:noWrap/>
            <w:hideMark/>
          </w:tcPr>
          <w:p w14:paraId="46B2DAA0" w14:textId="77777777" w:rsidR="00241DF0" w:rsidRPr="00241DF0" w:rsidRDefault="00241DF0">
            <w:r w:rsidRPr="00241DF0">
              <w:t>Update delta RIB for NR CA configuration CA_n3A-n5A-n78A</w:t>
            </w:r>
          </w:p>
        </w:tc>
        <w:tc>
          <w:tcPr>
            <w:tcW w:w="3049" w:type="dxa"/>
            <w:noWrap/>
            <w:hideMark/>
          </w:tcPr>
          <w:p w14:paraId="567A1639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257D4D6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101D6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C45955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4802EE3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449377FB" w14:textId="77777777" w:rsidR="00241DF0" w:rsidRPr="00241DF0" w:rsidRDefault="00241DF0">
            <w:r w:rsidRPr="00241DF0">
              <w:t>3137</w:t>
            </w:r>
          </w:p>
        </w:tc>
        <w:tc>
          <w:tcPr>
            <w:tcW w:w="637" w:type="dxa"/>
            <w:noWrap/>
            <w:hideMark/>
          </w:tcPr>
          <w:p w14:paraId="686EB6E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A6B39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E87A479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781CCA6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F07E65" w14:textId="77777777" w:rsidR="00241DF0" w:rsidRPr="00241DF0" w:rsidRDefault="00241DF0">
            <w:r w:rsidRPr="00241DF0">
              <w:t>R5-247393</w:t>
            </w:r>
          </w:p>
        </w:tc>
        <w:tc>
          <w:tcPr>
            <w:tcW w:w="3119" w:type="dxa"/>
            <w:noWrap/>
            <w:hideMark/>
          </w:tcPr>
          <w:p w14:paraId="1B2DDD22" w14:textId="77777777" w:rsidR="00241DF0" w:rsidRPr="00241DF0" w:rsidRDefault="00241DF0">
            <w:r w:rsidRPr="00241DF0">
              <w:t>Update reference sensitivity test cases for CA_n3A-n5A-n78A</w:t>
            </w:r>
          </w:p>
        </w:tc>
        <w:tc>
          <w:tcPr>
            <w:tcW w:w="3049" w:type="dxa"/>
            <w:noWrap/>
            <w:hideMark/>
          </w:tcPr>
          <w:p w14:paraId="49891F51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4698202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15636F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3094842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C9F6692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A2EE009" w14:textId="77777777" w:rsidR="00241DF0" w:rsidRPr="00241DF0" w:rsidRDefault="00241DF0">
            <w:r w:rsidRPr="00241DF0">
              <w:t>0970</w:t>
            </w:r>
          </w:p>
        </w:tc>
        <w:tc>
          <w:tcPr>
            <w:tcW w:w="637" w:type="dxa"/>
            <w:noWrap/>
            <w:hideMark/>
          </w:tcPr>
          <w:p w14:paraId="1355697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EBB32C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E96BEA5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1F166BD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8DEB66" w14:textId="77777777" w:rsidR="00241DF0" w:rsidRPr="00241DF0" w:rsidRDefault="00241DF0">
            <w:r w:rsidRPr="00241DF0">
              <w:t>R5-247394</w:t>
            </w:r>
          </w:p>
        </w:tc>
        <w:tc>
          <w:tcPr>
            <w:tcW w:w="3119" w:type="dxa"/>
            <w:noWrap/>
            <w:hideMark/>
          </w:tcPr>
          <w:p w14:paraId="768C6604" w14:textId="77777777" w:rsidR="00241DF0" w:rsidRPr="00241DF0" w:rsidRDefault="00241DF0">
            <w:r w:rsidRPr="00241DF0">
              <w:t>Addition of RF baseline implementation capabilities for PC2 DC_2A_n41A</w:t>
            </w:r>
          </w:p>
        </w:tc>
        <w:tc>
          <w:tcPr>
            <w:tcW w:w="3049" w:type="dxa"/>
            <w:noWrap/>
            <w:hideMark/>
          </w:tcPr>
          <w:p w14:paraId="0332AFFA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5341732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EC418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529A395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195ECDD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FAC873D" w14:textId="77777777" w:rsidR="00241DF0" w:rsidRPr="00241DF0" w:rsidRDefault="00241DF0">
            <w:r w:rsidRPr="00241DF0">
              <w:t>0757</w:t>
            </w:r>
          </w:p>
        </w:tc>
        <w:tc>
          <w:tcPr>
            <w:tcW w:w="637" w:type="dxa"/>
            <w:noWrap/>
            <w:hideMark/>
          </w:tcPr>
          <w:p w14:paraId="48CD2EC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287E1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D3A2B9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3A486E2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34501B" w14:textId="77777777" w:rsidR="00241DF0" w:rsidRPr="00241DF0" w:rsidRDefault="00241DF0">
            <w:r w:rsidRPr="00241DF0">
              <w:t>R5-247395</w:t>
            </w:r>
          </w:p>
        </w:tc>
        <w:tc>
          <w:tcPr>
            <w:tcW w:w="3119" w:type="dxa"/>
            <w:noWrap/>
            <w:hideMark/>
          </w:tcPr>
          <w:p w14:paraId="03F1E159" w14:textId="77777777" w:rsidR="00241DF0" w:rsidRPr="00241DF0" w:rsidRDefault="00241DF0">
            <w:r w:rsidRPr="00241DF0">
              <w:t>Addition of UE maximum output power for PC2 DC_2A_n41A</w:t>
            </w:r>
          </w:p>
        </w:tc>
        <w:tc>
          <w:tcPr>
            <w:tcW w:w="3049" w:type="dxa"/>
            <w:noWrap/>
            <w:hideMark/>
          </w:tcPr>
          <w:p w14:paraId="715EB605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463567F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E247D3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48EA1C0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8412E9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7A5946C" w14:textId="77777777" w:rsidR="00241DF0" w:rsidRPr="00241DF0" w:rsidRDefault="00241DF0">
            <w:r w:rsidRPr="00241DF0">
              <w:t>1874</w:t>
            </w:r>
          </w:p>
        </w:tc>
        <w:tc>
          <w:tcPr>
            <w:tcW w:w="637" w:type="dxa"/>
            <w:noWrap/>
            <w:hideMark/>
          </w:tcPr>
          <w:p w14:paraId="063BE23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261BF1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ED3CF6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492EFFA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7B69E45" w14:textId="77777777" w:rsidR="00241DF0" w:rsidRPr="00241DF0" w:rsidRDefault="00241DF0">
            <w:r w:rsidRPr="00241DF0">
              <w:t>R5-247397</w:t>
            </w:r>
          </w:p>
        </w:tc>
        <w:tc>
          <w:tcPr>
            <w:tcW w:w="3119" w:type="dxa"/>
            <w:noWrap/>
            <w:hideMark/>
          </w:tcPr>
          <w:p w14:paraId="03E27737" w14:textId="77777777" w:rsidR="00241DF0" w:rsidRPr="00241DF0" w:rsidRDefault="00241DF0">
            <w:r w:rsidRPr="00241DF0">
              <w:t>Addition of PC2 RF baseline implementation capability for band n7</w:t>
            </w:r>
          </w:p>
        </w:tc>
        <w:tc>
          <w:tcPr>
            <w:tcW w:w="3049" w:type="dxa"/>
            <w:noWrap/>
            <w:hideMark/>
          </w:tcPr>
          <w:p w14:paraId="22042AA9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1444FD0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AB7C5D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ECEC39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316BF7" w14:textId="77777777" w:rsidR="00241DF0" w:rsidRPr="00241DF0" w:rsidRDefault="00241DF0">
            <w:r w:rsidRPr="00241DF0">
              <w:t>HPUE_NR_FR1_FDD_R18-UEConTest</w:t>
            </w:r>
          </w:p>
        </w:tc>
        <w:tc>
          <w:tcPr>
            <w:tcW w:w="680" w:type="dxa"/>
            <w:noWrap/>
            <w:hideMark/>
          </w:tcPr>
          <w:p w14:paraId="5C07B7D9" w14:textId="77777777" w:rsidR="00241DF0" w:rsidRPr="00241DF0" w:rsidRDefault="00241DF0">
            <w:r w:rsidRPr="00241DF0">
              <w:t>0758</w:t>
            </w:r>
          </w:p>
        </w:tc>
        <w:tc>
          <w:tcPr>
            <w:tcW w:w="637" w:type="dxa"/>
            <w:noWrap/>
            <w:hideMark/>
          </w:tcPr>
          <w:p w14:paraId="2F24E6D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5B956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343DAE" w14:textId="77777777" w:rsidR="00241DF0" w:rsidRPr="00241DF0" w:rsidRDefault="00241DF0">
            <w:r w:rsidRPr="00241DF0">
              <w:t>RP-242692</w:t>
            </w:r>
          </w:p>
        </w:tc>
      </w:tr>
      <w:tr w:rsidR="004F179A" w:rsidRPr="00241DF0" w14:paraId="3305110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B124911" w14:textId="77777777" w:rsidR="00241DF0" w:rsidRPr="00241DF0" w:rsidRDefault="00241DF0">
            <w:r w:rsidRPr="00241DF0">
              <w:t>R5-247398</w:t>
            </w:r>
          </w:p>
        </w:tc>
        <w:tc>
          <w:tcPr>
            <w:tcW w:w="3119" w:type="dxa"/>
            <w:noWrap/>
            <w:hideMark/>
          </w:tcPr>
          <w:p w14:paraId="7789C8C5" w14:textId="77777777" w:rsidR="00241DF0" w:rsidRPr="00241DF0" w:rsidRDefault="00241DF0">
            <w:r w:rsidRPr="00241DF0">
              <w:t>Addition of 6.2.1 on TC for band n7 PC2 MOP</w:t>
            </w:r>
          </w:p>
        </w:tc>
        <w:tc>
          <w:tcPr>
            <w:tcW w:w="3049" w:type="dxa"/>
            <w:noWrap/>
            <w:hideMark/>
          </w:tcPr>
          <w:p w14:paraId="7BE82539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11249B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5EC18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2345CA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D21927" w14:textId="77777777" w:rsidR="00241DF0" w:rsidRPr="00241DF0" w:rsidRDefault="00241DF0">
            <w:r w:rsidRPr="00241DF0">
              <w:t>HPUE_NR_FR1_FDD_R18-UEConTest</w:t>
            </w:r>
          </w:p>
        </w:tc>
        <w:tc>
          <w:tcPr>
            <w:tcW w:w="680" w:type="dxa"/>
            <w:noWrap/>
            <w:hideMark/>
          </w:tcPr>
          <w:p w14:paraId="701BBB65" w14:textId="77777777" w:rsidR="00241DF0" w:rsidRPr="00241DF0" w:rsidRDefault="00241DF0">
            <w:r w:rsidRPr="00241DF0">
              <w:t>3138</w:t>
            </w:r>
          </w:p>
        </w:tc>
        <w:tc>
          <w:tcPr>
            <w:tcW w:w="637" w:type="dxa"/>
            <w:noWrap/>
            <w:hideMark/>
          </w:tcPr>
          <w:p w14:paraId="72F0F472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0DEA2D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19DB77" w14:textId="77777777" w:rsidR="00241DF0" w:rsidRPr="00241DF0" w:rsidRDefault="00241DF0">
            <w:r w:rsidRPr="00241DF0">
              <w:t>RP-242692</w:t>
            </w:r>
          </w:p>
        </w:tc>
      </w:tr>
      <w:tr w:rsidR="004F179A" w:rsidRPr="00241DF0" w14:paraId="35FEEAC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6B77EF" w14:textId="77777777" w:rsidR="00241DF0" w:rsidRPr="00241DF0" w:rsidRDefault="00241DF0">
            <w:r w:rsidRPr="00241DF0">
              <w:t>R5-247399</w:t>
            </w:r>
          </w:p>
        </w:tc>
        <w:tc>
          <w:tcPr>
            <w:tcW w:w="3119" w:type="dxa"/>
            <w:noWrap/>
            <w:hideMark/>
          </w:tcPr>
          <w:p w14:paraId="09E4FAB9" w14:textId="77777777" w:rsidR="00241DF0" w:rsidRPr="00241DF0" w:rsidRDefault="00241DF0">
            <w:r w:rsidRPr="00241DF0">
              <w:t>Addition of 7.3.2 on TC for band n7 PC2 Reference Sensitivity</w:t>
            </w:r>
          </w:p>
        </w:tc>
        <w:tc>
          <w:tcPr>
            <w:tcW w:w="3049" w:type="dxa"/>
            <w:noWrap/>
            <w:hideMark/>
          </w:tcPr>
          <w:p w14:paraId="30733817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0D679B2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AB8DC1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0E0814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FCB49BE" w14:textId="77777777" w:rsidR="00241DF0" w:rsidRPr="00241DF0" w:rsidRDefault="00241DF0">
            <w:r w:rsidRPr="00241DF0">
              <w:t>HPUE_NR_FR1_FDD_R18-UEConTest</w:t>
            </w:r>
          </w:p>
        </w:tc>
        <w:tc>
          <w:tcPr>
            <w:tcW w:w="680" w:type="dxa"/>
            <w:noWrap/>
            <w:hideMark/>
          </w:tcPr>
          <w:p w14:paraId="74D8E187" w14:textId="77777777" w:rsidR="00241DF0" w:rsidRPr="00241DF0" w:rsidRDefault="00241DF0">
            <w:r w:rsidRPr="00241DF0">
              <w:t>3139</w:t>
            </w:r>
          </w:p>
        </w:tc>
        <w:tc>
          <w:tcPr>
            <w:tcW w:w="637" w:type="dxa"/>
            <w:noWrap/>
            <w:hideMark/>
          </w:tcPr>
          <w:p w14:paraId="3F50E5B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D8A5A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BECE58" w14:textId="77777777" w:rsidR="00241DF0" w:rsidRPr="00241DF0" w:rsidRDefault="00241DF0">
            <w:r w:rsidRPr="00241DF0">
              <w:t>RP-242692</w:t>
            </w:r>
          </w:p>
        </w:tc>
      </w:tr>
      <w:tr w:rsidR="004F179A" w:rsidRPr="00241DF0" w14:paraId="2F5C42E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8086FE" w14:textId="77777777" w:rsidR="00241DF0" w:rsidRPr="00241DF0" w:rsidRDefault="00241DF0">
            <w:r w:rsidRPr="00241DF0">
              <w:t>R5-247400</w:t>
            </w:r>
          </w:p>
        </w:tc>
        <w:tc>
          <w:tcPr>
            <w:tcW w:w="3119" w:type="dxa"/>
            <w:noWrap/>
            <w:hideMark/>
          </w:tcPr>
          <w:p w14:paraId="50C77D70" w14:textId="77777777" w:rsidR="00241DF0" w:rsidRPr="00241DF0" w:rsidRDefault="00241DF0">
            <w:r w:rsidRPr="00241DF0">
              <w:t>Updating PC2 A-MPR NS_46 for band n7</w:t>
            </w:r>
          </w:p>
        </w:tc>
        <w:tc>
          <w:tcPr>
            <w:tcW w:w="3049" w:type="dxa"/>
            <w:noWrap/>
            <w:hideMark/>
          </w:tcPr>
          <w:p w14:paraId="10241040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73EFAA0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C5A093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5211C0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23D6BEC" w14:textId="77777777" w:rsidR="00241DF0" w:rsidRPr="00241DF0" w:rsidRDefault="00241DF0">
            <w:r w:rsidRPr="00241DF0">
              <w:t>HPUE_NR_FR1_FDD_R18-UEConTest</w:t>
            </w:r>
          </w:p>
        </w:tc>
        <w:tc>
          <w:tcPr>
            <w:tcW w:w="680" w:type="dxa"/>
            <w:noWrap/>
            <w:hideMark/>
          </w:tcPr>
          <w:p w14:paraId="196210BB" w14:textId="77777777" w:rsidR="00241DF0" w:rsidRPr="00241DF0" w:rsidRDefault="00241DF0">
            <w:r w:rsidRPr="00241DF0">
              <w:t>3140</w:t>
            </w:r>
          </w:p>
        </w:tc>
        <w:tc>
          <w:tcPr>
            <w:tcW w:w="637" w:type="dxa"/>
            <w:noWrap/>
            <w:hideMark/>
          </w:tcPr>
          <w:p w14:paraId="6228A12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BBB89D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A314A7" w14:textId="77777777" w:rsidR="00241DF0" w:rsidRPr="00241DF0" w:rsidRDefault="00241DF0">
            <w:r w:rsidRPr="00241DF0">
              <w:t>RP-242692</w:t>
            </w:r>
          </w:p>
        </w:tc>
      </w:tr>
      <w:tr w:rsidR="004F179A" w:rsidRPr="00241DF0" w14:paraId="2369C44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806C79" w14:textId="77777777" w:rsidR="00241DF0" w:rsidRPr="00241DF0" w:rsidRDefault="00241DF0">
            <w:r w:rsidRPr="00241DF0">
              <w:t>R5-247401</w:t>
            </w:r>
          </w:p>
        </w:tc>
        <w:tc>
          <w:tcPr>
            <w:tcW w:w="3119" w:type="dxa"/>
            <w:noWrap/>
            <w:hideMark/>
          </w:tcPr>
          <w:p w14:paraId="36CE006D" w14:textId="77777777" w:rsidR="00241DF0" w:rsidRPr="00241DF0" w:rsidRDefault="00241DF0">
            <w:r w:rsidRPr="00241DF0">
              <w:t>Updating A-MPR testing for NS_46 for band n7</w:t>
            </w:r>
          </w:p>
        </w:tc>
        <w:tc>
          <w:tcPr>
            <w:tcW w:w="3049" w:type="dxa"/>
            <w:noWrap/>
            <w:hideMark/>
          </w:tcPr>
          <w:p w14:paraId="17F31E5B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1C6A83D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D503807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4982407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F083A7" w14:textId="77777777" w:rsidR="00241DF0" w:rsidRPr="00241DF0" w:rsidRDefault="00241DF0">
            <w:r w:rsidRPr="00241DF0">
              <w:t>HPUE_NR_FR1_FDD_R18-UEConTest</w:t>
            </w:r>
          </w:p>
        </w:tc>
        <w:tc>
          <w:tcPr>
            <w:tcW w:w="680" w:type="dxa"/>
            <w:noWrap/>
            <w:hideMark/>
          </w:tcPr>
          <w:p w14:paraId="39F776C2" w14:textId="77777777" w:rsidR="00241DF0" w:rsidRPr="00241DF0" w:rsidRDefault="00241DF0">
            <w:r w:rsidRPr="00241DF0">
              <w:t>0971</w:t>
            </w:r>
          </w:p>
        </w:tc>
        <w:tc>
          <w:tcPr>
            <w:tcW w:w="637" w:type="dxa"/>
            <w:noWrap/>
            <w:hideMark/>
          </w:tcPr>
          <w:p w14:paraId="6593C93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19A390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8AFF1D" w14:textId="77777777" w:rsidR="00241DF0" w:rsidRPr="00241DF0" w:rsidRDefault="00241DF0">
            <w:r w:rsidRPr="00241DF0">
              <w:t>RP-242692</w:t>
            </w:r>
          </w:p>
        </w:tc>
      </w:tr>
      <w:tr w:rsidR="004F179A" w:rsidRPr="00241DF0" w14:paraId="222DC5F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B9C3309" w14:textId="77777777" w:rsidR="00241DF0" w:rsidRPr="00241DF0" w:rsidRDefault="00241DF0">
            <w:r w:rsidRPr="00241DF0">
              <w:lastRenderedPageBreak/>
              <w:t>R5-247403</w:t>
            </w:r>
          </w:p>
        </w:tc>
        <w:tc>
          <w:tcPr>
            <w:tcW w:w="3119" w:type="dxa"/>
            <w:noWrap/>
            <w:hideMark/>
          </w:tcPr>
          <w:p w14:paraId="225EA62E" w14:textId="77777777" w:rsidR="00241DF0" w:rsidRPr="00241DF0" w:rsidRDefault="00241DF0">
            <w:r w:rsidRPr="00241DF0">
              <w:t>Corrections on A-MPR reference table for shared spectrum channel access</w:t>
            </w:r>
          </w:p>
        </w:tc>
        <w:tc>
          <w:tcPr>
            <w:tcW w:w="3049" w:type="dxa"/>
            <w:noWrap/>
            <w:hideMark/>
          </w:tcPr>
          <w:p w14:paraId="2419F83F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5AEBBB6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814BD1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B464BE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DA682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FDAA9D0" w14:textId="77777777" w:rsidR="00241DF0" w:rsidRPr="00241DF0" w:rsidRDefault="00241DF0">
            <w:r w:rsidRPr="00241DF0">
              <w:t>3142</w:t>
            </w:r>
          </w:p>
        </w:tc>
        <w:tc>
          <w:tcPr>
            <w:tcW w:w="637" w:type="dxa"/>
            <w:noWrap/>
            <w:hideMark/>
          </w:tcPr>
          <w:p w14:paraId="42B15DF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96E988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2DF78E6" w14:textId="77777777" w:rsidR="00241DF0" w:rsidRPr="00241DF0" w:rsidRDefault="00241DF0">
            <w:r w:rsidRPr="00241DF0">
              <w:t>RP-242671</w:t>
            </w:r>
          </w:p>
        </w:tc>
      </w:tr>
      <w:tr w:rsidR="004F179A" w:rsidRPr="00241DF0" w14:paraId="270C55E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0FF689" w14:textId="77777777" w:rsidR="00241DF0" w:rsidRPr="00241DF0" w:rsidRDefault="00241DF0">
            <w:r w:rsidRPr="00241DF0">
              <w:t>R5-247404</w:t>
            </w:r>
          </w:p>
        </w:tc>
        <w:tc>
          <w:tcPr>
            <w:tcW w:w="3119" w:type="dxa"/>
            <w:noWrap/>
            <w:hideMark/>
          </w:tcPr>
          <w:p w14:paraId="6C71B7E3" w14:textId="77777777" w:rsidR="00241DF0" w:rsidRPr="00241DF0" w:rsidRDefault="00241DF0">
            <w:r w:rsidRPr="00241DF0">
              <w:t>Corrections on feature name for V2X concurrent operation</w:t>
            </w:r>
          </w:p>
        </w:tc>
        <w:tc>
          <w:tcPr>
            <w:tcW w:w="3049" w:type="dxa"/>
            <w:noWrap/>
            <w:hideMark/>
          </w:tcPr>
          <w:p w14:paraId="61A882AA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125943F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5904D4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BF105F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87DB908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4A303083" w14:textId="77777777" w:rsidR="00241DF0" w:rsidRPr="00241DF0" w:rsidRDefault="00241DF0">
            <w:r w:rsidRPr="00241DF0">
              <w:t>3143</w:t>
            </w:r>
          </w:p>
        </w:tc>
        <w:tc>
          <w:tcPr>
            <w:tcW w:w="637" w:type="dxa"/>
            <w:noWrap/>
            <w:hideMark/>
          </w:tcPr>
          <w:p w14:paraId="35C1EBCE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B800BF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58ADB2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1CCEC4A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F48BA17" w14:textId="77777777" w:rsidR="00241DF0" w:rsidRPr="00241DF0" w:rsidRDefault="00241DF0">
            <w:r w:rsidRPr="00241DF0">
              <w:t>R5-247415</w:t>
            </w:r>
          </w:p>
        </w:tc>
        <w:tc>
          <w:tcPr>
            <w:tcW w:w="3119" w:type="dxa"/>
            <w:noWrap/>
            <w:hideMark/>
          </w:tcPr>
          <w:p w14:paraId="4417D427" w14:textId="77777777" w:rsidR="00241DF0" w:rsidRPr="00241DF0" w:rsidRDefault="00241DF0">
            <w:r w:rsidRPr="00241DF0">
              <w:t>On 38.551 Annex D</w:t>
            </w:r>
          </w:p>
        </w:tc>
        <w:tc>
          <w:tcPr>
            <w:tcW w:w="3049" w:type="dxa"/>
            <w:noWrap/>
            <w:hideMark/>
          </w:tcPr>
          <w:p w14:paraId="6132C72A" w14:textId="77777777" w:rsidR="00241DF0" w:rsidRPr="00241DF0" w:rsidRDefault="00241DF0">
            <w:r w:rsidRPr="00241DF0">
              <w:t>Apple (UK) Limited</w:t>
            </w:r>
          </w:p>
        </w:tc>
        <w:tc>
          <w:tcPr>
            <w:tcW w:w="920" w:type="dxa"/>
            <w:noWrap/>
            <w:hideMark/>
          </w:tcPr>
          <w:p w14:paraId="6946183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1C1B92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6E5A9A3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4DAF238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7E8B17B2" w14:textId="77777777" w:rsidR="00241DF0" w:rsidRPr="00241DF0" w:rsidRDefault="00241DF0">
            <w:r w:rsidRPr="00241DF0">
              <w:t>0033</w:t>
            </w:r>
          </w:p>
        </w:tc>
        <w:tc>
          <w:tcPr>
            <w:tcW w:w="637" w:type="dxa"/>
            <w:noWrap/>
            <w:hideMark/>
          </w:tcPr>
          <w:p w14:paraId="39190133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F4FCCF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778FA8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74CC095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35BCD81" w14:textId="77777777" w:rsidR="00241DF0" w:rsidRPr="00241DF0" w:rsidRDefault="00241DF0">
            <w:r w:rsidRPr="00241DF0">
              <w:t>R5-247416</w:t>
            </w:r>
          </w:p>
        </w:tc>
        <w:tc>
          <w:tcPr>
            <w:tcW w:w="3119" w:type="dxa"/>
            <w:noWrap/>
            <w:hideMark/>
          </w:tcPr>
          <w:p w14:paraId="33E7B198" w14:textId="77777777" w:rsidR="00241DF0" w:rsidRPr="00241DF0" w:rsidRDefault="00241DF0">
            <w:r w:rsidRPr="00241DF0">
              <w:t>On 38.551 Annex I</w:t>
            </w:r>
          </w:p>
        </w:tc>
        <w:tc>
          <w:tcPr>
            <w:tcW w:w="3049" w:type="dxa"/>
            <w:noWrap/>
            <w:hideMark/>
          </w:tcPr>
          <w:p w14:paraId="5A94E4FD" w14:textId="77777777" w:rsidR="00241DF0" w:rsidRPr="00241DF0" w:rsidRDefault="00241DF0">
            <w:r w:rsidRPr="00241DF0">
              <w:t>Apple (UK) Limited</w:t>
            </w:r>
          </w:p>
        </w:tc>
        <w:tc>
          <w:tcPr>
            <w:tcW w:w="920" w:type="dxa"/>
            <w:noWrap/>
            <w:hideMark/>
          </w:tcPr>
          <w:p w14:paraId="505CB15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F0CE64C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7CEBBD3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AC6A505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31B599F1" w14:textId="77777777" w:rsidR="00241DF0" w:rsidRPr="00241DF0" w:rsidRDefault="00241DF0">
            <w:r w:rsidRPr="00241DF0">
              <w:t>0034</w:t>
            </w:r>
          </w:p>
        </w:tc>
        <w:tc>
          <w:tcPr>
            <w:tcW w:w="637" w:type="dxa"/>
            <w:noWrap/>
            <w:hideMark/>
          </w:tcPr>
          <w:p w14:paraId="1EDF866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033B45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A9A8423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361543F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28EE934" w14:textId="77777777" w:rsidR="00241DF0" w:rsidRPr="00241DF0" w:rsidRDefault="00241DF0">
            <w:r w:rsidRPr="00241DF0">
              <w:t>R5-247419</w:t>
            </w:r>
          </w:p>
        </w:tc>
        <w:tc>
          <w:tcPr>
            <w:tcW w:w="3119" w:type="dxa"/>
            <w:noWrap/>
            <w:hideMark/>
          </w:tcPr>
          <w:p w14:paraId="4F955C50" w14:textId="77777777" w:rsidR="00241DF0" w:rsidRPr="00241DF0" w:rsidRDefault="00241DF0">
            <w:r w:rsidRPr="00241DF0">
              <w:t>On 38.551 MASC</w:t>
            </w:r>
          </w:p>
        </w:tc>
        <w:tc>
          <w:tcPr>
            <w:tcW w:w="3049" w:type="dxa"/>
            <w:noWrap/>
            <w:hideMark/>
          </w:tcPr>
          <w:p w14:paraId="30033C89" w14:textId="77777777" w:rsidR="00241DF0" w:rsidRPr="00241DF0" w:rsidRDefault="00241DF0">
            <w:r w:rsidRPr="00241DF0">
              <w:t>Apple (UK) Limited</w:t>
            </w:r>
          </w:p>
        </w:tc>
        <w:tc>
          <w:tcPr>
            <w:tcW w:w="920" w:type="dxa"/>
            <w:noWrap/>
            <w:hideMark/>
          </w:tcPr>
          <w:p w14:paraId="329060E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E15BEC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4B9051D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A9F73AC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522588E4" w14:textId="77777777" w:rsidR="00241DF0" w:rsidRPr="00241DF0" w:rsidRDefault="00241DF0">
            <w:r w:rsidRPr="00241DF0">
              <w:t>0036</w:t>
            </w:r>
          </w:p>
        </w:tc>
        <w:tc>
          <w:tcPr>
            <w:tcW w:w="637" w:type="dxa"/>
            <w:noWrap/>
            <w:hideMark/>
          </w:tcPr>
          <w:p w14:paraId="050172F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23A422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DCDCF3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61B0371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DD7E4C" w14:textId="77777777" w:rsidR="00241DF0" w:rsidRPr="00241DF0" w:rsidRDefault="00241DF0">
            <w:r w:rsidRPr="00241DF0">
              <w:t>R5-247420</w:t>
            </w:r>
          </w:p>
        </w:tc>
        <w:tc>
          <w:tcPr>
            <w:tcW w:w="3119" w:type="dxa"/>
            <w:noWrap/>
            <w:hideMark/>
          </w:tcPr>
          <w:p w14:paraId="14431775" w14:textId="77777777" w:rsidR="00241DF0" w:rsidRPr="00241DF0" w:rsidRDefault="00241DF0">
            <w:r w:rsidRPr="00241DF0">
              <w:t>On 38.551 Operating bands</w:t>
            </w:r>
          </w:p>
        </w:tc>
        <w:tc>
          <w:tcPr>
            <w:tcW w:w="3049" w:type="dxa"/>
            <w:noWrap/>
            <w:hideMark/>
          </w:tcPr>
          <w:p w14:paraId="6CE7A1EB" w14:textId="77777777" w:rsidR="00241DF0" w:rsidRPr="00241DF0" w:rsidRDefault="00241DF0">
            <w:r w:rsidRPr="00241DF0">
              <w:t>Apple (UK) Limited</w:t>
            </w:r>
          </w:p>
        </w:tc>
        <w:tc>
          <w:tcPr>
            <w:tcW w:w="920" w:type="dxa"/>
            <w:noWrap/>
            <w:hideMark/>
          </w:tcPr>
          <w:p w14:paraId="7B0E041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C0627D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668F37C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F5C2D2E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2E3E0DA9" w14:textId="77777777" w:rsidR="00241DF0" w:rsidRPr="00241DF0" w:rsidRDefault="00241DF0">
            <w:r w:rsidRPr="00241DF0">
              <w:t>0037</w:t>
            </w:r>
          </w:p>
        </w:tc>
        <w:tc>
          <w:tcPr>
            <w:tcW w:w="637" w:type="dxa"/>
            <w:noWrap/>
            <w:hideMark/>
          </w:tcPr>
          <w:p w14:paraId="1D9EDEF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DC8A0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A77E98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3DD73B9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3ECEE4" w14:textId="77777777" w:rsidR="00241DF0" w:rsidRPr="00241DF0" w:rsidRDefault="00241DF0">
            <w:r w:rsidRPr="00241DF0">
              <w:t>R5-247423</w:t>
            </w:r>
          </w:p>
        </w:tc>
        <w:tc>
          <w:tcPr>
            <w:tcW w:w="3119" w:type="dxa"/>
            <w:noWrap/>
            <w:hideMark/>
          </w:tcPr>
          <w:p w14:paraId="4493D0A0" w14:textId="77777777" w:rsidR="00241DF0" w:rsidRPr="00241DF0" w:rsidRDefault="00241DF0">
            <w:r w:rsidRPr="00241DF0">
              <w:t>On 38.551 TRMS</w:t>
            </w:r>
          </w:p>
        </w:tc>
        <w:tc>
          <w:tcPr>
            <w:tcW w:w="3049" w:type="dxa"/>
            <w:noWrap/>
            <w:hideMark/>
          </w:tcPr>
          <w:p w14:paraId="75B7751F" w14:textId="77777777" w:rsidR="00241DF0" w:rsidRPr="00241DF0" w:rsidRDefault="00241DF0">
            <w:r w:rsidRPr="00241DF0">
              <w:t>Apple (UK) Limited</w:t>
            </w:r>
          </w:p>
        </w:tc>
        <w:tc>
          <w:tcPr>
            <w:tcW w:w="920" w:type="dxa"/>
            <w:noWrap/>
            <w:hideMark/>
          </w:tcPr>
          <w:p w14:paraId="54B6C5B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CC5DBF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75350E73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F78361D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11C0A2F9" w14:textId="77777777" w:rsidR="00241DF0" w:rsidRPr="00241DF0" w:rsidRDefault="00241DF0">
            <w:r w:rsidRPr="00241DF0">
              <w:t>0039</w:t>
            </w:r>
          </w:p>
        </w:tc>
        <w:tc>
          <w:tcPr>
            <w:tcW w:w="637" w:type="dxa"/>
            <w:noWrap/>
            <w:hideMark/>
          </w:tcPr>
          <w:p w14:paraId="2638D2E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D005E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2367299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2272013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16BC52" w14:textId="77777777" w:rsidR="00241DF0" w:rsidRPr="00241DF0" w:rsidRDefault="00241DF0">
            <w:r w:rsidRPr="00241DF0">
              <w:t>R5-247432</w:t>
            </w:r>
          </w:p>
        </w:tc>
        <w:tc>
          <w:tcPr>
            <w:tcW w:w="3119" w:type="dxa"/>
            <w:noWrap/>
            <w:hideMark/>
          </w:tcPr>
          <w:p w14:paraId="544357CD" w14:textId="77777777" w:rsidR="00241DF0" w:rsidRPr="00241DF0" w:rsidRDefault="00241DF0">
            <w:r w:rsidRPr="00241DF0">
              <w:t>Update to 6.3E.3 to add intra-band concurrent operation</w:t>
            </w:r>
          </w:p>
        </w:tc>
        <w:tc>
          <w:tcPr>
            <w:tcW w:w="3049" w:type="dxa"/>
            <w:noWrap/>
            <w:hideMark/>
          </w:tcPr>
          <w:p w14:paraId="368C2E49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E20B0C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72B6CC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7FA0DD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EF23710" w14:textId="77777777" w:rsidR="00241DF0" w:rsidRPr="00241DF0" w:rsidRDefault="00241DF0">
            <w:r w:rsidRPr="00241DF0">
              <w:t>NR_SL_enh-UEConTest</w:t>
            </w:r>
          </w:p>
        </w:tc>
        <w:tc>
          <w:tcPr>
            <w:tcW w:w="680" w:type="dxa"/>
            <w:noWrap/>
            <w:hideMark/>
          </w:tcPr>
          <w:p w14:paraId="5D375CF8" w14:textId="77777777" w:rsidR="00241DF0" w:rsidRPr="00241DF0" w:rsidRDefault="00241DF0">
            <w:r w:rsidRPr="00241DF0">
              <w:t>3145</w:t>
            </w:r>
          </w:p>
        </w:tc>
        <w:tc>
          <w:tcPr>
            <w:tcW w:w="637" w:type="dxa"/>
            <w:noWrap/>
            <w:hideMark/>
          </w:tcPr>
          <w:p w14:paraId="2FF66F2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C1436C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E86BF9E" w14:textId="77777777" w:rsidR="00241DF0" w:rsidRPr="00241DF0" w:rsidRDefault="00241DF0">
            <w:r w:rsidRPr="00241DF0">
              <w:t>RP-242683</w:t>
            </w:r>
          </w:p>
        </w:tc>
      </w:tr>
      <w:tr w:rsidR="004F179A" w:rsidRPr="00241DF0" w14:paraId="111E123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AA67022" w14:textId="77777777" w:rsidR="00241DF0" w:rsidRPr="00241DF0" w:rsidRDefault="00241DF0">
            <w:r w:rsidRPr="00241DF0">
              <w:t>R5-247433</w:t>
            </w:r>
          </w:p>
        </w:tc>
        <w:tc>
          <w:tcPr>
            <w:tcW w:w="3119" w:type="dxa"/>
            <w:noWrap/>
            <w:hideMark/>
          </w:tcPr>
          <w:p w14:paraId="2E287C34" w14:textId="77777777" w:rsidR="00241DF0" w:rsidRPr="00241DF0" w:rsidRDefault="00241DF0">
            <w:r w:rsidRPr="00241DF0">
              <w:t>Update to 6.3E.4 to add intra-band concurrent operation</w:t>
            </w:r>
          </w:p>
        </w:tc>
        <w:tc>
          <w:tcPr>
            <w:tcW w:w="3049" w:type="dxa"/>
            <w:noWrap/>
            <w:hideMark/>
          </w:tcPr>
          <w:p w14:paraId="6231A50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ED7E79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BDD96C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EEF20C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CA0248" w14:textId="77777777" w:rsidR="00241DF0" w:rsidRPr="00241DF0" w:rsidRDefault="00241DF0">
            <w:r w:rsidRPr="00241DF0">
              <w:t>NR_SL_enh-UEConTest</w:t>
            </w:r>
          </w:p>
        </w:tc>
        <w:tc>
          <w:tcPr>
            <w:tcW w:w="680" w:type="dxa"/>
            <w:noWrap/>
            <w:hideMark/>
          </w:tcPr>
          <w:p w14:paraId="3EC66BA2" w14:textId="77777777" w:rsidR="00241DF0" w:rsidRPr="00241DF0" w:rsidRDefault="00241DF0">
            <w:r w:rsidRPr="00241DF0">
              <w:t>3146</w:t>
            </w:r>
          </w:p>
        </w:tc>
        <w:tc>
          <w:tcPr>
            <w:tcW w:w="637" w:type="dxa"/>
            <w:noWrap/>
            <w:hideMark/>
          </w:tcPr>
          <w:p w14:paraId="5D1BF9D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54CC51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30B860" w14:textId="77777777" w:rsidR="00241DF0" w:rsidRPr="00241DF0" w:rsidRDefault="00241DF0">
            <w:r w:rsidRPr="00241DF0">
              <w:t>RP-242683</w:t>
            </w:r>
          </w:p>
        </w:tc>
      </w:tr>
      <w:tr w:rsidR="004F179A" w:rsidRPr="00241DF0" w14:paraId="67FEF5E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AEA66B" w14:textId="77777777" w:rsidR="00241DF0" w:rsidRPr="00241DF0" w:rsidRDefault="00241DF0">
            <w:r w:rsidRPr="00241DF0">
              <w:t>R5-247437</w:t>
            </w:r>
          </w:p>
        </w:tc>
        <w:tc>
          <w:tcPr>
            <w:tcW w:w="3119" w:type="dxa"/>
            <w:noWrap/>
            <w:hideMark/>
          </w:tcPr>
          <w:p w14:paraId="4C33452A" w14:textId="77777777" w:rsidR="00241DF0" w:rsidRPr="00241DF0" w:rsidRDefault="00241DF0">
            <w:r w:rsidRPr="00241DF0">
              <w:t>Correction to EN-DC FR2 event triggered reporting TCs 5.6.1.2, 5.6.1.4</w:t>
            </w:r>
          </w:p>
        </w:tc>
        <w:tc>
          <w:tcPr>
            <w:tcW w:w="3049" w:type="dxa"/>
            <w:noWrap/>
            <w:hideMark/>
          </w:tcPr>
          <w:p w14:paraId="65F1447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1FDF91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49EED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A5BFE1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2F258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9BFF95A" w14:textId="77777777" w:rsidR="00241DF0" w:rsidRPr="00241DF0" w:rsidRDefault="00241DF0">
            <w:r w:rsidRPr="00241DF0">
              <w:t>3619</w:t>
            </w:r>
          </w:p>
        </w:tc>
        <w:tc>
          <w:tcPr>
            <w:tcW w:w="637" w:type="dxa"/>
            <w:noWrap/>
            <w:hideMark/>
          </w:tcPr>
          <w:p w14:paraId="24CD997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E85EED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3283179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6D4FEE3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B2C7E01" w14:textId="77777777" w:rsidR="00241DF0" w:rsidRPr="00241DF0" w:rsidRDefault="00241DF0">
            <w:r w:rsidRPr="00241DF0">
              <w:t>R5-247440</w:t>
            </w:r>
          </w:p>
        </w:tc>
        <w:tc>
          <w:tcPr>
            <w:tcW w:w="3119" w:type="dxa"/>
            <w:noWrap/>
            <w:hideMark/>
          </w:tcPr>
          <w:p w14:paraId="34EAB319" w14:textId="77777777" w:rsidR="00241DF0" w:rsidRPr="00241DF0" w:rsidRDefault="00241DF0">
            <w:r w:rsidRPr="00241DF0">
              <w:t>Correction to E-UTRA event-triggered reporting of a NR FR2 neighbour cell TC 8.4.2.5</w:t>
            </w:r>
          </w:p>
        </w:tc>
        <w:tc>
          <w:tcPr>
            <w:tcW w:w="3049" w:type="dxa"/>
            <w:noWrap/>
            <w:hideMark/>
          </w:tcPr>
          <w:p w14:paraId="2AE58B8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008840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BEFE0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7233C0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C21C2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ABECE93" w14:textId="77777777" w:rsidR="00241DF0" w:rsidRPr="00241DF0" w:rsidRDefault="00241DF0">
            <w:r w:rsidRPr="00241DF0">
              <w:t>3622</w:t>
            </w:r>
          </w:p>
        </w:tc>
        <w:tc>
          <w:tcPr>
            <w:tcW w:w="637" w:type="dxa"/>
            <w:noWrap/>
            <w:hideMark/>
          </w:tcPr>
          <w:p w14:paraId="75079F0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06D20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9697F2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385BBDF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E718805" w14:textId="77777777" w:rsidR="00241DF0" w:rsidRPr="00241DF0" w:rsidRDefault="00241DF0">
            <w:r w:rsidRPr="00241DF0">
              <w:t>R5-247441</w:t>
            </w:r>
          </w:p>
        </w:tc>
        <w:tc>
          <w:tcPr>
            <w:tcW w:w="3119" w:type="dxa"/>
            <w:noWrap/>
            <w:hideMark/>
          </w:tcPr>
          <w:p w14:paraId="547C06E6" w14:textId="77777777" w:rsidR="00241DF0" w:rsidRPr="00241DF0" w:rsidRDefault="00241DF0">
            <w:r w:rsidRPr="00241DF0">
              <w:t>Update to applicability for NR V2X test cases</w:t>
            </w:r>
          </w:p>
        </w:tc>
        <w:tc>
          <w:tcPr>
            <w:tcW w:w="3049" w:type="dxa"/>
            <w:noWrap/>
            <w:hideMark/>
          </w:tcPr>
          <w:p w14:paraId="352192A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73724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8728FD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13C537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25AE91A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4AD615E" w14:textId="77777777" w:rsidR="00241DF0" w:rsidRPr="00241DF0" w:rsidRDefault="00241DF0">
            <w:r w:rsidRPr="00241DF0">
              <w:t>0529</w:t>
            </w:r>
          </w:p>
        </w:tc>
        <w:tc>
          <w:tcPr>
            <w:tcW w:w="637" w:type="dxa"/>
            <w:noWrap/>
            <w:hideMark/>
          </w:tcPr>
          <w:p w14:paraId="0A7CFB3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7BF0D7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74011D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7A7FA10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94172F" w14:textId="77777777" w:rsidR="00241DF0" w:rsidRPr="00241DF0" w:rsidRDefault="00241DF0">
            <w:r w:rsidRPr="00241DF0">
              <w:t>R5-247442</w:t>
            </w:r>
          </w:p>
        </w:tc>
        <w:tc>
          <w:tcPr>
            <w:tcW w:w="3119" w:type="dxa"/>
            <w:noWrap/>
            <w:hideMark/>
          </w:tcPr>
          <w:p w14:paraId="764A271C" w14:textId="77777777" w:rsidR="00241DF0" w:rsidRPr="00241DF0" w:rsidRDefault="00241DF0">
            <w:r w:rsidRPr="00241DF0">
              <w:t>Correction to NR FR1 RedCap Cell reselection TC 16.1.1.2</w:t>
            </w:r>
          </w:p>
        </w:tc>
        <w:tc>
          <w:tcPr>
            <w:tcW w:w="3049" w:type="dxa"/>
            <w:noWrap/>
            <w:hideMark/>
          </w:tcPr>
          <w:p w14:paraId="15CB507D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5139957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28C6C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C5FCA5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1E24EF6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1FC07AA" w14:textId="77777777" w:rsidR="00241DF0" w:rsidRPr="00241DF0" w:rsidRDefault="00241DF0">
            <w:r w:rsidRPr="00241DF0">
              <w:t>3623</w:t>
            </w:r>
          </w:p>
        </w:tc>
        <w:tc>
          <w:tcPr>
            <w:tcW w:w="637" w:type="dxa"/>
            <w:noWrap/>
            <w:hideMark/>
          </w:tcPr>
          <w:p w14:paraId="3CBEC57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DAB709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0ACDA2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0F47ED4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51A04D" w14:textId="77777777" w:rsidR="00241DF0" w:rsidRPr="00241DF0" w:rsidRDefault="00241DF0">
            <w:r w:rsidRPr="00241DF0">
              <w:lastRenderedPageBreak/>
              <w:t>R5-247445</w:t>
            </w:r>
          </w:p>
        </w:tc>
        <w:tc>
          <w:tcPr>
            <w:tcW w:w="3119" w:type="dxa"/>
            <w:noWrap/>
            <w:hideMark/>
          </w:tcPr>
          <w:p w14:paraId="0F7F6F22" w14:textId="77777777" w:rsidR="00241DF0" w:rsidRPr="00241DF0" w:rsidRDefault="00241DF0">
            <w:r w:rsidRPr="00241DF0">
              <w:t>Editorial Correction to 6.2B.1.4D.x title and reference clauses</w:t>
            </w:r>
          </w:p>
        </w:tc>
        <w:tc>
          <w:tcPr>
            <w:tcW w:w="3049" w:type="dxa"/>
            <w:noWrap/>
            <w:hideMark/>
          </w:tcPr>
          <w:p w14:paraId="26D737EE" w14:textId="77777777" w:rsidR="00241DF0" w:rsidRPr="00241DF0" w:rsidRDefault="00241DF0">
            <w:r w:rsidRPr="00241DF0">
              <w:t>Bureau Veritas ADT</w:t>
            </w:r>
          </w:p>
        </w:tc>
        <w:tc>
          <w:tcPr>
            <w:tcW w:w="920" w:type="dxa"/>
            <w:noWrap/>
            <w:hideMark/>
          </w:tcPr>
          <w:p w14:paraId="520F69A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4559A64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5310BCE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42CBEB1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39C6A0A" w14:textId="77777777" w:rsidR="00241DF0" w:rsidRPr="00241DF0" w:rsidRDefault="00241DF0">
            <w:r w:rsidRPr="00241DF0">
              <w:t>1877</w:t>
            </w:r>
          </w:p>
        </w:tc>
        <w:tc>
          <w:tcPr>
            <w:tcW w:w="637" w:type="dxa"/>
            <w:noWrap/>
            <w:hideMark/>
          </w:tcPr>
          <w:p w14:paraId="229CBE07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32D57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333A4D9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1715B3D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668B77" w14:textId="77777777" w:rsidR="00241DF0" w:rsidRPr="00241DF0" w:rsidRDefault="00241DF0">
            <w:r w:rsidRPr="00241DF0">
              <w:t>R5-247472</w:t>
            </w:r>
          </w:p>
        </w:tc>
        <w:tc>
          <w:tcPr>
            <w:tcW w:w="3119" w:type="dxa"/>
            <w:noWrap/>
            <w:hideMark/>
          </w:tcPr>
          <w:p w14:paraId="5A0149CB" w14:textId="77777777" w:rsidR="00241DF0" w:rsidRPr="00241DF0" w:rsidRDefault="00241DF0">
            <w:r w:rsidRPr="00241DF0">
              <w:t>Introduction of NR SA FR2-FR1 inter-frequency NES triggering conditional handover test case 7.3.3.4</w:t>
            </w:r>
          </w:p>
        </w:tc>
        <w:tc>
          <w:tcPr>
            <w:tcW w:w="3049" w:type="dxa"/>
            <w:noWrap/>
            <w:hideMark/>
          </w:tcPr>
          <w:p w14:paraId="7E78CA5B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48E4FD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9AD0D1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8499B4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AD59802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3F354036" w14:textId="77777777" w:rsidR="00241DF0" w:rsidRPr="00241DF0" w:rsidRDefault="00241DF0">
            <w:r w:rsidRPr="00241DF0">
              <w:t>3643</w:t>
            </w:r>
          </w:p>
        </w:tc>
        <w:tc>
          <w:tcPr>
            <w:tcW w:w="637" w:type="dxa"/>
            <w:noWrap/>
            <w:hideMark/>
          </w:tcPr>
          <w:p w14:paraId="78ED2ABD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8D86C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784C58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5E439F1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A04FD6" w14:textId="77777777" w:rsidR="00241DF0" w:rsidRPr="00241DF0" w:rsidRDefault="00241DF0">
            <w:r w:rsidRPr="00241DF0">
              <w:t>R5-247473</w:t>
            </w:r>
          </w:p>
        </w:tc>
        <w:tc>
          <w:tcPr>
            <w:tcW w:w="3119" w:type="dxa"/>
            <w:noWrap/>
            <w:hideMark/>
          </w:tcPr>
          <w:p w14:paraId="3F23A8B2" w14:textId="77777777" w:rsidR="00241DF0" w:rsidRPr="00241DF0" w:rsidRDefault="00241DF0">
            <w:r w:rsidRPr="00241DF0">
              <w:t>Correction of Annex E for NES HO test cases</w:t>
            </w:r>
          </w:p>
        </w:tc>
        <w:tc>
          <w:tcPr>
            <w:tcW w:w="3049" w:type="dxa"/>
            <w:noWrap/>
            <w:hideMark/>
          </w:tcPr>
          <w:p w14:paraId="560B9A5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5284C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5FE7951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E80E9A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2905B3F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370966D7" w14:textId="77777777" w:rsidR="00241DF0" w:rsidRPr="00241DF0" w:rsidRDefault="00241DF0">
            <w:r w:rsidRPr="00241DF0">
              <w:t>3644</w:t>
            </w:r>
          </w:p>
        </w:tc>
        <w:tc>
          <w:tcPr>
            <w:tcW w:w="637" w:type="dxa"/>
            <w:noWrap/>
            <w:hideMark/>
          </w:tcPr>
          <w:p w14:paraId="7EBB0F9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952B4C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4EE1FB8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3179776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3C5AD3" w14:textId="77777777" w:rsidR="00241DF0" w:rsidRPr="00241DF0" w:rsidRDefault="00241DF0">
            <w:r w:rsidRPr="00241DF0">
              <w:t>R5-247474</w:t>
            </w:r>
          </w:p>
        </w:tc>
        <w:tc>
          <w:tcPr>
            <w:tcW w:w="3119" w:type="dxa"/>
            <w:noWrap/>
            <w:hideMark/>
          </w:tcPr>
          <w:p w14:paraId="1D754671" w14:textId="77777777" w:rsidR="00241DF0" w:rsidRPr="00241DF0" w:rsidRDefault="00241DF0">
            <w:r w:rsidRPr="00241DF0">
              <w:t>Correction of Annex E for NR mobility enhancements test cases</w:t>
            </w:r>
          </w:p>
        </w:tc>
        <w:tc>
          <w:tcPr>
            <w:tcW w:w="3049" w:type="dxa"/>
            <w:noWrap/>
            <w:hideMark/>
          </w:tcPr>
          <w:p w14:paraId="371C2535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582E7E3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AC4FC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F7C882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780800F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7BDA041" w14:textId="77777777" w:rsidR="00241DF0" w:rsidRPr="00241DF0" w:rsidRDefault="00241DF0">
            <w:r w:rsidRPr="00241DF0">
              <w:t>3645</w:t>
            </w:r>
          </w:p>
        </w:tc>
        <w:tc>
          <w:tcPr>
            <w:tcW w:w="637" w:type="dxa"/>
            <w:noWrap/>
            <w:hideMark/>
          </w:tcPr>
          <w:p w14:paraId="20B9D18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3A801C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5A2CE7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3C52839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E784D0" w14:textId="77777777" w:rsidR="00241DF0" w:rsidRPr="00241DF0" w:rsidRDefault="00241DF0">
            <w:r w:rsidRPr="00241DF0">
              <w:t>R5-247475</w:t>
            </w:r>
          </w:p>
        </w:tc>
        <w:tc>
          <w:tcPr>
            <w:tcW w:w="3119" w:type="dxa"/>
            <w:noWrap/>
            <w:hideMark/>
          </w:tcPr>
          <w:p w14:paraId="1BDEEED7" w14:textId="77777777" w:rsidR="00241DF0" w:rsidRPr="00241DF0" w:rsidRDefault="00241DF0">
            <w:r w:rsidRPr="00241DF0">
              <w:t>Introduction of RACH-based intra-frequency LTM PSCell switch from FR1 to FR1 test case 6.3.5.1</w:t>
            </w:r>
          </w:p>
        </w:tc>
        <w:tc>
          <w:tcPr>
            <w:tcW w:w="3049" w:type="dxa"/>
            <w:noWrap/>
            <w:hideMark/>
          </w:tcPr>
          <w:p w14:paraId="527D685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97FBDC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49FA38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B523D9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D120D91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489F5E99" w14:textId="77777777" w:rsidR="00241DF0" w:rsidRPr="00241DF0" w:rsidRDefault="00241DF0">
            <w:r w:rsidRPr="00241DF0">
              <w:t>3646</w:t>
            </w:r>
          </w:p>
        </w:tc>
        <w:tc>
          <w:tcPr>
            <w:tcW w:w="637" w:type="dxa"/>
            <w:noWrap/>
            <w:hideMark/>
          </w:tcPr>
          <w:p w14:paraId="24FCF524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7552C9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99C4D69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0AAA7CB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48F3EE0" w14:textId="77777777" w:rsidR="00241DF0" w:rsidRPr="00241DF0" w:rsidRDefault="00241DF0">
            <w:r w:rsidRPr="00241DF0">
              <w:t>R5-247476</w:t>
            </w:r>
          </w:p>
        </w:tc>
        <w:tc>
          <w:tcPr>
            <w:tcW w:w="3119" w:type="dxa"/>
            <w:noWrap/>
            <w:hideMark/>
          </w:tcPr>
          <w:p w14:paraId="466BFD5A" w14:textId="77777777" w:rsidR="00241DF0" w:rsidRPr="00241DF0" w:rsidRDefault="00241DF0">
            <w:r w:rsidRPr="00241DF0">
              <w:t>Introduction of RACH-based Intra-frequency LTM PSCell switch from FR2 to FR2 test case 7.3.5.1</w:t>
            </w:r>
          </w:p>
        </w:tc>
        <w:tc>
          <w:tcPr>
            <w:tcW w:w="3049" w:type="dxa"/>
            <w:noWrap/>
            <w:hideMark/>
          </w:tcPr>
          <w:p w14:paraId="37E347B4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8A9A76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F86FFC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90EDFA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A65D76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3B5C4B43" w14:textId="77777777" w:rsidR="00241DF0" w:rsidRPr="00241DF0" w:rsidRDefault="00241DF0">
            <w:r w:rsidRPr="00241DF0">
              <w:t>3647</w:t>
            </w:r>
          </w:p>
        </w:tc>
        <w:tc>
          <w:tcPr>
            <w:tcW w:w="637" w:type="dxa"/>
            <w:noWrap/>
            <w:hideMark/>
          </w:tcPr>
          <w:p w14:paraId="5EC0298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0D06C2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5C4AB2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25CA58D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800B9E" w14:textId="77777777" w:rsidR="00241DF0" w:rsidRPr="00241DF0" w:rsidRDefault="00241DF0">
            <w:r w:rsidRPr="00241DF0">
              <w:t>R5-247479</w:t>
            </w:r>
          </w:p>
        </w:tc>
        <w:tc>
          <w:tcPr>
            <w:tcW w:w="3119" w:type="dxa"/>
            <w:noWrap/>
            <w:hideMark/>
          </w:tcPr>
          <w:p w14:paraId="504A85A3" w14:textId="77777777" w:rsidR="00241DF0" w:rsidRPr="00241DF0" w:rsidRDefault="00241DF0">
            <w:r w:rsidRPr="00241DF0">
              <w:t>Applicability of NES triggering conditional handover test cases</w:t>
            </w:r>
          </w:p>
        </w:tc>
        <w:tc>
          <w:tcPr>
            <w:tcW w:w="3049" w:type="dxa"/>
            <w:noWrap/>
            <w:hideMark/>
          </w:tcPr>
          <w:p w14:paraId="55F5A4DE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247B68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32F039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136B2F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A7C9C06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97A7A68" w14:textId="77777777" w:rsidR="00241DF0" w:rsidRPr="00241DF0" w:rsidRDefault="00241DF0">
            <w:r w:rsidRPr="00241DF0">
              <w:t>0531</w:t>
            </w:r>
          </w:p>
        </w:tc>
        <w:tc>
          <w:tcPr>
            <w:tcW w:w="637" w:type="dxa"/>
            <w:noWrap/>
            <w:hideMark/>
          </w:tcPr>
          <w:p w14:paraId="0AB6B4B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E4058A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96D086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61E9B7D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BEA70A" w14:textId="77777777" w:rsidR="00241DF0" w:rsidRPr="00241DF0" w:rsidRDefault="00241DF0">
            <w:r w:rsidRPr="00241DF0">
              <w:t>R5-247488</w:t>
            </w:r>
          </w:p>
        </w:tc>
        <w:tc>
          <w:tcPr>
            <w:tcW w:w="3119" w:type="dxa"/>
            <w:noWrap/>
            <w:hideMark/>
          </w:tcPr>
          <w:p w14:paraId="531B054C" w14:textId="77777777" w:rsidR="00241DF0" w:rsidRPr="00241DF0" w:rsidRDefault="00241DF0">
            <w:r w:rsidRPr="00241DF0">
              <w:t>Introduction of Intra-frequency SSB based L1-RSRP measurement in FR2 7.6.22.1</w:t>
            </w:r>
          </w:p>
        </w:tc>
        <w:tc>
          <w:tcPr>
            <w:tcW w:w="3049" w:type="dxa"/>
            <w:noWrap/>
            <w:hideMark/>
          </w:tcPr>
          <w:p w14:paraId="4EA70635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4B8E59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44DB4D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42073A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C01A0B0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457E63AB" w14:textId="77777777" w:rsidR="00241DF0" w:rsidRPr="00241DF0" w:rsidRDefault="00241DF0">
            <w:r w:rsidRPr="00241DF0">
              <w:t>3651</w:t>
            </w:r>
          </w:p>
        </w:tc>
        <w:tc>
          <w:tcPr>
            <w:tcW w:w="637" w:type="dxa"/>
            <w:noWrap/>
            <w:hideMark/>
          </w:tcPr>
          <w:p w14:paraId="1CC267E5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9188EA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E26CF40" w14:textId="77777777" w:rsidR="00241DF0" w:rsidRPr="00241DF0" w:rsidRDefault="00241DF0">
            <w:r w:rsidRPr="00241DF0">
              <w:t>RP-242718</w:t>
            </w:r>
          </w:p>
        </w:tc>
      </w:tr>
      <w:tr w:rsidR="004F179A" w:rsidRPr="00241DF0" w14:paraId="764E5FA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3FB5F5" w14:textId="77777777" w:rsidR="00241DF0" w:rsidRPr="00241DF0" w:rsidRDefault="00241DF0">
            <w:r w:rsidRPr="00241DF0">
              <w:t>R5-247494</w:t>
            </w:r>
          </w:p>
        </w:tc>
        <w:tc>
          <w:tcPr>
            <w:tcW w:w="3119" w:type="dxa"/>
            <w:noWrap/>
            <w:hideMark/>
          </w:tcPr>
          <w:p w14:paraId="4D3470F0" w14:textId="77777777" w:rsidR="00241DF0" w:rsidRPr="00241DF0" w:rsidRDefault="00241DF0">
            <w:r w:rsidRPr="00241DF0">
              <w:t>Updates to common clauses in FR1 TRP TRS test specification</w:t>
            </w:r>
          </w:p>
        </w:tc>
        <w:tc>
          <w:tcPr>
            <w:tcW w:w="3049" w:type="dxa"/>
            <w:noWrap/>
            <w:hideMark/>
          </w:tcPr>
          <w:p w14:paraId="6FDD8778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5AB62A2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7CD026" w14:textId="77777777" w:rsidR="00241DF0" w:rsidRPr="00241DF0" w:rsidRDefault="00241DF0">
            <w:r w:rsidRPr="00241DF0">
              <w:t>38.561</w:t>
            </w:r>
          </w:p>
        </w:tc>
        <w:tc>
          <w:tcPr>
            <w:tcW w:w="877" w:type="dxa"/>
            <w:noWrap/>
            <w:hideMark/>
          </w:tcPr>
          <w:p w14:paraId="644A067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6E5DF37" w14:textId="77777777" w:rsidR="00241DF0" w:rsidRPr="00241DF0" w:rsidRDefault="00241DF0">
            <w:r w:rsidRPr="00241DF0">
              <w:t>NR_FR1_TRP_TRS_enh-UEConTest</w:t>
            </w:r>
          </w:p>
        </w:tc>
        <w:tc>
          <w:tcPr>
            <w:tcW w:w="680" w:type="dxa"/>
            <w:noWrap/>
            <w:hideMark/>
          </w:tcPr>
          <w:p w14:paraId="3BB1035E" w14:textId="77777777" w:rsidR="00241DF0" w:rsidRPr="00241DF0" w:rsidRDefault="00241DF0">
            <w:r w:rsidRPr="00241DF0">
              <w:t>0017</w:t>
            </w:r>
          </w:p>
        </w:tc>
        <w:tc>
          <w:tcPr>
            <w:tcW w:w="637" w:type="dxa"/>
            <w:noWrap/>
            <w:hideMark/>
          </w:tcPr>
          <w:p w14:paraId="10DB0471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D462DF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5EC23C" w14:textId="77777777" w:rsidR="00241DF0" w:rsidRPr="00241DF0" w:rsidRDefault="00241DF0">
            <w:r w:rsidRPr="00241DF0">
              <w:t>RP-242721</w:t>
            </w:r>
          </w:p>
        </w:tc>
      </w:tr>
      <w:tr w:rsidR="004F179A" w:rsidRPr="00241DF0" w14:paraId="63007C5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7B833B4" w14:textId="77777777" w:rsidR="00241DF0" w:rsidRPr="00241DF0" w:rsidRDefault="00241DF0">
            <w:r w:rsidRPr="00241DF0">
              <w:t>R5-247500</w:t>
            </w:r>
          </w:p>
        </w:tc>
        <w:tc>
          <w:tcPr>
            <w:tcW w:w="3119" w:type="dxa"/>
            <w:noWrap/>
            <w:hideMark/>
          </w:tcPr>
          <w:p w14:paraId="30A4567C" w14:textId="77777777" w:rsidR="00241DF0" w:rsidRPr="00241DF0" w:rsidRDefault="00241DF0">
            <w:r w:rsidRPr="00241DF0">
              <w:t>Updates to 2AoA spherical coverage requirement for PC6 UE</w:t>
            </w:r>
          </w:p>
        </w:tc>
        <w:tc>
          <w:tcPr>
            <w:tcW w:w="3049" w:type="dxa"/>
            <w:noWrap/>
            <w:hideMark/>
          </w:tcPr>
          <w:p w14:paraId="2B96A193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1845A56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E7C04E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4FC940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B40316" w14:textId="77777777" w:rsidR="00241DF0" w:rsidRPr="00241DF0" w:rsidRDefault="00241DF0">
            <w:r w:rsidRPr="00241DF0">
              <w:t>NR_HST_FR2_enh-UEConTest</w:t>
            </w:r>
          </w:p>
        </w:tc>
        <w:tc>
          <w:tcPr>
            <w:tcW w:w="680" w:type="dxa"/>
            <w:noWrap/>
            <w:hideMark/>
          </w:tcPr>
          <w:p w14:paraId="72E769A3" w14:textId="77777777" w:rsidR="00241DF0" w:rsidRPr="00241DF0" w:rsidRDefault="00241DF0">
            <w:r w:rsidRPr="00241DF0">
              <w:t>1121</w:t>
            </w:r>
          </w:p>
        </w:tc>
        <w:tc>
          <w:tcPr>
            <w:tcW w:w="637" w:type="dxa"/>
            <w:noWrap/>
            <w:hideMark/>
          </w:tcPr>
          <w:p w14:paraId="32CC7BCA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69B5CBA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E5376C6" w14:textId="77777777" w:rsidR="00241DF0" w:rsidRPr="00241DF0" w:rsidRDefault="00241DF0">
            <w:r w:rsidRPr="00241DF0">
              <w:t>RP-242709</w:t>
            </w:r>
          </w:p>
        </w:tc>
      </w:tr>
      <w:tr w:rsidR="004F179A" w:rsidRPr="00241DF0" w14:paraId="70BFDA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AF23E5" w14:textId="77777777" w:rsidR="00241DF0" w:rsidRPr="00241DF0" w:rsidRDefault="00241DF0">
            <w:r w:rsidRPr="00241DF0">
              <w:t>R5-247503</w:t>
            </w:r>
          </w:p>
        </w:tc>
        <w:tc>
          <w:tcPr>
            <w:tcW w:w="3119" w:type="dxa"/>
            <w:noWrap/>
            <w:hideMark/>
          </w:tcPr>
          <w:p w14:paraId="6E00DF8E" w14:textId="77777777" w:rsidR="00241DF0" w:rsidRPr="00241DF0" w:rsidRDefault="00241DF0">
            <w:r w:rsidRPr="00241DF0">
              <w:t>introduction of 2AoA spherical coverage requirement for PC3 UEs</w:t>
            </w:r>
          </w:p>
        </w:tc>
        <w:tc>
          <w:tcPr>
            <w:tcW w:w="3049" w:type="dxa"/>
            <w:noWrap/>
            <w:hideMark/>
          </w:tcPr>
          <w:p w14:paraId="328D42D9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6288B5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1B8C6C7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18AE8D2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B6A9265" w14:textId="77777777" w:rsidR="00241DF0" w:rsidRPr="00241DF0" w:rsidRDefault="00241DF0">
            <w:r w:rsidRPr="00241DF0">
              <w:t>NR_FR2_multiRX_DL-UEConTest</w:t>
            </w:r>
          </w:p>
        </w:tc>
        <w:tc>
          <w:tcPr>
            <w:tcW w:w="680" w:type="dxa"/>
            <w:noWrap/>
            <w:hideMark/>
          </w:tcPr>
          <w:p w14:paraId="427F1C7C" w14:textId="77777777" w:rsidR="00241DF0" w:rsidRPr="00241DF0" w:rsidRDefault="00241DF0">
            <w:r w:rsidRPr="00241DF0">
              <w:t>1122</w:t>
            </w:r>
          </w:p>
        </w:tc>
        <w:tc>
          <w:tcPr>
            <w:tcW w:w="637" w:type="dxa"/>
            <w:noWrap/>
            <w:hideMark/>
          </w:tcPr>
          <w:p w14:paraId="21749B3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172479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3267AA" w14:textId="77777777" w:rsidR="00241DF0" w:rsidRPr="00241DF0" w:rsidRDefault="00241DF0">
            <w:r w:rsidRPr="00241DF0">
              <w:t>RP-242722</w:t>
            </w:r>
          </w:p>
        </w:tc>
      </w:tr>
      <w:tr w:rsidR="004F179A" w:rsidRPr="00241DF0" w14:paraId="09F768E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3B7480" w14:textId="77777777" w:rsidR="00241DF0" w:rsidRPr="00241DF0" w:rsidRDefault="00241DF0">
            <w:r w:rsidRPr="00241DF0">
              <w:lastRenderedPageBreak/>
              <w:t>R5-247504</w:t>
            </w:r>
          </w:p>
        </w:tc>
        <w:tc>
          <w:tcPr>
            <w:tcW w:w="3119" w:type="dxa"/>
            <w:noWrap/>
            <w:hideMark/>
          </w:tcPr>
          <w:p w14:paraId="02F118DD" w14:textId="77777777" w:rsidR="00241DF0" w:rsidRPr="00241DF0" w:rsidRDefault="00241DF0">
            <w:r w:rsidRPr="00241DF0">
              <w:t>Update to Annexes relevant to 2AoA tests</w:t>
            </w:r>
          </w:p>
        </w:tc>
        <w:tc>
          <w:tcPr>
            <w:tcW w:w="3049" w:type="dxa"/>
            <w:noWrap/>
            <w:hideMark/>
          </w:tcPr>
          <w:p w14:paraId="765378E6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36883F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EBCE2E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28517CB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2AA005" w14:textId="77777777" w:rsidR="00241DF0" w:rsidRPr="00241DF0" w:rsidRDefault="00241DF0">
            <w:r w:rsidRPr="00241DF0">
              <w:t>NR_FR2_multiRX_DL-UEConTest</w:t>
            </w:r>
          </w:p>
        </w:tc>
        <w:tc>
          <w:tcPr>
            <w:tcW w:w="680" w:type="dxa"/>
            <w:noWrap/>
            <w:hideMark/>
          </w:tcPr>
          <w:p w14:paraId="5349BF59" w14:textId="77777777" w:rsidR="00241DF0" w:rsidRPr="00241DF0" w:rsidRDefault="00241DF0">
            <w:r w:rsidRPr="00241DF0">
              <w:t>1123</w:t>
            </w:r>
          </w:p>
        </w:tc>
        <w:tc>
          <w:tcPr>
            <w:tcW w:w="637" w:type="dxa"/>
            <w:noWrap/>
            <w:hideMark/>
          </w:tcPr>
          <w:p w14:paraId="4F3EA9E0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3207C97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FC8EB4A" w14:textId="77777777" w:rsidR="00241DF0" w:rsidRPr="00241DF0" w:rsidRDefault="00241DF0">
            <w:r w:rsidRPr="00241DF0">
              <w:t>RP-242722</w:t>
            </w:r>
          </w:p>
        </w:tc>
      </w:tr>
      <w:tr w:rsidR="004F179A" w:rsidRPr="00241DF0" w14:paraId="751232B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380127F" w14:textId="77777777" w:rsidR="00241DF0" w:rsidRPr="00241DF0" w:rsidRDefault="00241DF0">
            <w:r w:rsidRPr="00241DF0">
              <w:t>R5-247509</w:t>
            </w:r>
          </w:p>
        </w:tc>
        <w:tc>
          <w:tcPr>
            <w:tcW w:w="3119" w:type="dxa"/>
            <w:noWrap/>
            <w:hideMark/>
          </w:tcPr>
          <w:p w14:paraId="13529544" w14:textId="77777777" w:rsidR="00241DF0" w:rsidRPr="00241DF0" w:rsidRDefault="00241DF0">
            <w:r w:rsidRPr="00241DF0">
              <w:t>Update to Annex B for NR-U test cases</w:t>
            </w:r>
          </w:p>
        </w:tc>
        <w:tc>
          <w:tcPr>
            <w:tcW w:w="3049" w:type="dxa"/>
            <w:noWrap/>
            <w:hideMark/>
          </w:tcPr>
          <w:p w14:paraId="62350062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4718388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3D33A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1F2CE9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AEBDFD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5F79119" w14:textId="77777777" w:rsidR="00241DF0" w:rsidRPr="00241DF0" w:rsidRDefault="00241DF0">
            <w:r w:rsidRPr="00241DF0">
              <w:t>3652</w:t>
            </w:r>
          </w:p>
        </w:tc>
        <w:tc>
          <w:tcPr>
            <w:tcW w:w="637" w:type="dxa"/>
            <w:noWrap/>
            <w:hideMark/>
          </w:tcPr>
          <w:p w14:paraId="3586634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F9C0D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C9B42F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2329B11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3130F6" w14:textId="77777777" w:rsidR="00241DF0" w:rsidRPr="00241DF0" w:rsidRDefault="00241DF0">
            <w:r w:rsidRPr="00241DF0">
              <w:t>R5-247522</w:t>
            </w:r>
          </w:p>
        </w:tc>
        <w:tc>
          <w:tcPr>
            <w:tcW w:w="3119" w:type="dxa"/>
            <w:noWrap/>
            <w:hideMark/>
          </w:tcPr>
          <w:p w14:paraId="38301F1D" w14:textId="77777777" w:rsidR="00241DF0" w:rsidRPr="00241DF0" w:rsidRDefault="00241DF0">
            <w:r w:rsidRPr="00241DF0">
              <w:t>Addition of ACB per PLMN test case 8.1.2.7a</w:t>
            </w:r>
          </w:p>
        </w:tc>
        <w:tc>
          <w:tcPr>
            <w:tcW w:w="3049" w:type="dxa"/>
            <w:noWrap/>
            <w:hideMark/>
          </w:tcPr>
          <w:p w14:paraId="29267BE5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0CAFC81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E9CF340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762CBB9C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D2635F3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2DF082DF" w14:textId="77777777" w:rsidR="00241DF0" w:rsidRPr="00241DF0" w:rsidRDefault="00241DF0">
            <w:r w:rsidRPr="00241DF0">
              <w:t>5369</w:t>
            </w:r>
          </w:p>
        </w:tc>
        <w:tc>
          <w:tcPr>
            <w:tcW w:w="637" w:type="dxa"/>
            <w:noWrap/>
            <w:hideMark/>
          </w:tcPr>
          <w:p w14:paraId="7ED9657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515CE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0A7DF2D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310E471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17AAC59" w14:textId="77777777" w:rsidR="00241DF0" w:rsidRPr="00241DF0" w:rsidRDefault="00241DF0">
            <w:r w:rsidRPr="00241DF0">
              <w:t>R5-247523</w:t>
            </w:r>
          </w:p>
        </w:tc>
        <w:tc>
          <w:tcPr>
            <w:tcW w:w="3119" w:type="dxa"/>
            <w:noWrap/>
            <w:hideMark/>
          </w:tcPr>
          <w:p w14:paraId="2A329DA3" w14:textId="77777777" w:rsidR="00241DF0" w:rsidRPr="00241DF0" w:rsidRDefault="00241DF0">
            <w:r w:rsidRPr="00241DF0">
              <w:t>Addition of ACB per PLMN test case 8.1.2.9a</w:t>
            </w:r>
          </w:p>
        </w:tc>
        <w:tc>
          <w:tcPr>
            <w:tcW w:w="3049" w:type="dxa"/>
            <w:noWrap/>
            <w:hideMark/>
          </w:tcPr>
          <w:p w14:paraId="72D63EBE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2C983CE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655FC7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37184AC8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9F9AD4E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3A7A4A39" w14:textId="77777777" w:rsidR="00241DF0" w:rsidRPr="00241DF0" w:rsidRDefault="00241DF0">
            <w:r w:rsidRPr="00241DF0">
              <w:t>5370</w:t>
            </w:r>
          </w:p>
        </w:tc>
        <w:tc>
          <w:tcPr>
            <w:tcW w:w="637" w:type="dxa"/>
            <w:noWrap/>
            <w:hideMark/>
          </w:tcPr>
          <w:p w14:paraId="007E521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91FE69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DEFFF6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2D02FAF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C905F9" w14:textId="77777777" w:rsidR="00241DF0" w:rsidRPr="00241DF0" w:rsidRDefault="00241DF0">
            <w:r w:rsidRPr="00241DF0">
              <w:t>R5-247524</w:t>
            </w:r>
          </w:p>
        </w:tc>
        <w:tc>
          <w:tcPr>
            <w:tcW w:w="3119" w:type="dxa"/>
            <w:noWrap/>
            <w:hideMark/>
          </w:tcPr>
          <w:p w14:paraId="39F6D26C" w14:textId="77777777" w:rsidR="00241DF0" w:rsidRPr="00241DF0" w:rsidRDefault="00241DF0">
            <w:r w:rsidRPr="00241DF0">
              <w:t>Addition of AC Barring Per PLMN test case 13.5.4a</w:t>
            </w:r>
          </w:p>
        </w:tc>
        <w:tc>
          <w:tcPr>
            <w:tcW w:w="3049" w:type="dxa"/>
            <w:noWrap/>
            <w:hideMark/>
          </w:tcPr>
          <w:p w14:paraId="4CF35AD4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18FB54E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CF50100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5E344A18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70B668B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2B69A496" w14:textId="77777777" w:rsidR="00241DF0" w:rsidRPr="00241DF0" w:rsidRDefault="00241DF0">
            <w:r w:rsidRPr="00241DF0">
              <w:t>5371</w:t>
            </w:r>
          </w:p>
        </w:tc>
        <w:tc>
          <w:tcPr>
            <w:tcW w:w="637" w:type="dxa"/>
            <w:noWrap/>
            <w:hideMark/>
          </w:tcPr>
          <w:p w14:paraId="0EDBC9E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0DDCB0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C3C900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031DFFD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6619F6E" w14:textId="77777777" w:rsidR="00241DF0" w:rsidRPr="00241DF0" w:rsidRDefault="00241DF0">
            <w:r w:rsidRPr="00241DF0">
              <w:t>R5-247526</w:t>
            </w:r>
          </w:p>
        </w:tc>
        <w:tc>
          <w:tcPr>
            <w:tcW w:w="3119" w:type="dxa"/>
            <w:noWrap/>
            <w:hideMark/>
          </w:tcPr>
          <w:p w14:paraId="4A2E1B6C" w14:textId="77777777" w:rsidR="00241DF0" w:rsidRPr="00241DF0" w:rsidRDefault="00241DF0">
            <w:r w:rsidRPr="00241DF0">
              <w:t>Update of test case 14.1 for message ID related to ETWS</w:t>
            </w:r>
          </w:p>
        </w:tc>
        <w:tc>
          <w:tcPr>
            <w:tcW w:w="3049" w:type="dxa"/>
            <w:noWrap/>
            <w:hideMark/>
          </w:tcPr>
          <w:p w14:paraId="65DEDD9E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5C0E7AF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2909C84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70D149AB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8041D88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40EDC059" w14:textId="77777777" w:rsidR="00241DF0" w:rsidRPr="00241DF0" w:rsidRDefault="00241DF0">
            <w:r w:rsidRPr="00241DF0">
              <w:t>5395</w:t>
            </w:r>
          </w:p>
        </w:tc>
        <w:tc>
          <w:tcPr>
            <w:tcW w:w="637" w:type="dxa"/>
            <w:noWrap/>
            <w:hideMark/>
          </w:tcPr>
          <w:p w14:paraId="7BF8FD48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A19A30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8FFE5C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4B29324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EBBA16" w14:textId="77777777" w:rsidR="00241DF0" w:rsidRPr="00241DF0" w:rsidRDefault="00241DF0">
            <w:r w:rsidRPr="00241DF0">
              <w:t>R5-247528</w:t>
            </w:r>
          </w:p>
        </w:tc>
        <w:tc>
          <w:tcPr>
            <w:tcW w:w="3119" w:type="dxa"/>
            <w:noWrap/>
            <w:hideMark/>
          </w:tcPr>
          <w:p w14:paraId="5E4EAA92" w14:textId="77777777" w:rsidR="00241DF0" w:rsidRPr="00241DF0" w:rsidRDefault="00241DF0">
            <w:r w:rsidRPr="00241DF0">
              <w:t>Correction to NB-IoT TC 22.3.1.7</w:t>
            </w:r>
          </w:p>
        </w:tc>
        <w:tc>
          <w:tcPr>
            <w:tcW w:w="3049" w:type="dxa"/>
            <w:noWrap/>
            <w:hideMark/>
          </w:tcPr>
          <w:p w14:paraId="0AF285F3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6FE5C8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309509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4DD26CFC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CABDCE9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08469690" w14:textId="77777777" w:rsidR="00241DF0" w:rsidRPr="00241DF0" w:rsidRDefault="00241DF0">
            <w:r w:rsidRPr="00241DF0">
              <w:t>5358</w:t>
            </w:r>
          </w:p>
        </w:tc>
        <w:tc>
          <w:tcPr>
            <w:tcW w:w="637" w:type="dxa"/>
            <w:noWrap/>
            <w:hideMark/>
          </w:tcPr>
          <w:p w14:paraId="170AC37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2F98C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7F27DE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472E9BA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79FA2D" w14:textId="77777777" w:rsidR="00241DF0" w:rsidRPr="00241DF0" w:rsidRDefault="00241DF0">
            <w:r w:rsidRPr="00241DF0">
              <w:t>R5-247530</w:t>
            </w:r>
          </w:p>
        </w:tc>
        <w:tc>
          <w:tcPr>
            <w:tcW w:w="3119" w:type="dxa"/>
            <w:noWrap/>
            <w:hideMark/>
          </w:tcPr>
          <w:p w14:paraId="107F4EEA" w14:textId="77777777" w:rsidR="00241DF0" w:rsidRPr="00241DF0" w:rsidRDefault="00241DF0">
            <w:r w:rsidRPr="00241DF0">
              <w:t>Correction to NB-IoT NTN TC 22.5.23</w:t>
            </w:r>
          </w:p>
        </w:tc>
        <w:tc>
          <w:tcPr>
            <w:tcW w:w="3049" w:type="dxa"/>
            <w:noWrap/>
            <w:hideMark/>
          </w:tcPr>
          <w:p w14:paraId="7F03342E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D63F5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CBCB64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3B467EEA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A7FAAB5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EC4911C" w14:textId="77777777" w:rsidR="00241DF0" w:rsidRPr="00241DF0" w:rsidRDefault="00241DF0">
            <w:r w:rsidRPr="00241DF0">
              <w:t>5360</w:t>
            </w:r>
          </w:p>
        </w:tc>
        <w:tc>
          <w:tcPr>
            <w:tcW w:w="637" w:type="dxa"/>
            <w:noWrap/>
            <w:hideMark/>
          </w:tcPr>
          <w:p w14:paraId="45FFB13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D3E873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D60299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01594BA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15F0A4" w14:textId="77777777" w:rsidR="00241DF0" w:rsidRPr="00241DF0" w:rsidRDefault="00241DF0">
            <w:r w:rsidRPr="00241DF0">
              <w:t>R5-247532</w:t>
            </w:r>
          </w:p>
        </w:tc>
        <w:tc>
          <w:tcPr>
            <w:tcW w:w="3119" w:type="dxa"/>
            <w:noWrap/>
            <w:hideMark/>
          </w:tcPr>
          <w:p w14:paraId="7EBDAC66" w14:textId="77777777" w:rsidR="00241DF0" w:rsidRPr="00241DF0" w:rsidRDefault="00241DF0">
            <w:r w:rsidRPr="00241DF0">
              <w:t>Correct test case 22.1.3</w:t>
            </w:r>
          </w:p>
        </w:tc>
        <w:tc>
          <w:tcPr>
            <w:tcW w:w="3049" w:type="dxa"/>
            <w:noWrap/>
            <w:hideMark/>
          </w:tcPr>
          <w:p w14:paraId="4D8BC9AD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88CF5A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2B82AC2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5E4D2553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09DBA9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E0D1497" w14:textId="77777777" w:rsidR="00241DF0" w:rsidRPr="00241DF0" w:rsidRDefault="00241DF0">
            <w:r w:rsidRPr="00241DF0">
              <w:t>5390</w:t>
            </w:r>
          </w:p>
        </w:tc>
        <w:tc>
          <w:tcPr>
            <w:tcW w:w="637" w:type="dxa"/>
            <w:noWrap/>
            <w:hideMark/>
          </w:tcPr>
          <w:p w14:paraId="66DBD2D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A34C18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F1F538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0BE75DA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B6EA5A" w14:textId="77777777" w:rsidR="00241DF0" w:rsidRPr="00241DF0" w:rsidRDefault="00241DF0">
            <w:r w:rsidRPr="00241DF0">
              <w:t>R5-247533</w:t>
            </w:r>
          </w:p>
        </w:tc>
        <w:tc>
          <w:tcPr>
            <w:tcW w:w="3119" w:type="dxa"/>
            <w:noWrap/>
            <w:hideMark/>
          </w:tcPr>
          <w:p w14:paraId="5949657F" w14:textId="77777777" w:rsidR="00241DF0" w:rsidRPr="00241DF0" w:rsidRDefault="00241DF0">
            <w:r w:rsidRPr="00241DF0">
              <w:t>Clarification on applicability of test cases related to 4 layer spatial multiplexing</w:t>
            </w:r>
          </w:p>
        </w:tc>
        <w:tc>
          <w:tcPr>
            <w:tcW w:w="3049" w:type="dxa"/>
            <w:noWrap/>
            <w:hideMark/>
          </w:tcPr>
          <w:p w14:paraId="6FC7A688" w14:textId="77777777" w:rsidR="00241DF0" w:rsidRPr="00241DF0" w:rsidRDefault="00241DF0">
            <w:r w:rsidRPr="00241DF0">
              <w:t>Google, Bureau Veritas ADT</w:t>
            </w:r>
          </w:p>
        </w:tc>
        <w:tc>
          <w:tcPr>
            <w:tcW w:w="920" w:type="dxa"/>
            <w:noWrap/>
            <w:hideMark/>
          </w:tcPr>
          <w:p w14:paraId="28C50F4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AE7E000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1C89253C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4664257" w14:textId="77777777" w:rsidR="00241DF0" w:rsidRPr="00241DF0" w:rsidRDefault="00241DF0">
            <w:r w:rsidRPr="00241DF0">
              <w:t>TEI10_Test</w:t>
            </w:r>
          </w:p>
        </w:tc>
        <w:tc>
          <w:tcPr>
            <w:tcW w:w="680" w:type="dxa"/>
            <w:noWrap/>
            <w:hideMark/>
          </w:tcPr>
          <w:p w14:paraId="720BF1BF" w14:textId="77777777" w:rsidR="00241DF0" w:rsidRPr="00241DF0" w:rsidRDefault="00241DF0">
            <w:r w:rsidRPr="00241DF0">
              <w:t>1480</w:t>
            </w:r>
          </w:p>
        </w:tc>
        <w:tc>
          <w:tcPr>
            <w:tcW w:w="637" w:type="dxa"/>
            <w:noWrap/>
            <w:hideMark/>
          </w:tcPr>
          <w:p w14:paraId="4F462D0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23AADD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02B65A6" w14:textId="77777777" w:rsidR="00241DF0" w:rsidRPr="00241DF0" w:rsidRDefault="00241DF0">
            <w:r w:rsidRPr="00241DF0">
              <w:t>RP-242728</w:t>
            </w:r>
          </w:p>
        </w:tc>
      </w:tr>
      <w:tr w:rsidR="004F179A" w:rsidRPr="00241DF0" w14:paraId="3EF451E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00D364" w14:textId="77777777" w:rsidR="00241DF0" w:rsidRPr="00241DF0" w:rsidRDefault="00241DF0">
            <w:r w:rsidRPr="00241DF0">
              <w:t>R5-247535</w:t>
            </w:r>
          </w:p>
        </w:tc>
        <w:tc>
          <w:tcPr>
            <w:tcW w:w="3119" w:type="dxa"/>
            <w:noWrap/>
            <w:hideMark/>
          </w:tcPr>
          <w:p w14:paraId="28BA899B" w14:textId="77777777" w:rsidR="00241DF0" w:rsidRPr="00241DF0" w:rsidRDefault="00241DF0">
            <w:r w:rsidRPr="00241DF0">
              <w:t>Correction to NR testcase 7.1.1.6.2</w:t>
            </w:r>
          </w:p>
        </w:tc>
        <w:tc>
          <w:tcPr>
            <w:tcW w:w="3049" w:type="dxa"/>
            <w:noWrap/>
            <w:hideMark/>
          </w:tcPr>
          <w:p w14:paraId="173DD6D4" w14:textId="77777777" w:rsidR="00241DF0" w:rsidRPr="00241DF0" w:rsidRDefault="00241DF0">
            <w:r w:rsidRPr="00241DF0">
              <w:t>Rohde&amp;Schwarz</w:t>
            </w:r>
          </w:p>
        </w:tc>
        <w:tc>
          <w:tcPr>
            <w:tcW w:w="920" w:type="dxa"/>
            <w:noWrap/>
            <w:hideMark/>
          </w:tcPr>
          <w:p w14:paraId="781C730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676CC48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687CB1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286D83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A22A6C6" w14:textId="77777777" w:rsidR="00241DF0" w:rsidRPr="00241DF0" w:rsidRDefault="00241DF0">
            <w:r w:rsidRPr="00241DF0">
              <w:t>4792</w:t>
            </w:r>
          </w:p>
        </w:tc>
        <w:tc>
          <w:tcPr>
            <w:tcW w:w="637" w:type="dxa"/>
            <w:noWrap/>
            <w:hideMark/>
          </w:tcPr>
          <w:p w14:paraId="4E64FB7B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31079B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197D99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6668B0B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DF7573F" w14:textId="77777777" w:rsidR="00241DF0" w:rsidRPr="00241DF0" w:rsidRDefault="00241DF0">
            <w:r w:rsidRPr="00241DF0">
              <w:t>R5-247539</w:t>
            </w:r>
          </w:p>
        </w:tc>
        <w:tc>
          <w:tcPr>
            <w:tcW w:w="3119" w:type="dxa"/>
            <w:noWrap/>
            <w:hideMark/>
          </w:tcPr>
          <w:p w14:paraId="54DAF28A" w14:textId="77777777" w:rsidR="00241DF0" w:rsidRPr="00241DF0" w:rsidRDefault="00241DF0">
            <w:r w:rsidRPr="00241DF0">
              <w:t>Correction to NR5GC testcase 6.1.2.3a</w:t>
            </w:r>
          </w:p>
        </w:tc>
        <w:tc>
          <w:tcPr>
            <w:tcW w:w="3049" w:type="dxa"/>
            <w:noWrap/>
            <w:hideMark/>
          </w:tcPr>
          <w:p w14:paraId="6E976C20" w14:textId="77777777" w:rsidR="00241DF0" w:rsidRPr="00241DF0" w:rsidRDefault="00241DF0">
            <w:r w:rsidRPr="00241DF0">
              <w:t>ROHDE &amp; SCHWARZ, Qualcomm, MediaTek Inc</w:t>
            </w:r>
          </w:p>
        </w:tc>
        <w:tc>
          <w:tcPr>
            <w:tcW w:w="920" w:type="dxa"/>
            <w:noWrap/>
            <w:hideMark/>
          </w:tcPr>
          <w:p w14:paraId="6B278DA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71EB3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858F1E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744CD63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58817B9" w14:textId="77777777" w:rsidR="00241DF0" w:rsidRPr="00241DF0" w:rsidRDefault="00241DF0">
            <w:r w:rsidRPr="00241DF0">
              <w:t>4662</w:t>
            </w:r>
          </w:p>
        </w:tc>
        <w:tc>
          <w:tcPr>
            <w:tcW w:w="637" w:type="dxa"/>
            <w:noWrap/>
            <w:hideMark/>
          </w:tcPr>
          <w:p w14:paraId="2102D5F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4D85D8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898964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4D5CB5E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516D1F" w14:textId="77777777" w:rsidR="00241DF0" w:rsidRPr="00241DF0" w:rsidRDefault="00241DF0">
            <w:r w:rsidRPr="00241DF0">
              <w:t>R5-247540</w:t>
            </w:r>
          </w:p>
        </w:tc>
        <w:tc>
          <w:tcPr>
            <w:tcW w:w="3119" w:type="dxa"/>
            <w:noWrap/>
            <w:hideMark/>
          </w:tcPr>
          <w:p w14:paraId="23D42105" w14:textId="77777777" w:rsidR="00241DF0" w:rsidRPr="00241DF0" w:rsidRDefault="00241DF0">
            <w:r w:rsidRPr="00241DF0">
              <w:t>Correction to NR5GC testcase 6.3.1.7</w:t>
            </w:r>
          </w:p>
        </w:tc>
        <w:tc>
          <w:tcPr>
            <w:tcW w:w="3049" w:type="dxa"/>
            <w:noWrap/>
            <w:hideMark/>
          </w:tcPr>
          <w:p w14:paraId="1C037FBB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4B328ED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9E76F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345D52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90F8F63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4FCAECB" w14:textId="77777777" w:rsidR="00241DF0" w:rsidRPr="00241DF0" w:rsidRDefault="00241DF0">
            <w:r w:rsidRPr="00241DF0">
              <w:t>4665</w:t>
            </w:r>
          </w:p>
        </w:tc>
        <w:tc>
          <w:tcPr>
            <w:tcW w:w="637" w:type="dxa"/>
            <w:noWrap/>
            <w:hideMark/>
          </w:tcPr>
          <w:p w14:paraId="2CCA75D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E16A5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C97A10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533F88D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8BBC6D1" w14:textId="77777777" w:rsidR="00241DF0" w:rsidRPr="00241DF0" w:rsidRDefault="00241DF0">
            <w:r w:rsidRPr="00241DF0">
              <w:lastRenderedPageBreak/>
              <w:t>R5-247541</w:t>
            </w:r>
          </w:p>
        </w:tc>
        <w:tc>
          <w:tcPr>
            <w:tcW w:w="3119" w:type="dxa"/>
            <w:noWrap/>
            <w:hideMark/>
          </w:tcPr>
          <w:p w14:paraId="56C746F2" w14:textId="77777777" w:rsidR="00241DF0" w:rsidRPr="00241DF0" w:rsidRDefault="00241DF0">
            <w:r w:rsidRPr="00241DF0">
              <w:t>Correction to SNPN TCs 6.5.3.8 and 6.5.3.9</w:t>
            </w:r>
          </w:p>
        </w:tc>
        <w:tc>
          <w:tcPr>
            <w:tcW w:w="3049" w:type="dxa"/>
            <w:noWrap/>
            <w:hideMark/>
          </w:tcPr>
          <w:p w14:paraId="35F9980B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32321FA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F406C8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7B4EF5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34E976C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913FAB4" w14:textId="77777777" w:rsidR="00241DF0" w:rsidRPr="00241DF0" w:rsidRDefault="00241DF0">
            <w:r w:rsidRPr="00241DF0">
              <w:t>4701</w:t>
            </w:r>
          </w:p>
        </w:tc>
        <w:tc>
          <w:tcPr>
            <w:tcW w:w="637" w:type="dxa"/>
            <w:noWrap/>
            <w:hideMark/>
          </w:tcPr>
          <w:p w14:paraId="7E85979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61571A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B58F19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76C578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71D3B5" w14:textId="77777777" w:rsidR="00241DF0" w:rsidRPr="00241DF0" w:rsidRDefault="00241DF0">
            <w:r w:rsidRPr="00241DF0">
              <w:t>R5-247542</w:t>
            </w:r>
          </w:p>
        </w:tc>
        <w:tc>
          <w:tcPr>
            <w:tcW w:w="3119" w:type="dxa"/>
            <w:noWrap/>
            <w:hideMark/>
          </w:tcPr>
          <w:p w14:paraId="74D3AFA7" w14:textId="77777777" w:rsidR="00241DF0" w:rsidRPr="00241DF0" w:rsidRDefault="00241DF0">
            <w:r w:rsidRPr="00241DF0">
              <w:t>Correction to Idle mode test case 6.1.2.4</w:t>
            </w:r>
          </w:p>
        </w:tc>
        <w:tc>
          <w:tcPr>
            <w:tcW w:w="3049" w:type="dxa"/>
            <w:noWrap/>
            <w:hideMark/>
          </w:tcPr>
          <w:p w14:paraId="78067EE5" w14:textId="77777777" w:rsidR="00241DF0" w:rsidRPr="00241DF0" w:rsidRDefault="00241DF0">
            <w:r w:rsidRPr="00241DF0">
              <w:t>Keysight Technologies UK</w:t>
            </w:r>
          </w:p>
        </w:tc>
        <w:tc>
          <w:tcPr>
            <w:tcW w:w="920" w:type="dxa"/>
            <w:noWrap/>
            <w:hideMark/>
          </w:tcPr>
          <w:p w14:paraId="6849F5B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864840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3293DB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03121B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7E67472" w14:textId="77777777" w:rsidR="00241DF0" w:rsidRPr="00241DF0" w:rsidRDefault="00241DF0">
            <w:r w:rsidRPr="00241DF0">
              <w:t>4752</w:t>
            </w:r>
          </w:p>
        </w:tc>
        <w:tc>
          <w:tcPr>
            <w:tcW w:w="637" w:type="dxa"/>
            <w:noWrap/>
            <w:hideMark/>
          </w:tcPr>
          <w:p w14:paraId="7F0DF78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5DDE62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CD29C5D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1838CAE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B9E73D" w14:textId="77777777" w:rsidR="00241DF0" w:rsidRPr="00241DF0" w:rsidRDefault="00241DF0">
            <w:r w:rsidRPr="00241DF0">
              <w:t>R5-247543</w:t>
            </w:r>
          </w:p>
        </w:tc>
        <w:tc>
          <w:tcPr>
            <w:tcW w:w="3119" w:type="dxa"/>
            <w:noWrap/>
            <w:hideMark/>
          </w:tcPr>
          <w:p w14:paraId="46E8D0DF" w14:textId="77777777" w:rsidR="00241DF0" w:rsidRPr="00241DF0" w:rsidRDefault="00241DF0">
            <w:r w:rsidRPr="00241DF0">
              <w:t>Correction to Idle mode test case 6.1.2.5</w:t>
            </w:r>
          </w:p>
        </w:tc>
        <w:tc>
          <w:tcPr>
            <w:tcW w:w="3049" w:type="dxa"/>
            <w:noWrap/>
            <w:hideMark/>
          </w:tcPr>
          <w:p w14:paraId="6CA1E050" w14:textId="77777777" w:rsidR="00241DF0" w:rsidRPr="00241DF0" w:rsidRDefault="00241DF0">
            <w:r w:rsidRPr="00241DF0">
              <w:t>Keysight Technologies UK</w:t>
            </w:r>
          </w:p>
        </w:tc>
        <w:tc>
          <w:tcPr>
            <w:tcW w:w="920" w:type="dxa"/>
            <w:noWrap/>
            <w:hideMark/>
          </w:tcPr>
          <w:p w14:paraId="03ED82C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BDEC05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61467B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7DBA08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FAA856E" w14:textId="77777777" w:rsidR="00241DF0" w:rsidRPr="00241DF0" w:rsidRDefault="00241DF0">
            <w:r w:rsidRPr="00241DF0">
              <w:t>4787</w:t>
            </w:r>
          </w:p>
        </w:tc>
        <w:tc>
          <w:tcPr>
            <w:tcW w:w="637" w:type="dxa"/>
            <w:noWrap/>
            <w:hideMark/>
          </w:tcPr>
          <w:p w14:paraId="3BCDA8C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BCF94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8B9DFD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72DA3BF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CBD6A7" w14:textId="77777777" w:rsidR="00241DF0" w:rsidRPr="00241DF0" w:rsidRDefault="00241DF0">
            <w:r w:rsidRPr="00241DF0">
              <w:t>R5-247544</w:t>
            </w:r>
          </w:p>
        </w:tc>
        <w:tc>
          <w:tcPr>
            <w:tcW w:w="3119" w:type="dxa"/>
            <w:noWrap/>
            <w:hideMark/>
          </w:tcPr>
          <w:p w14:paraId="07F6B85C" w14:textId="77777777" w:rsidR="00241DF0" w:rsidRPr="00241DF0" w:rsidRDefault="00241DF0">
            <w:r w:rsidRPr="00241DF0">
              <w:t>Correction to coverage enhancement SIG test case 7.1.1.2.6 - dynamic PUCCH repetition</w:t>
            </w:r>
          </w:p>
        </w:tc>
        <w:tc>
          <w:tcPr>
            <w:tcW w:w="3049" w:type="dxa"/>
            <w:noWrap/>
            <w:hideMark/>
          </w:tcPr>
          <w:p w14:paraId="1F0B6649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A74432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405614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433183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735568A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445D46F" w14:textId="77777777" w:rsidR="00241DF0" w:rsidRPr="00241DF0" w:rsidRDefault="00241DF0">
            <w:r w:rsidRPr="00241DF0">
              <w:t>4750</w:t>
            </w:r>
          </w:p>
        </w:tc>
        <w:tc>
          <w:tcPr>
            <w:tcW w:w="637" w:type="dxa"/>
            <w:noWrap/>
            <w:hideMark/>
          </w:tcPr>
          <w:p w14:paraId="75F37A2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8A2A74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2F818C0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6A0BE79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3A5D40" w14:textId="77777777" w:rsidR="00241DF0" w:rsidRPr="00241DF0" w:rsidRDefault="00241DF0">
            <w:r w:rsidRPr="00241DF0">
              <w:t>R5-247546</w:t>
            </w:r>
          </w:p>
        </w:tc>
        <w:tc>
          <w:tcPr>
            <w:tcW w:w="3119" w:type="dxa"/>
            <w:noWrap/>
            <w:hideMark/>
          </w:tcPr>
          <w:p w14:paraId="0F182BDB" w14:textId="77777777" w:rsidR="00241DF0" w:rsidRPr="00241DF0" w:rsidRDefault="00241DF0">
            <w:r w:rsidRPr="00241DF0">
              <w:t>Correction to NR Coverage Enh MAC test case 7.1.1.3.15.1</w:t>
            </w:r>
          </w:p>
        </w:tc>
        <w:tc>
          <w:tcPr>
            <w:tcW w:w="3049" w:type="dxa"/>
            <w:noWrap/>
            <w:hideMark/>
          </w:tcPr>
          <w:p w14:paraId="2D572E9A" w14:textId="77777777" w:rsidR="00241DF0" w:rsidRPr="00241DF0" w:rsidRDefault="00241DF0">
            <w:r w:rsidRPr="00241DF0">
              <w:t>Lenovo, MCC TF160</w:t>
            </w:r>
          </w:p>
        </w:tc>
        <w:tc>
          <w:tcPr>
            <w:tcW w:w="920" w:type="dxa"/>
            <w:noWrap/>
            <w:hideMark/>
          </w:tcPr>
          <w:p w14:paraId="3D7B245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82EF81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CEFC72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5B7B2E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3572774" w14:textId="77777777" w:rsidR="00241DF0" w:rsidRPr="00241DF0" w:rsidRDefault="00241DF0">
            <w:r w:rsidRPr="00241DF0">
              <w:t>4776</w:t>
            </w:r>
          </w:p>
        </w:tc>
        <w:tc>
          <w:tcPr>
            <w:tcW w:w="637" w:type="dxa"/>
            <w:noWrap/>
            <w:hideMark/>
          </w:tcPr>
          <w:p w14:paraId="0191575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FCFB7E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CE43CE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2FA8C8B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5C056B5" w14:textId="77777777" w:rsidR="00241DF0" w:rsidRPr="00241DF0" w:rsidRDefault="00241DF0">
            <w:r w:rsidRPr="00241DF0">
              <w:t>R5-247547</w:t>
            </w:r>
          </w:p>
        </w:tc>
        <w:tc>
          <w:tcPr>
            <w:tcW w:w="3119" w:type="dxa"/>
            <w:noWrap/>
            <w:hideMark/>
          </w:tcPr>
          <w:p w14:paraId="1ECB4934" w14:textId="77777777" w:rsidR="00241DF0" w:rsidRPr="00241DF0" w:rsidRDefault="00241DF0">
            <w:r w:rsidRPr="00241DF0">
              <w:t>Correction to NR Coverage Enh MAC test case 7.1.1.3.15.2</w:t>
            </w:r>
          </w:p>
        </w:tc>
        <w:tc>
          <w:tcPr>
            <w:tcW w:w="3049" w:type="dxa"/>
            <w:noWrap/>
            <w:hideMark/>
          </w:tcPr>
          <w:p w14:paraId="77C4157F" w14:textId="77777777" w:rsidR="00241DF0" w:rsidRPr="00241DF0" w:rsidRDefault="00241DF0">
            <w:r w:rsidRPr="00241DF0">
              <w:t>Lenovo, MCC TF160</w:t>
            </w:r>
          </w:p>
        </w:tc>
        <w:tc>
          <w:tcPr>
            <w:tcW w:w="920" w:type="dxa"/>
            <w:noWrap/>
            <w:hideMark/>
          </w:tcPr>
          <w:p w14:paraId="1C408D8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38177BC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8DB5A63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22761C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BDFED82" w14:textId="77777777" w:rsidR="00241DF0" w:rsidRPr="00241DF0" w:rsidRDefault="00241DF0">
            <w:r w:rsidRPr="00241DF0">
              <w:t>4777</w:t>
            </w:r>
          </w:p>
        </w:tc>
        <w:tc>
          <w:tcPr>
            <w:tcW w:w="637" w:type="dxa"/>
            <w:noWrap/>
            <w:hideMark/>
          </w:tcPr>
          <w:p w14:paraId="38A76D9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A2514A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B9509E1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02D91E3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28F55C" w14:textId="77777777" w:rsidR="00241DF0" w:rsidRPr="00241DF0" w:rsidRDefault="00241DF0">
            <w:r w:rsidRPr="00241DF0">
              <w:t>R5-247548</w:t>
            </w:r>
          </w:p>
        </w:tc>
        <w:tc>
          <w:tcPr>
            <w:tcW w:w="3119" w:type="dxa"/>
            <w:noWrap/>
            <w:hideMark/>
          </w:tcPr>
          <w:p w14:paraId="3359C54E" w14:textId="77777777" w:rsidR="00241DF0" w:rsidRPr="00241DF0" w:rsidRDefault="00241DF0">
            <w:r w:rsidRPr="00241DF0">
              <w:t>Correction to NR MAC Test case 7.1.1.4.2.3</w:t>
            </w:r>
          </w:p>
        </w:tc>
        <w:tc>
          <w:tcPr>
            <w:tcW w:w="3049" w:type="dxa"/>
            <w:noWrap/>
            <w:hideMark/>
          </w:tcPr>
          <w:p w14:paraId="15F316FB" w14:textId="77777777" w:rsidR="00241DF0" w:rsidRPr="00241DF0" w:rsidRDefault="00241DF0">
            <w:r w:rsidRPr="00241DF0">
              <w:t>Anritsu EMEA Ltd</w:t>
            </w:r>
          </w:p>
        </w:tc>
        <w:tc>
          <w:tcPr>
            <w:tcW w:w="920" w:type="dxa"/>
            <w:noWrap/>
            <w:hideMark/>
          </w:tcPr>
          <w:p w14:paraId="7A8D601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AD7CC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69886F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47F16D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A9CE14A" w14:textId="77777777" w:rsidR="00241DF0" w:rsidRPr="00241DF0" w:rsidRDefault="00241DF0">
            <w:r w:rsidRPr="00241DF0">
              <w:t>4788</w:t>
            </w:r>
          </w:p>
        </w:tc>
        <w:tc>
          <w:tcPr>
            <w:tcW w:w="637" w:type="dxa"/>
            <w:noWrap/>
            <w:hideMark/>
          </w:tcPr>
          <w:p w14:paraId="6F7BDF3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E306E6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307F1EF" w14:textId="77777777" w:rsidR="00241DF0" w:rsidRPr="00241DF0" w:rsidRDefault="00241DF0">
            <w:r w:rsidRPr="00241DF0">
              <w:t>RP-242735</w:t>
            </w:r>
          </w:p>
        </w:tc>
      </w:tr>
      <w:tr w:rsidR="004F179A" w:rsidRPr="00241DF0" w14:paraId="0C69507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67F266" w14:textId="77777777" w:rsidR="00241DF0" w:rsidRPr="00241DF0" w:rsidRDefault="00241DF0">
            <w:r w:rsidRPr="00241DF0">
              <w:t>R5-247549</w:t>
            </w:r>
          </w:p>
        </w:tc>
        <w:tc>
          <w:tcPr>
            <w:tcW w:w="3119" w:type="dxa"/>
            <w:noWrap/>
            <w:hideMark/>
          </w:tcPr>
          <w:p w14:paraId="54CB2087" w14:textId="77777777" w:rsidR="00241DF0" w:rsidRPr="00241DF0" w:rsidRDefault="00241DF0">
            <w:r w:rsidRPr="00241DF0">
              <w:t>Correction to TC 8.1.2.1.6</w:t>
            </w:r>
          </w:p>
        </w:tc>
        <w:tc>
          <w:tcPr>
            <w:tcW w:w="3049" w:type="dxa"/>
            <w:noWrap/>
            <w:hideMark/>
          </w:tcPr>
          <w:p w14:paraId="0FABB3FC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508A919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EFFD0C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6F93F5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300509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E21669C" w14:textId="77777777" w:rsidR="00241DF0" w:rsidRPr="00241DF0" w:rsidRDefault="00241DF0">
            <w:r w:rsidRPr="00241DF0">
              <w:t>4706</w:t>
            </w:r>
          </w:p>
        </w:tc>
        <w:tc>
          <w:tcPr>
            <w:tcW w:w="637" w:type="dxa"/>
            <w:noWrap/>
            <w:hideMark/>
          </w:tcPr>
          <w:p w14:paraId="226A44C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1DCF8B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3EFC7D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2DFF13B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405486" w14:textId="77777777" w:rsidR="00241DF0" w:rsidRPr="00241DF0" w:rsidRDefault="00241DF0">
            <w:r w:rsidRPr="00241DF0">
              <w:t>R5-247550</w:t>
            </w:r>
          </w:p>
        </w:tc>
        <w:tc>
          <w:tcPr>
            <w:tcW w:w="3119" w:type="dxa"/>
            <w:noWrap/>
            <w:hideMark/>
          </w:tcPr>
          <w:p w14:paraId="21F75F1D" w14:textId="77777777" w:rsidR="00241DF0" w:rsidRPr="00241DF0" w:rsidRDefault="00241DF0">
            <w:r w:rsidRPr="00241DF0">
              <w:t>Further Changes to MUSIM gap TC 8.1.2.1.6</w:t>
            </w:r>
          </w:p>
        </w:tc>
        <w:tc>
          <w:tcPr>
            <w:tcW w:w="3049" w:type="dxa"/>
            <w:noWrap/>
            <w:hideMark/>
          </w:tcPr>
          <w:p w14:paraId="2A08AB7C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40D26BB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7AF55D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F23DF3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E37AA3C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88A8481" w14:textId="77777777" w:rsidR="00241DF0" w:rsidRPr="00241DF0" w:rsidRDefault="00241DF0">
            <w:r w:rsidRPr="00241DF0">
              <w:t>4732</w:t>
            </w:r>
          </w:p>
        </w:tc>
        <w:tc>
          <w:tcPr>
            <w:tcW w:w="637" w:type="dxa"/>
            <w:noWrap/>
            <w:hideMark/>
          </w:tcPr>
          <w:p w14:paraId="550A385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420DFB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C323A9A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076619B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DA4315E" w14:textId="77777777" w:rsidR="00241DF0" w:rsidRPr="00241DF0" w:rsidRDefault="00241DF0">
            <w:r w:rsidRPr="00241DF0">
              <w:t>R5-247551</w:t>
            </w:r>
          </w:p>
        </w:tc>
        <w:tc>
          <w:tcPr>
            <w:tcW w:w="3119" w:type="dxa"/>
            <w:noWrap/>
            <w:hideMark/>
          </w:tcPr>
          <w:p w14:paraId="0F06AD7B" w14:textId="77777777" w:rsidR="00241DF0" w:rsidRPr="00241DF0" w:rsidRDefault="00241DF0">
            <w:r w:rsidRPr="00241DF0">
              <w:t>Update test case 8.1.3.1.24</w:t>
            </w:r>
          </w:p>
        </w:tc>
        <w:tc>
          <w:tcPr>
            <w:tcW w:w="3049" w:type="dxa"/>
            <w:noWrap/>
            <w:hideMark/>
          </w:tcPr>
          <w:p w14:paraId="0E3A025B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4F03ED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A89D98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2B2ACF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BA2EE1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4944763" w14:textId="77777777" w:rsidR="00241DF0" w:rsidRPr="00241DF0" w:rsidRDefault="00241DF0">
            <w:r w:rsidRPr="00241DF0">
              <w:t>4660</w:t>
            </w:r>
          </w:p>
        </w:tc>
        <w:tc>
          <w:tcPr>
            <w:tcW w:w="637" w:type="dxa"/>
            <w:noWrap/>
            <w:hideMark/>
          </w:tcPr>
          <w:p w14:paraId="37837DC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A7DFD5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6C9A3E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5A11842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F619A2" w14:textId="77777777" w:rsidR="00241DF0" w:rsidRPr="00241DF0" w:rsidRDefault="00241DF0">
            <w:r w:rsidRPr="00241DF0">
              <w:t>R5-247552</w:t>
            </w:r>
          </w:p>
        </w:tc>
        <w:tc>
          <w:tcPr>
            <w:tcW w:w="3119" w:type="dxa"/>
            <w:noWrap/>
            <w:hideMark/>
          </w:tcPr>
          <w:p w14:paraId="664261F9" w14:textId="77777777" w:rsidR="00241DF0" w:rsidRPr="00241DF0" w:rsidRDefault="00241DF0">
            <w:r w:rsidRPr="00241DF0">
              <w:t>Updates to CHO TC 8.1.4.4.1</w:t>
            </w:r>
          </w:p>
        </w:tc>
        <w:tc>
          <w:tcPr>
            <w:tcW w:w="3049" w:type="dxa"/>
            <w:noWrap/>
            <w:hideMark/>
          </w:tcPr>
          <w:p w14:paraId="1BB56CB2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A862EA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B9CA5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A9337A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CC9E9CA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91ABD1B" w14:textId="77777777" w:rsidR="00241DF0" w:rsidRPr="00241DF0" w:rsidRDefault="00241DF0">
            <w:r w:rsidRPr="00241DF0">
              <w:t>4679</w:t>
            </w:r>
          </w:p>
        </w:tc>
        <w:tc>
          <w:tcPr>
            <w:tcW w:w="637" w:type="dxa"/>
            <w:noWrap/>
            <w:hideMark/>
          </w:tcPr>
          <w:p w14:paraId="61D57CA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61C670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A8D574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67EFD0C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08A5A9" w14:textId="77777777" w:rsidR="00241DF0" w:rsidRPr="00241DF0" w:rsidRDefault="00241DF0">
            <w:r w:rsidRPr="00241DF0">
              <w:t>R5-247553</w:t>
            </w:r>
          </w:p>
        </w:tc>
        <w:tc>
          <w:tcPr>
            <w:tcW w:w="3119" w:type="dxa"/>
            <w:noWrap/>
            <w:hideMark/>
          </w:tcPr>
          <w:p w14:paraId="7FC83323" w14:textId="77777777" w:rsidR="00241DF0" w:rsidRPr="00241DF0" w:rsidRDefault="00241DF0">
            <w:r w:rsidRPr="00241DF0">
              <w:t>Update of TC 8.1.5.1.1 for RedCap UE</w:t>
            </w:r>
          </w:p>
        </w:tc>
        <w:tc>
          <w:tcPr>
            <w:tcW w:w="3049" w:type="dxa"/>
            <w:noWrap/>
            <w:hideMark/>
          </w:tcPr>
          <w:p w14:paraId="3E5EB189" w14:textId="77777777" w:rsidR="00241DF0" w:rsidRPr="00241DF0" w:rsidRDefault="00241DF0">
            <w:r w:rsidRPr="00241DF0">
              <w:t>MediaTek Inc., SRTC</w:t>
            </w:r>
          </w:p>
        </w:tc>
        <w:tc>
          <w:tcPr>
            <w:tcW w:w="920" w:type="dxa"/>
            <w:noWrap/>
            <w:hideMark/>
          </w:tcPr>
          <w:p w14:paraId="2A88E3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09CEC6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F25846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D546516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9B6F3E8" w14:textId="77777777" w:rsidR="00241DF0" w:rsidRPr="00241DF0" w:rsidRDefault="00241DF0">
            <w:r w:rsidRPr="00241DF0">
              <w:t>4683</w:t>
            </w:r>
          </w:p>
        </w:tc>
        <w:tc>
          <w:tcPr>
            <w:tcW w:w="637" w:type="dxa"/>
            <w:noWrap/>
            <w:hideMark/>
          </w:tcPr>
          <w:p w14:paraId="4AB7C8D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7A1F8B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CE646E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0331A4E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628ABF8" w14:textId="77777777" w:rsidR="00241DF0" w:rsidRPr="00241DF0" w:rsidRDefault="00241DF0">
            <w:r w:rsidRPr="00241DF0">
              <w:t>R5-247554</w:t>
            </w:r>
          </w:p>
        </w:tc>
        <w:tc>
          <w:tcPr>
            <w:tcW w:w="3119" w:type="dxa"/>
            <w:noWrap/>
            <w:hideMark/>
          </w:tcPr>
          <w:p w14:paraId="115A2ED9" w14:textId="77777777" w:rsidR="00241DF0" w:rsidRPr="00241DF0" w:rsidRDefault="00241DF0">
            <w:r w:rsidRPr="00241DF0">
              <w:t>Updates to RACS TC 8.1.5.9.1</w:t>
            </w:r>
          </w:p>
        </w:tc>
        <w:tc>
          <w:tcPr>
            <w:tcW w:w="3049" w:type="dxa"/>
            <w:noWrap/>
            <w:hideMark/>
          </w:tcPr>
          <w:p w14:paraId="4BC40815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0D760E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AD0D2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6DD8E6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CAD7A22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6334D55" w14:textId="77777777" w:rsidR="00241DF0" w:rsidRPr="00241DF0" w:rsidRDefault="00241DF0">
            <w:r w:rsidRPr="00241DF0">
              <w:t>4684</w:t>
            </w:r>
          </w:p>
        </w:tc>
        <w:tc>
          <w:tcPr>
            <w:tcW w:w="637" w:type="dxa"/>
            <w:noWrap/>
            <w:hideMark/>
          </w:tcPr>
          <w:p w14:paraId="092A8DC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08D9AE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7B7B30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0DBBF8B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290CC53" w14:textId="77777777" w:rsidR="00241DF0" w:rsidRPr="00241DF0" w:rsidRDefault="00241DF0">
            <w:r w:rsidRPr="00241DF0">
              <w:lastRenderedPageBreak/>
              <w:t>R5-247556</w:t>
            </w:r>
          </w:p>
        </w:tc>
        <w:tc>
          <w:tcPr>
            <w:tcW w:w="3119" w:type="dxa"/>
            <w:noWrap/>
            <w:hideMark/>
          </w:tcPr>
          <w:p w14:paraId="27FB56C9" w14:textId="77777777" w:rsidR="00241DF0" w:rsidRPr="00241DF0" w:rsidRDefault="00241DF0">
            <w:r w:rsidRPr="00241DF0">
              <w:t>Correction to MR-DC RRC TC 8.2.2.6.1</w:t>
            </w:r>
          </w:p>
        </w:tc>
        <w:tc>
          <w:tcPr>
            <w:tcW w:w="3049" w:type="dxa"/>
            <w:noWrap/>
            <w:hideMark/>
          </w:tcPr>
          <w:p w14:paraId="703D2433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2C580B5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B86B3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5F4F51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16A64D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9AB79E0" w14:textId="77777777" w:rsidR="00241DF0" w:rsidRPr="00241DF0" w:rsidRDefault="00241DF0">
            <w:r w:rsidRPr="00241DF0">
              <w:t>4687</w:t>
            </w:r>
          </w:p>
        </w:tc>
        <w:tc>
          <w:tcPr>
            <w:tcW w:w="637" w:type="dxa"/>
            <w:noWrap/>
            <w:hideMark/>
          </w:tcPr>
          <w:p w14:paraId="726F642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663544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BA46B7A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7B523D6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F40822D" w14:textId="77777777" w:rsidR="00241DF0" w:rsidRPr="00241DF0" w:rsidRDefault="00241DF0">
            <w:r w:rsidRPr="00241DF0">
              <w:t>R5-247557</w:t>
            </w:r>
          </w:p>
        </w:tc>
        <w:tc>
          <w:tcPr>
            <w:tcW w:w="3119" w:type="dxa"/>
            <w:noWrap/>
            <w:hideMark/>
          </w:tcPr>
          <w:p w14:paraId="68CEFD6B" w14:textId="77777777" w:rsidR="00241DF0" w:rsidRPr="00241DF0" w:rsidRDefault="00241DF0">
            <w:r w:rsidRPr="00241DF0">
              <w:t>Correction to NSAC test case 9.1.12.3</w:t>
            </w:r>
          </w:p>
        </w:tc>
        <w:tc>
          <w:tcPr>
            <w:tcW w:w="3049" w:type="dxa"/>
            <w:noWrap/>
            <w:hideMark/>
          </w:tcPr>
          <w:p w14:paraId="67DCE27C" w14:textId="77777777" w:rsidR="00241DF0" w:rsidRPr="00241DF0" w:rsidRDefault="00241DF0">
            <w:r w:rsidRPr="00241DF0">
              <w:t>Keysight Technologies UK, CAICT</w:t>
            </w:r>
          </w:p>
        </w:tc>
        <w:tc>
          <w:tcPr>
            <w:tcW w:w="920" w:type="dxa"/>
            <w:noWrap/>
            <w:hideMark/>
          </w:tcPr>
          <w:p w14:paraId="3644A3C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4C987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F81A80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C18FBFA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5877CF7" w14:textId="77777777" w:rsidR="00241DF0" w:rsidRPr="00241DF0" w:rsidRDefault="00241DF0">
            <w:r w:rsidRPr="00241DF0">
              <w:t>4786</w:t>
            </w:r>
          </w:p>
        </w:tc>
        <w:tc>
          <w:tcPr>
            <w:tcW w:w="637" w:type="dxa"/>
            <w:noWrap/>
            <w:hideMark/>
          </w:tcPr>
          <w:p w14:paraId="59D1CCB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0A7A98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B1E7A9B" w14:textId="77777777" w:rsidR="00241DF0" w:rsidRPr="00241DF0" w:rsidRDefault="00241DF0">
            <w:r w:rsidRPr="00241DF0">
              <w:t>RP-242745</w:t>
            </w:r>
          </w:p>
        </w:tc>
      </w:tr>
      <w:tr w:rsidR="004F179A" w:rsidRPr="00241DF0" w14:paraId="5B46F8E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09D7D5" w14:textId="77777777" w:rsidR="00241DF0" w:rsidRPr="00241DF0" w:rsidRDefault="00241DF0">
            <w:r w:rsidRPr="00241DF0">
              <w:t>R5-247558</w:t>
            </w:r>
          </w:p>
        </w:tc>
        <w:tc>
          <w:tcPr>
            <w:tcW w:w="3119" w:type="dxa"/>
            <w:noWrap/>
            <w:hideMark/>
          </w:tcPr>
          <w:p w14:paraId="1DA9CA57" w14:textId="77777777" w:rsidR="00241DF0" w:rsidRPr="00241DF0" w:rsidRDefault="00241DF0">
            <w:r w:rsidRPr="00241DF0">
              <w:t>Correction of MBS broadcast test case 14.1.1.4</w:t>
            </w:r>
          </w:p>
        </w:tc>
        <w:tc>
          <w:tcPr>
            <w:tcW w:w="3049" w:type="dxa"/>
            <w:noWrap/>
            <w:hideMark/>
          </w:tcPr>
          <w:p w14:paraId="15C43BC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4C53CA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B5582C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104409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B2F9C7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C91EAAD" w14:textId="77777777" w:rsidR="00241DF0" w:rsidRPr="00241DF0" w:rsidRDefault="00241DF0">
            <w:r w:rsidRPr="00241DF0">
              <w:t>4723</w:t>
            </w:r>
          </w:p>
        </w:tc>
        <w:tc>
          <w:tcPr>
            <w:tcW w:w="637" w:type="dxa"/>
            <w:noWrap/>
            <w:hideMark/>
          </w:tcPr>
          <w:p w14:paraId="64E4D53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D3E40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DF22CE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6216D3A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CC77502" w14:textId="77777777" w:rsidR="00241DF0" w:rsidRPr="00241DF0" w:rsidRDefault="00241DF0">
            <w:r w:rsidRPr="00241DF0">
              <w:t>R5-247559</w:t>
            </w:r>
          </w:p>
        </w:tc>
        <w:tc>
          <w:tcPr>
            <w:tcW w:w="3119" w:type="dxa"/>
            <w:noWrap/>
            <w:hideMark/>
          </w:tcPr>
          <w:p w14:paraId="1AE0A552" w14:textId="77777777" w:rsidR="00241DF0" w:rsidRPr="00241DF0" w:rsidRDefault="00241DF0">
            <w:r w:rsidRPr="00241DF0">
              <w:t>Addition of MBS broadcast test case 14.1.1.5-Multiple beams</w:t>
            </w:r>
          </w:p>
        </w:tc>
        <w:tc>
          <w:tcPr>
            <w:tcW w:w="3049" w:type="dxa"/>
            <w:noWrap/>
            <w:hideMark/>
          </w:tcPr>
          <w:p w14:paraId="3732FB3A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00EF360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3F7BB0C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1CFB0C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7BD733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9FA1CA3" w14:textId="77777777" w:rsidR="00241DF0" w:rsidRPr="00241DF0" w:rsidRDefault="00241DF0">
            <w:r w:rsidRPr="00241DF0">
              <w:t>4724</w:t>
            </w:r>
          </w:p>
        </w:tc>
        <w:tc>
          <w:tcPr>
            <w:tcW w:w="637" w:type="dxa"/>
            <w:noWrap/>
            <w:hideMark/>
          </w:tcPr>
          <w:p w14:paraId="6B297C4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19141D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C98197E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134CE8F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C3C368" w14:textId="77777777" w:rsidR="00241DF0" w:rsidRPr="00241DF0" w:rsidRDefault="00241DF0">
            <w:r w:rsidRPr="00241DF0">
              <w:t>R5-247560</w:t>
            </w:r>
          </w:p>
        </w:tc>
        <w:tc>
          <w:tcPr>
            <w:tcW w:w="3119" w:type="dxa"/>
            <w:noWrap/>
            <w:hideMark/>
          </w:tcPr>
          <w:p w14:paraId="112C36AA" w14:textId="77777777" w:rsidR="00241DF0" w:rsidRPr="00241DF0" w:rsidRDefault="00241DF0">
            <w:r w:rsidRPr="00241DF0">
              <w:t>Add test applicability for MBS broadcast test case 14.1.1.5</w:t>
            </w:r>
          </w:p>
        </w:tc>
        <w:tc>
          <w:tcPr>
            <w:tcW w:w="3049" w:type="dxa"/>
            <w:noWrap/>
            <w:hideMark/>
          </w:tcPr>
          <w:p w14:paraId="6839CEFA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7D70BDE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9326F21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4EDE3CF3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ED508B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DBB8D60" w14:textId="77777777" w:rsidR="00241DF0" w:rsidRPr="00241DF0" w:rsidRDefault="00241DF0">
            <w:r w:rsidRPr="00241DF0">
              <w:t>0524</w:t>
            </w:r>
          </w:p>
        </w:tc>
        <w:tc>
          <w:tcPr>
            <w:tcW w:w="637" w:type="dxa"/>
            <w:noWrap/>
            <w:hideMark/>
          </w:tcPr>
          <w:p w14:paraId="6F2B674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F24F8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84F3FBB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249F1DD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92F5B9" w14:textId="77777777" w:rsidR="00241DF0" w:rsidRPr="00241DF0" w:rsidRDefault="00241DF0">
            <w:r w:rsidRPr="00241DF0">
              <w:t>R5-247561</w:t>
            </w:r>
          </w:p>
        </w:tc>
        <w:tc>
          <w:tcPr>
            <w:tcW w:w="3119" w:type="dxa"/>
            <w:noWrap/>
            <w:hideMark/>
          </w:tcPr>
          <w:p w14:paraId="08E97C73" w14:textId="77777777" w:rsidR="00241DF0" w:rsidRPr="00241DF0" w:rsidRDefault="00241DF0">
            <w:r w:rsidRPr="00241DF0">
              <w:t>Introduction of applicablity for SNPN PWS test cases</w:t>
            </w:r>
          </w:p>
        </w:tc>
        <w:tc>
          <w:tcPr>
            <w:tcW w:w="3049" w:type="dxa"/>
            <w:noWrap/>
            <w:hideMark/>
          </w:tcPr>
          <w:p w14:paraId="0057EAC6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612E0DA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ECE67C1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0F6F37C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8BB668B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859C482" w14:textId="77777777" w:rsidR="00241DF0" w:rsidRPr="00241DF0" w:rsidRDefault="00241DF0">
            <w:r w:rsidRPr="00241DF0">
              <w:t>0537</w:t>
            </w:r>
          </w:p>
        </w:tc>
        <w:tc>
          <w:tcPr>
            <w:tcW w:w="637" w:type="dxa"/>
            <w:noWrap/>
            <w:hideMark/>
          </w:tcPr>
          <w:p w14:paraId="76D452D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A7A007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713F88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1B78DE4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749C935" w14:textId="77777777" w:rsidR="00241DF0" w:rsidRPr="00241DF0" w:rsidRDefault="00241DF0">
            <w:r w:rsidRPr="00241DF0">
              <w:t>R5-247562</w:t>
            </w:r>
          </w:p>
        </w:tc>
        <w:tc>
          <w:tcPr>
            <w:tcW w:w="3119" w:type="dxa"/>
            <w:noWrap/>
            <w:hideMark/>
          </w:tcPr>
          <w:p w14:paraId="34B8BDE3" w14:textId="77777777" w:rsidR="00241DF0" w:rsidRPr="00241DF0" w:rsidRDefault="00241DF0">
            <w:r w:rsidRPr="00241DF0">
              <w:t>Addition of NR SL SIG test case 12.1.8.1.1 - PC5 only selected grant</w:t>
            </w:r>
          </w:p>
        </w:tc>
        <w:tc>
          <w:tcPr>
            <w:tcW w:w="3049" w:type="dxa"/>
            <w:noWrap/>
            <w:hideMark/>
          </w:tcPr>
          <w:p w14:paraId="2E5979D1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B436BA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484B8F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2B8750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96F830F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2603C2A6" w14:textId="77777777" w:rsidR="00241DF0" w:rsidRPr="00241DF0" w:rsidRDefault="00241DF0">
            <w:r w:rsidRPr="00241DF0">
              <w:t>4735</w:t>
            </w:r>
          </w:p>
        </w:tc>
        <w:tc>
          <w:tcPr>
            <w:tcW w:w="637" w:type="dxa"/>
            <w:noWrap/>
            <w:hideMark/>
          </w:tcPr>
          <w:p w14:paraId="794F18D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A79F03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003EDF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3593765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F35D60" w14:textId="77777777" w:rsidR="00241DF0" w:rsidRPr="00241DF0" w:rsidRDefault="00241DF0">
            <w:r w:rsidRPr="00241DF0">
              <w:t>R5-247563</w:t>
            </w:r>
          </w:p>
        </w:tc>
        <w:tc>
          <w:tcPr>
            <w:tcW w:w="3119" w:type="dxa"/>
            <w:noWrap/>
            <w:hideMark/>
          </w:tcPr>
          <w:p w14:paraId="4151E5B8" w14:textId="77777777" w:rsidR="00241DF0" w:rsidRPr="00241DF0" w:rsidRDefault="00241DF0">
            <w:r w:rsidRPr="00241DF0">
              <w:t>Addition of NR SL SIG test case 12.1.8.2.1 - PC5 only ACK-NACK HARQ</w:t>
            </w:r>
          </w:p>
        </w:tc>
        <w:tc>
          <w:tcPr>
            <w:tcW w:w="3049" w:type="dxa"/>
            <w:noWrap/>
            <w:hideMark/>
          </w:tcPr>
          <w:p w14:paraId="7DE6A65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0B61F4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5DADE4F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88F255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69732C5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1839F0F" w14:textId="77777777" w:rsidR="00241DF0" w:rsidRPr="00241DF0" w:rsidRDefault="00241DF0">
            <w:r w:rsidRPr="00241DF0">
              <w:t>4736</w:t>
            </w:r>
          </w:p>
        </w:tc>
        <w:tc>
          <w:tcPr>
            <w:tcW w:w="637" w:type="dxa"/>
            <w:noWrap/>
            <w:hideMark/>
          </w:tcPr>
          <w:p w14:paraId="4179E71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CA2C1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F6B53C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7FF4711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2EF21D" w14:textId="77777777" w:rsidR="00241DF0" w:rsidRPr="00241DF0" w:rsidRDefault="00241DF0">
            <w:r w:rsidRPr="00241DF0">
              <w:t>R5-247564</w:t>
            </w:r>
          </w:p>
        </w:tc>
        <w:tc>
          <w:tcPr>
            <w:tcW w:w="3119" w:type="dxa"/>
            <w:noWrap/>
            <w:hideMark/>
          </w:tcPr>
          <w:p w14:paraId="250B49EF" w14:textId="77777777" w:rsidR="00241DF0" w:rsidRPr="00241DF0" w:rsidRDefault="00241DF0">
            <w:r w:rsidRPr="00241DF0">
              <w:t>Addition of NR SL SIG test case 12.1.8.2.2 - PC5 only NACK-only HARQ</w:t>
            </w:r>
          </w:p>
        </w:tc>
        <w:tc>
          <w:tcPr>
            <w:tcW w:w="3049" w:type="dxa"/>
            <w:noWrap/>
            <w:hideMark/>
          </w:tcPr>
          <w:p w14:paraId="3D2011FE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41CE9A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3B785D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8856E7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1EA92D6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3F0FCE8B" w14:textId="77777777" w:rsidR="00241DF0" w:rsidRPr="00241DF0" w:rsidRDefault="00241DF0">
            <w:r w:rsidRPr="00241DF0">
              <w:t>4737</w:t>
            </w:r>
          </w:p>
        </w:tc>
        <w:tc>
          <w:tcPr>
            <w:tcW w:w="637" w:type="dxa"/>
            <w:noWrap/>
            <w:hideMark/>
          </w:tcPr>
          <w:p w14:paraId="5C738A2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788DED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8D935DF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5F29458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A391B0" w14:textId="77777777" w:rsidR="00241DF0" w:rsidRPr="00241DF0" w:rsidRDefault="00241DF0">
            <w:r w:rsidRPr="00241DF0">
              <w:t>R5-247565</w:t>
            </w:r>
          </w:p>
        </w:tc>
        <w:tc>
          <w:tcPr>
            <w:tcW w:w="3119" w:type="dxa"/>
            <w:noWrap/>
            <w:hideMark/>
          </w:tcPr>
          <w:p w14:paraId="21190367" w14:textId="77777777" w:rsidR="00241DF0" w:rsidRPr="00241DF0" w:rsidRDefault="00241DF0">
            <w:r w:rsidRPr="00241DF0">
              <w:t>Addition of NR SL SIG test case 12.1.8.2.3 - PC5 only TBS selection</w:t>
            </w:r>
          </w:p>
        </w:tc>
        <w:tc>
          <w:tcPr>
            <w:tcW w:w="3049" w:type="dxa"/>
            <w:noWrap/>
            <w:hideMark/>
          </w:tcPr>
          <w:p w14:paraId="57A44090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2E4271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BD957F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51CFCA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4168D5C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7039B658" w14:textId="77777777" w:rsidR="00241DF0" w:rsidRPr="00241DF0" w:rsidRDefault="00241DF0">
            <w:r w:rsidRPr="00241DF0">
              <w:t>4738</w:t>
            </w:r>
          </w:p>
        </w:tc>
        <w:tc>
          <w:tcPr>
            <w:tcW w:w="637" w:type="dxa"/>
            <w:noWrap/>
            <w:hideMark/>
          </w:tcPr>
          <w:p w14:paraId="7115497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8AFA7C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C55A62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413F7E6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5E3E43" w14:textId="77777777" w:rsidR="00241DF0" w:rsidRPr="00241DF0" w:rsidRDefault="00241DF0">
            <w:r w:rsidRPr="00241DF0">
              <w:t>R5-247566</w:t>
            </w:r>
          </w:p>
        </w:tc>
        <w:tc>
          <w:tcPr>
            <w:tcW w:w="3119" w:type="dxa"/>
            <w:noWrap/>
            <w:hideMark/>
          </w:tcPr>
          <w:p w14:paraId="33877CD6" w14:textId="77777777" w:rsidR="00241DF0" w:rsidRPr="00241DF0" w:rsidRDefault="00241DF0">
            <w:r w:rsidRPr="00241DF0">
              <w:t>Addition of NR SL SIG test case 12.1.8.2.4 - PC5 only TBS selection SL MIMO</w:t>
            </w:r>
          </w:p>
        </w:tc>
        <w:tc>
          <w:tcPr>
            <w:tcW w:w="3049" w:type="dxa"/>
            <w:noWrap/>
            <w:hideMark/>
          </w:tcPr>
          <w:p w14:paraId="6FCCF82E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CD1BAE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4FAF114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9FF4D9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250F5C5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6F164D3" w14:textId="77777777" w:rsidR="00241DF0" w:rsidRPr="00241DF0" w:rsidRDefault="00241DF0">
            <w:r w:rsidRPr="00241DF0">
              <w:t>4739</w:t>
            </w:r>
          </w:p>
        </w:tc>
        <w:tc>
          <w:tcPr>
            <w:tcW w:w="637" w:type="dxa"/>
            <w:noWrap/>
            <w:hideMark/>
          </w:tcPr>
          <w:p w14:paraId="05B5DFD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586E1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483D998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1D04F3F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BE000C4" w14:textId="77777777" w:rsidR="00241DF0" w:rsidRPr="00241DF0" w:rsidRDefault="00241DF0">
            <w:r w:rsidRPr="00241DF0">
              <w:lastRenderedPageBreak/>
              <w:t>R5-247567</w:t>
            </w:r>
          </w:p>
        </w:tc>
        <w:tc>
          <w:tcPr>
            <w:tcW w:w="3119" w:type="dxa"/>
            <w:noWrap/>
            <w:hideMark/>
          </w:tcPr>
          <w:p w14:paraId="1B8A3B84" w14:textId="77777777" w:rsidR="00241DF0" w:rsidRPr="00241DF0" w:rsidRDefault="00241DF0">
            <w:r w:rsidRPr="00241DF0">
              <w:t>Addition of NR SL SIG test case 12.2.10.1.1 - Concurrent dynamic grant</w:t>
            </w:r>
          </w:p>
        </w:tc>
        <w:tc>
          <w:tcPr>
            <w:tcW w:w="3049" w:type="dxa"/>
            <w:noWrap/>
            <w:hideMark/>
          </w:tcPr>
          <w:p w14:paraId="211A086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2BC10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3E257F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D55B94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CB2DAF9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3487630A" w14:textId="77777777" w:rsidR="00241DF0" w:rsidRPr="00241DF0" w:rsidRDefault="00241DF0">
            <w:r w:rsidRPr="00241DF0">
              <w:t>4740</w:t>
            </w:r>
          </w:p>
        </w:tc>
        <w:tc>
          <w:tcPr>
            <w:tcW w:w="637" w:type="dxa"/>
            <w:noWrap/>
            <w:hideMark/>
          </w:tcPr>
          <w:p w14:paraId="48EF55A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0B55A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659B55" w14:textId="77777777" w:rsidR="00241DF0" w:rsidRPr="00241DF0" w:rsidRDefault="00241DF0">
            <w:r w:rsidRPr="00241DF0">
              <w:t>RP-242668</w:t>
            </w:r>
          </w:p>
        </w:tc>
      </w:tr>
      <w:tr w:rsidR="004F179A" w:rsidRPr="00241DF0" w14:paraId="5FCB7E4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0FBCF1" w14:textId="77777777" w:rsidR="00241DF0" w:rsidRPr="00241DF0" w:rsidRDefault="00241DF0">
            <w:r w:rsidRPr="00241DF0">
              <w:t>R5-247568</w:t>
            </w:r>
          </w:p>
        </w:tc>
        <w:tc>
          <w:tcPr>
            <w:tcW w:w="3119" w:type="dxa"/>
            <w:noWrap/>
            <w:hideMark/>
          </w:tcPr>
          <w:p w14:paraId="10D05992" w14:textId="77777777" w:rsidR="00241DF0" w:rsidRPr="00241DF0" w:rsidRDefault="00241DF0">
            <w:r w:rsidRPr="00241DF0">
              <w:t>Addition of NR SL SIG test case 12.2.10.1.2 - Concurrent configured grant</w:t>
            </w:r>
          </w:p>
        </w:tc>
        <w:tc>
          <w:tcPr>
            <w:tcW w:w="3049" w:type="dxa"/>
            <w:noWrap/>
            <w:hideMark/>
          </w:tcPr>
          <w:p w14:paraId="2408FEB9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DF1949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DD24E4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9DD0ABC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FF181D8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6F0F3A78" w14:textId="77777777" w:rsidR="00241DF0" w:rsidRPr="00241DF0" w:rsidRDefault="00241DF0">
            <w:r w:rsidRPr="00241DF0">
              <w:t>4741</w:t>
            </w:r>
          </w:p>
        </w:tc>
        <w:tc>
          <w:tcPr>
            <w:tcW w:w="637" w:type="dxa"/>
            <w:noWrap/>
            <w:hideMark/>
          </w:tcPr>
          <w:p w14:paraId="3643094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4C8A49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0600C7A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4895513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B97C4F" w14:textId="77777777" w:rsidR="00241DF0" w:rsidRPr="00241DF0" w:rsidRDefault="00241DF0">
            <w:r w:rsidRPr="00241DF0">
              <w:t>R5-247569</w:t>
            </w:r>
          </w:p>
        </w:tc>
        <w:tc>
          <w:tcPr>
            <w:tcW w:w="3119" w:type="dxa"/>
            <w:noWrap/>
            <w:hideMark/>
          </w:tcPr>
          <w:p w14:paraId="12E2B3DA" w14:textId="77777777" w:rsidR="00241DF0" w:rsidRPr="00241DF0" w:rsidRDefault="00241DF0">
            <w:r w:rsidRPr="00241DF0">
              <w:t>Addition of NR SL SIG test case 12.2.10.1.3 - Concurrent selected grant</w:t>
            </w:r>
          </w:p>
        </w:tc>
        <w:tc>
          <w:tcPr>
            <w:tcW w:w="3049" w:type="dxa"/>
            <w:noWrap/>
            <w:hideMark/>
          </w:tcPr>
          <w:p w14:paraId="1E1A5AC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AAA2A9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D2F879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3727FC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A9DDFA6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599A6AA" w14:textId="77777777" w:rsidR="00241DF0" w:rsidRPr="00241DF0" w:rsidRDefault="00241DF0">
            <w:r w:rsidRPr="00241DF0">
              <w:t>4742</w:t>
            </w:r>
          </w:p>
        </w:tc>
        <w:tc>
          <w:tcPr>
            <w:tcW w:w="637" w:type="dxa"/>
            <w:noWrap/>
            <w:hideMark/>
          </w:tcPr>
          <w:p w14:paraId="029BACE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4548B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03D87E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096A1BF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594CA0" w14:textId="77777777" w:rsidR="00241DF0" w:rsidRPr="00241DF0" w:rsidRDefault="00241DF0">
            <w:r w:rsidRPr="00241DF0">
              <w:t>R5-247570</w:t>
            </w:r>
          </w:p>
        </w:tc>
        <w:tc>
          <w:tcPr>
            <w:tcW w:w="3119" w:type="dxa"/>
            <w:noWrap/>
            <w:hideMark/>
          </w:tcPr>
          <w:p w14:paraId="33DD5EF5" w14:textId="77777777" w:rsidR="00241DF0" w:rsidRPr="00241DF0" w:rsidRDefault="00241DF0">
            <w:r w:rsidRPr="00241DF0">
              <w:t>Addition of NR SL SIG test case 12.2.10.2.1 - Concurrent ACK-NACK HARQ</w:t>
            </w:r>
          </w:p>
        </w:tc>
        <w:tc>
          <w:tcPr>
            <w:tcW w:w="3049" w:type="dxa"/>
            <w:noWrap/>
            <w:hideMark/>
          </w:tcPr>
          <w:p w14:paraId="4E90A5C2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1EA1F9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CAACEA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358444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C41401F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1E45D2A9" w14:textId="77777777" w:rsidR="00241DF0" w:rsidRPr="00241DF0" w:rsidRDefault="00241DF0">
            <w:r w:rsidRPr="00241DF0">
              <w:t>4743</w:t>
            </w:r>
          </w:p>
        </w:tc>
        <w:tc>
          <w:tcPr>
            <w:tcW w:w="637" w:type="dxa"/>
            <w:noWrap/>
            <w:hideMark/>
          </w:tcPr>
          <w:p w14:paraId="77AF585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CDDBFC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120C2F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6B05B2F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C00271" w14:textId="77777777" w:rsidR="00241DF0" w:rsidRPr="00241DF0" w:rsidRDefault="00241DF0">
            <w:r w:rsidRPr="00241DF0">
              <w:t>R5-247571</w:t>
            </w:r>
          </w:p>
        </w:tc>
        <w:tc>
          <w:tcPr>
            <w:tcW w:w="3119" w:type="dxa"/>
            <w:noWrap/>
            <w:hideMark/>
          </w:tcPr>
          <w:p w14:paraId="4F2A717F" w14:textId="77777777" w:rsidR="00241DF0" w:rsidRPr="00241DF0" w:rsidRDefault="00241DF0">
            <w:r w:rsidRPr="00241DF0">
              <w:t>Correction of eRedCap test case 6.1.2.35 - Emergency Call</w:t>
            </w:r>
          </w:p>
        </w:tc>
        <w:tc>
          <w:tcPr>
            <w:tcW w:w="3049" w:type="dxa"/>
            <w:noWrap/>
            <w:hideMark/>
          </w:tcPr>
          <w:p w14:paraId="2A50F87E" w14:textId="77777777" w:rsidR="00241DF0" w:rsidRPr="00241DF0" w:rsidRDefault="00241DF0">
            <w:r w:rsidRPr="00241DF0">
              <w:t>Huawei, HiSilicon,TDIA, MCC TF160</w:t>
            </w:r>
          </w:p>
        </w:tc>
        <w:tc>
          <w:tcPr>
            <w:tcW w:w="920" w:type="dxa"/>
            <w:noWrap/>
            <w:hideMark/>
          </w:tcPr>
          <w:p w14:paraId="375F003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98D6A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C6FFB9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F12D246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1019B727" w14:textId="77777777" w:rsidR="00241DF0" w:rsidRPr="00241DF0" w:rsidRDefault="00241DF0">
            <w:r w:rsidRPr="00241DF0">
              <w:t>4725</w:t>
            </w:r>
          </w:p>
        </w:tc>
        <w:tc>
          <w:tcPr>
            <w:tcW w:w="637" w:type="dxa"/>
            <w:noWrap/>
            <w:hideMark/>
          </w:tcPr>
          <w:p w14:paraId="4594000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9D2C4F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DC2F0D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5B2579F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4B015EF" w14:textId="77777777" w:rsidR="00241DF0" w:rsidRPr="00241DF0" w:rsidRDefault="00241DF0">
            <w:r w:rsidRPr="00241DF0">
              <w:t>R5-247572</w:t>
            </w:r>
          </w:p>
        </w:tc>
        <w:tc>
          <w:tcPr>
            <w:tcW w:w="3119" w:type="dxa"/>
            <w:noWrap/>
            <w:hideMark/>
          </w:tcPr>
          <w:p w14:paraId="02464812" w14:textId="77777777" w:rsidR="00241DF0" w:rsidRPr="00241DF0" w:rsidRDefault="00241DF0">
            <w:r w:rsidRPr="00241DF0">
              <w:t>Add new eRedCap test case 7.1.1.1.26 - Contention free random access</w:t>
            </w:r>
          </w:p>
        </w:tc>
        <w:tc>
          <w:tcPr>
            <w:tcW w:w="3049" w:type="dxa"/>
            <w:noWrap/>
            <w:hideMark/>
          </w:tcPr>
          <w:p w14:paraId="5D4790A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3B3911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AD14A5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2A1CB2AF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9FFB253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5168F052" w14:textId="77777777" w:rsidR="00241DF0" w:rsidRPr="00241DF0" w:rsidRDefault="00241DF0">
            <w:r w:rsidRPr="00241DF0">
              <w:t>4727</w:t>
            </w:r>
          </w:p>
        </w:tc>
        <w:tc>
          <w:tcPr>
            <w:tcW w:w="637" w:type="dxa"/>
            <w:noWrap/>
            <w:hideMark/>
          </w:tcPr>
          <w:p w14:paraId="41D84F4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26660A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9715A0" w14:textId="77777777" w:rsidR="00241DF0" w:rsidRPr="00241DF0" w:rsidRDefault="00241DF0">
            <w:r w:rsidRPr="00241DF0">
              <w:t>RP-242700</w:t>
            </w:r>
          </w:p>
        </w:tc>
      </w:tr>
      <w:tr w:rsidR="004F179A" w:rsidRPr="00241DF0" w14:paraId="3D9CB97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C590BD" w14:textId="77777777" w:rsidR="00241DF0" w:rsidRPr="00241DF0" w:rsidRDefault="00241DF0">
            <w:r w:rsidRPr="00241DF0">
              <w:t>R5-247573</w:t>
            </w:r>
          </w:p>
        </w:tc>
        <w:tc>
          <w:tcPr>
            <w:tcW w:w="3119" w:type="dxa"/>
            <w:noWrap/>
            <w:hideMark/>
          </w:tcPr>
          <w:p w14:paraId="014E747C" w14:textId="77777777" w:rsidR="00241DF0" w:rsidRPr="00241DF0" w:rsidRDefault="00241DF0">
            <w:r w:rsidRPr="00241DF0">
              <w:t>Addition of eRedcap test case 7.1.1.1.24</w:t>
            </w:r>
          </w:p>
        </w:tc>
        <w:tc>
          <w:tcPr>
            <w:tcW w:w="3049" w:type="dxa"/>
            <w:noWrap/>
            <w:hideMark/>
          </w:tcPr>
          <w:p w14:paraId="39D77A03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51FD3AE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CA89C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714CF3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45F54AB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583FE11D" w14:textId="77777777" w:rsidR="00241DF0" w:rsidRPr="00241DF0" w:rsidRDefault="00241DF0">
            <w:r w:rsidRPr="00241DF0">
              <w:t>4729</w:t>
            </w:r>
          </w:p>
        </w:tc>
        <w:tc>
          <w:tcPr>
            <w:tcW w:w="637" w:type="dxa"/>
            <w:noWrap/>
            <w:hideMark/>
          </w:tcPr>
          <w:p w14:paraId="25ABE9D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F36511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D2C356" w14:textId="77777777" w:rsidR="00241DF0" w:rsidRPr="00241DF0" w:rsidRDefault="00241DF0">
            <w:r w:rsidRPr="00241DF0">
              <w:t>RP-242701</w:t>
            </w:r>
          </w:p>
        </w:tc>
      </w:tr>
      <w:tr w:rsidR="004F179A" w:rsidRPr="00241DF0" w14:paraId="240E60E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841AEB" w14:textId="77777777" w:rsidR="00241DF0" w:rsidRPr="00241DF0" w:rsidRDefault="00241DF0">
            <w:r w:rsidRPr="00241DF0">
              <w:t>R5-247574</w:t>
            </w:r>
          </w:p>
        </w:tc>
        <w:tc>
          <w:tcPr>
            <w:tcW w:w="3119" w:type="dxa"/>
            <w:noWrap/>
            <w:hideMark/>
          </w:tcPr>
          <w:p w14:paraId="2709798C" w14:textId="77777777" w:rsidR="00241DF0" w:rsidRPr="00241DF0" w:rsidRDefault="00241DF0">
            <w:r w:rsidRPr="00241DF0">
              <w:t>New testcase 6.1.2.38 Cell Selection / eRedCap / halfDuplexRedCapAllowed / MFBI</w:t>
            </w:r>
          </w:p>
        </w:tc>
        <w:tc>
          <w:tcPr>
            <w:tcW w:w="3049" w:type="dxa"/>
            <w:noWrap/>
            <w:hideMark/>
          </w:tcPr>
          <w:p w14:paraId="3188B0F9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0D96A13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6B25F1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3F5E498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B4F77C1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62B20D77" w14:textId="77777777" w:rsidR="00241DF0" w:rsidRPr="00241DF0" w:rsidRDefault="00241DF0">
            <w:r w:rsidRPr="00241DF0">
              <w:t>4784</w:t>
            </w:r>
          </w:p>
        </w:tc>
        <w:tc>
          <w:tcPr>
            <w:tcW w:w="637" w:type="dxa"/>
            <w:noWrap/>
            <w:hideMark/>
          </w:tcPr>
          <w:p w14:paraId="63BB6CD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84C43F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D70603" w14:textId="77777777" w:rsidR="00241DF0" w:rsidRPr="00241DF0" w:rsidRDefault="00241DF0">
            <w:r w:rsidRPr="00241DF0">
              <w:t>RP-242701</w:t>
            </w:r>
          </w:p>
        </w:tc>
      </w:tr>
      <w:tr w:rsidR="004F179A" w:rsidRPr="00241DF0" w14:paraId="25EABC6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6A95B02" w14:textId="77777777" w:rsidR="00241DF0" w:rsidRPr="00241DF0" w:rsidRDefault="00241DF0">
            <w:r w:rsidRPr="00241DF0">
              <w:t>R5-247575</w:t>
            </w:r>
          </w:p>
        </w:tc>
        <w:tc>
          <w:tcPr>
            <w:tcW w:w="3119" w:type="dxa"/>
            <w:noWrap/>
            <w:hideMark/>
          </w:tcPr>
          <w:p w14:paraId="3A153FAE" w14:textId="77777777" w:rsidR="00241DF0" w:rsidRPr="00241DF0" w:rsidRDefault="00241DF0">
            <w:r w:rsidRPr="00241DF0">
              <w:t>Addition of applicability clauses for eRedCap half-duplex and SI-request testcases</w:t>
            </w:r>
          </w:p>
        </w:tc>
        <w:tc>
          <w:tcPr>
            <w:tcW w:w="3049" w:type="dxa"/>
            <w:noWrap/>
            <w:hideMark/>
          </w:tcPr>
          <w:p w14:paraId="5C38DBE3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25A3F3E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D0509D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5BB16842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FF981EB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61F9FB52" w14:textId="77777777" w:rsidR="00241DF0" w:rsidRPr="00241DF0" w:rsidRDefault="00241DF0">
            <w:r w:rsidRPr="00241DF0">
              <w:t>0538</w:t>
            </w:r>
          </w:p>
        </w:tc>
        <w:tc>
          <w:tcPr>
            <w:tcW w:w="637" w:type="dxa"/>
            <w:noWrap/>
            <w:hideMark/>
          </w:tcPr>
          <w:p w14:paraId="4E2B68A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25AD62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D5E624" w14:textId="77777777" w:rsidR="00241DF0" w:rsidRPr="00241DF0" w:rsidRDefault="00241DF0">
            <w:r w:rsidRPr="00241DF0">
              <w:t>RP-242701</w:t>
            </w:r>
          </w:p>
        </w:tc>
      </w:tr>
      <w:tr w:rsidR="004F179A" w:rsidRPr="00241DF0" w14:paraId="30450D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4BC17F" w14:textId="77777777" w:rsidR="00241DF0" w:rsidRPr="00241DF0" w:rsidRDefault="00241DF0">
            <w:r w:rsidRPr="00241DF0">
              <w:t>R5-247576</w:t>
            </w:r>
          </w:p>
        </w:tc>
        <w:tc>
          <w:tcPr>
            <w:tcW w:w="3119" w:type="dxa"/>
            <w:noWrap/>
            <w:hideMark/>
          </w:tcPr>
          <w:p w14:paraId="2A4AF071" w14:textId="77777777" w:rsidR="00241DF0" w:rsidRPr="00241DF0" w:rsidRDefault="00241DF0">
            <w:r w:rsidRPr="00241DF0">
              <w:t>Add test applicability for random access eRedCap test case</w:t>
            </w:r>
          </w:p>
        </w:tc>
        <w:tc>
          <w:tcPr>
            <w:tcW w:w="3049" w:type="dxa"/>
            <w:noWrap/>
            <w:hideMark/>
          </w:tcPr>
          <w:p w14:paraId="17F6E796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A81D95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7CA659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0306447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27DD33E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501DB09C" w14:textId="77777777" w:rsidR="00241DF0" w:rsidRPr="00241DF0" w:rsidRDefault="00241DF0">
            <w:r w:rsidRPr="00241DF0">
              <w:t>0525</w:t>
            </w:r>
          </w:p>
        </w:tc>
        <w:tc>
          <w:tcPr>
            <w:tcW w:w="637" w:type="dxa"/>
            <w:noWrap/>
            <w:hideMark/>
          </w:tcPr>
          <w:p w14:paraId="1E0D209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8A9465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FC0B2A" w14:textId="77777777" w:rsidR="00241DF0" w:rsidRPr="00241DF0" w:rsidRDefault="00241DF0">
            <w:r w:rsidRPr="00241DF0">
              <w:t>RP-242701</w:t>
            </w:r>
          </w:p>
        </w:tc>
      </w:tr>
      <w:tr w:rsidR="004F179A" w:rsidRPr="00241DF0" w14:paraId="32632FA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228BCF" w14:textId="77777777" w:rsidR="00241DF0" w:rsidRPr="00241DF0" w:rsidRDefault="00241DF0">
            <w:r w:rsidRPr="00241DF0">
              <w:lastRenderedPageBreak/>
              <w:t>R5-247578</w:t>
            </w:r>
          </w:p>
        </w:tc>
        <w:tc>
          <w:tcPr>
            <w:tcW w:w="3119" w:type="dxa"/>
            <w:noWrap/>
            <w:hideMark/>
          </w:tcPr>
          <w:p w14:paraId="1C5A6E86" w14:textId="77777777" w:rsidR="00241DF0" w:rsidRPr="00241DF0" w:rsidRDefault="00241DF0">
            <w:r w:rsidRPr="00241DF0">
              <w:t>Addition to new single DCI test case 7.1.1.3.26 - FDRA - DCI format 0_3</w:t>
            </w:r>
          </w:p>
        </w:tc>
        <w:tc>
          <w:tcPr>
            <w:tcW w:w="3049" w:type="dxa"/>
            <w:noWrap/>
            <w:hideMark/>
          </w:tcPr>
          <w:p w14:paraId="544EDAD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A6A300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C1DBA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6157933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0D7954F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5987D43C" w14:textId="77777777" w:rsidR="00241DF0" w:rsidRPr="00241DF0" w:rsidRDefault="00241DF0">
            <w:r w:rsidRPr="00241DF0">
              <w:t>4712</w:t>
            </w:r>
          </w:p>
        </w:tc>
        <w:tc>
          <w:tcPr>
            <w:tcW w:w="637" w:type="dxa"/>
            <w:noWrap/>
            <w:hideMark/>
          </w:tcPr>
          <w:p w14:paraId="4AE5E82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107D84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5016A98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373DC90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227B265" w14:textId="77777777" w:rsidR="00241DF0" w:rsidRPr="00241DF0" w:rsidRDefault="00241DF0">
            <w:r w:rsidRPr="00241DF0">
              <w:t>R5-247579</w:t>
            </w:r>
          </w:p>
        </w:tc>
        <w:tc>
          <w:tcPr>
            <w:tcW w:w="3119" w:type="dxa"/>
            <w:noWrap/>
            <w:hideMark/>
          </w:tcPr>
          <w:p w14:paraId="67F3A448" w14:textId="77777777" w:rsidR="00241DF0" w:rsidRPr="00241DF0" w:rsidRDefault="00241DF0">
            <w:r w:rsidRPr="00241DF0">
              <w:t>Correction of single DCI test case 7.1.1.7.5 - Reference cell is not scheduling cell - DCI format 0_3</w:t>
            </w:r>
          </w:p>
        </w:tc>
        <w:tc>
          <w:tcPr>
            <w:tcW w:w="3049" w:type="dxa"/>
            <w:noWrap/>
            <w:hideMark/>
          </w:tcPr>
          <w:p w14:paraId="08F244F6" w14:textId="77777777" w:rsidR="00241DF0" w:rsidRPr="00241DF0" w:rsidRDefault="00241DF0">
            <w:r w:rsidRPr="00241DF0">
              <w:t>Huawei, HiSilicon, MCC TF160</w:t>
            </w:r>
          </w:p>
        </w:tc>
        <w:tc>
          <w:tcPr>
            <w:tcW w:w="920" w:type="dxa"/>
            <w:noWrap/>
            <w:hideMark/>
          </w:tcPr>
          <w:p w14:paraId="1466BEA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AD29CB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22926C4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FC0F4C3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687AA239" w14:textId="77777777" w:rsidR="00241DF0" w:rsidRPr="00241DF0" w:rsidRDefault="00241DF0">
            <w:r w:rsidRPr="00241DF0">
              <w:t>4721</w:t>
            </w:r>
          </w:p>
        </w:tc>
        <w:tc>
          <w:tcPr>
            <w:tcW w:w="637" w:type="dxa"/>
            <w:noWrap/>
            <w:hideMark/>
          </w:tcPr>
          <w:p w14:paraId="43AE463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FC7855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5335A4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756C3BD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5582C8" w14:textId="77777777" w:rsidR="00241DF0" w:rsidRPr="00241DF0" w:rsidRDefault="00241DF0">
            <w:r w:rsidRPr="00241DF0">
              <w:t>R5-247580</w:t>
            </w:r>
          </w:p>
        </w:tc>
        <w:tc>
          <w:tcPr>
            <w:tcW w:w="3119" w:type="dxa"/>
            <w:noWrap/>
            <w:hideMark/>
          </w:tcPr>
          <w:p w14:paraId="638714CF" w14:textId="77777777" w:rsidR="00241DF0" w:rsidRPr="00241DF0" w:rsidRDefault="00241DF0">
            <w:r w:rsidRPr="00241DF0">
              <w:t>Addition of Table 4.6.1A-2B NotificationMessageSidelink</w:t>
            </w:r>
          </w:p>
        </w:tc>
        <w:tc>
          <w:tcPr>
            <w:tcW w:w="3049" w:type="dxa"/>
            <w:noWrap/>
            <w:hideMark/>
          </w:tcPr>
          <w:p w14:paraId="50364774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4EB9FD5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38CD58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E2A818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B83312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488C0C42" w14:textId="77777777" w:rsidR="00241DF0" w:rsidRPr="00241DF0" w:rsidRDefault="00241DF0">
            <w:r w:rsidRPr="00241DF0">
              <w:t>3378</w:t>
            </w:r>
          </w:p>
        </w:tc>
        <w:tc>
          <w:tcPr>
            <w:tcW w:w="637" w:type="dxa"/>
            <w:noWrap/>
            <w:hideMark/>
          </w:tcPr>
          <w:p w14:paraId="3FBF2E3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45C156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AEA13B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7B28FC9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4404DB1" w14:textId="77777777" w:rsidR="00241DF0" w:rsidRPr="00241DF0" w:rsidRDefault="00241DF0">
            <w:r w:rsidRPr="00241DF0">
              <w:t>R5-247581</w:t>
            </w:r>
          </w:p>
        </w:tc>
        <w:tc>
          <w:tcPr>
            <w:tcW w:w="3119" w:type="dxa"/>
            <w:noWrap/>
            <w:hideMark/>
          </w:tcPr>
          <w:p w14:paraId="41F16E1F" w14:textId="77777777" w:rsidR="00241DF0" w:rsidRPr="00241DF0" w:rsidRDefault="00241DF0">
            <w:r w:rsidRPr="00241DF0">
              <w:t>Update of the content of sidelink information elements and Pre-configuration for Sidelink</w:t>
            </w:r>
          </w:p>
        </w:tc>
        <w:tc>
          <w:tcPr>
            <w:tcW w:w="3049" w:type="dxa"/>
            <w:noWrap/>
            <w:hideMark/>
          </w:tcPr>
          <w:p w14:paraId="661A6789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67A7206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931937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533B07E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AAA25B9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0C75DBAA" w14:textId="77777777" w:rsidR="00241DF0" w:rsidRPr="00241DF0" w:rsidRDefault="00241DF0">
            <w:r w:rsidRPr="00241DF0">
              <w:t>3379</w:t>
            </w:r>
          </w:p>
        </w:tc>
        <w:tc>
          <w:tcPr>
            <w:tcW w:w="637" w:type="dxa"/>
            <w:noWrap/>
            <w:hideMark/>
          </w:tcPr>
          <w:p w14:paraId="2078B7B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22DA33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BDBD28B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19E8BA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6FA58A" w14:textId="77777777" w:rsidR="00241DF0" w:rsidRPr="00241DF0" w:rsidRDefault="00241DF0">
            <w:r w:rsidRPr="00241DF0">
              <w:t>R5-247582</w:t>
            </w:r>
          </w:p>
        </w:tc>
        <w:tc>
          <w:tcPr>
            <w:tcW w:w="3119" w:type="dxa"/>
            <w:noWrap/>
            <w:hideMark/>
          </w:tcPr>
          <w:p w14:paraId="4C2E9A3D" w14:textId="77777777" w:rsidR="00241DF0" w:rsidRPr="00241DF0" w:rsidRDefault="00241DF0">
            <w:r w:rsidRPr="00241DF0">
              <w:t>Update of 4.9.41 Test procedure for 5G ProSe Layer-2 U2N Relay initial access / Relay UE side</w:t>
            </w:r>
          </w:p>
        </w:tc>
        <w:tc>
          <w:tcPr>
            <w:tcW w:w="3049" w:type="dxa"/>
            <w:noWrap/>
            <w:hideMark/>
          </w:tcPr>
          <w:p w14:paraId="32E000C9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7AD3190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F73B15B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6467B01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8DC7AB6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3D5C9612" w14:textId="77777777" w:rsidR="00241DF0" w:rsidRPr="00241DF0" w:rsidRDefault="00241DF0">
            <w:r w:rsidRPr="00241DF0">
              <w:t>3391</w:t>
            </w:r>
          </w:p>
        </w:tc>
        <w:tc>
          <w:tcPr>
            <w:tcW w:w="637" w:type="dxa"/>
            <w:noWrap/>
            <w:hideMark/>
          </w:tcPr>
          <w:p w14:paraId="23F6176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2ED266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EE74902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7048AA9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523119" w14:textId="77777777" w:rsidR="00241DF0" w:rsidRPr="00241DF0" w:rsidRDefault="00241DF0">
            <w:r w:rsidRPr="00241DF0">
              <w:t>R5-247583</w:t>
            </w:r>
          </w:p>
        </w:tc>
        <w:tc>
          <w:tcPr>
            <w:tcW w:w="3119" w:type="dxa"/>
            <w:noWrap/>
            <w:hideMark/>
          </w:tcPr>
          <w:p w14:paraId="3C324687" w14:textId="77777777" w:rsidR="00241DF0" w:rsidRPr="00241DF0" w:rsidRDefault="00241DF0">
            <w:r w:rsidRPr="00241DF0">
              <w:t>Update of 4.9.42 Test procedure for 5G ProSe Layer-2 U2N Relay initial access / Remote UE side</w:t>
            </w:r>
          </w:p>
        </w:tc>
        <w:tc>
          <w:tcPr>
            <w:tcW w:w="3049" w:type="dxa"/>
            <w:noWrap/>
            <w:hideMark/>
          </w:tcPr>
          <w:p w14:paraId="6FC87697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06C0B89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A75D258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51345E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F6C55ED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0A293DBE" w14:textId="77777777" w:rsidR="00241DF0" w:rsidRPr="00241DF0" w:rsidRDefault="00241DF0">
            <w:r w:rsidRPr="00241DF0">
              <w:t>3392</w:t>
            </w:r>
          </w:p>
        </w:tc>
        <w:tc>
          <w:tcPr>
            <w:tcW w:w="637" w:type="dxa"/>
            <w:noWrap/>
            <w:hideMark/>
          </w:tcPr>
          <w:p w14:paraId="6B3250E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45789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31F31F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39321C8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EC5B495" w14:textId="77777777" w:rsidR="00241DF0" w:rsidRPr="00241DF0" w:rsidRDefault="00241DF0">
            <w:r w:rsidRPr="00241DF0">
              <w:t>R5-247584</w:t>
            </w:r>
          </w:p>
        </w:tc>
        <w:tc>
          <w:tcPr>
            <w:tcW w:w="3119" w:type="dxa"/>
            <w:noWrap/>
            <w:hideMark/>
          </w:tcPr>
          <w:p w14:paraId="71AD7B7D" w14:textId="77777777" w:rsidR="00241DF0" w:rsidRPr="00241DF0" w:rsidRDefault="00241DF0">
            <w:r w:rsidRPr="00241DF0">
              <w:t>Addition of new test case 12.3.1.1.19 Sidelink Relay / L2 U2N / Remote UE / Selection of NR Sidelink U2N Relay UE</w:t>
            </w:r>
          </w:p>
        </w:tc>
        <w:tc>
          <w:tcPr>
            <w:tcW w:w="3049" w:type="dxa"/>
            <w:noWrap/>
            <w:hideMark/>
          </w:tcPr>
          <w:p w14:paraId="27674F91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57D3B34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90701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32849D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BA68FB6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0FE3E63A" w14:textId="77777777" w:rsidR="00241DF0" w:rsidRPr="00241DF0" w:rsidRDefault="00241DF0">
            <w:r w:rsidRPr="00241DF0">
              <w:t>4760</w:t>
            </w:r>
          </w:p>
        </w:tc>
        <w:tc>
          <w:tcPr>
            <w:tcW w:w="637" w:type="dxa"/>
            <w:noWrap/>
            <w:hideMark/>
          </w:tcPr>
          <w:p w14:paraId="3503FFE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57C5F8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F68F956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3F491CF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27C468C" w14:textId="77777777" w:rsidR="00241DF0" w:rsidRPr="00241DF0" w:rsidRDefault="00241DF0">
            <w:r w:rsidRPr="00241DF0">
              <w:t>R5-247585</w:t>
            </w:r>
          </w:p>
        </w:tc>
        <w:tc>
          <w:tcPr>
            <w:tcW w:w="3119" w:type="dxa"/>
            <w:noWrap/>
            <w:hideMark/>
          </w:tcPr>
          <w:p w14:paraId="04AB3FDB" w14:textId="77777777" w:rsidR="00241DF0" w:rsidRPr="00241DF0" w:rsidRDefault="00241DF0">
            <w:r w:rsidRPr="00241DF0">
              <w:t>Addition of new test case 12.3.1.2.10 Sidelink Relay / L2 U2N / Relay UE / RRC connection resume trggered by Remote UE</w:t>
            </w:r>
          </w:p>
        </w:tc>
        <w:tc>
          <w:tcPr>
            <w:tcW w:w="3049" w:type="dxa"/>
            <w:noWrap/>
            <w:hideMark/>
          </w:tcPr>
          <w:p w14:paraId="38BD639D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53FBCF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E603A45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CA875D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5BE3815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1D7A828E" w14:textId="77777777" w:rsidR="00241DF0" w:rsidRPr="00241DF0" w:rsidRDefault="00241DF0">
            <w:r w:rsidRPr="00241DF0">
              <w:t>4764</w:t>
            </w:r>
          </w:p>
        </w:tc>
        <w:tc>
          <w:tcPr>
            <w:tcW w:w="637" w:type="dxa"/>
            <w:noWrap/>
            <w:hideMark/>
          </w:tcPr>
          <w:p w14:paraId="7FEF3E0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82C68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C3A976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24482EB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E9D8F8" w14:textId="77777777" w:rsidR="00241DF0" w:rsidRPr="00241DF0" w:rsidRDefault="00241DF0">
            <w:r w:rsidRPr="00241DF0">
              <w:t>R5-247586</w:t>
            </w:r>
          </w:p>
        </w:tc>
        <w:tc>
          <w:tcPr>
            <w:tcW w:w="3119" w:type="dxa"/>
            <w:noWrap/>
            <w:hideMark/>
          </w:tcPr>
          <w:p w14:paraId="103591BD" w14:textId="77777777" w:rsidR="00241DF0" w:rsidRPr="00241DF0" w:rsidRDefault="00241DF0">
            <w:r w:rsidRPr="00241DF0">
              <w:t xml:space="preserve">Addition of new test case 12.3.1.1.17 Sidelink Relay / L2 </w:t>
            </w:r>
            <w:r w:rsidRPr="00241DF0">
              <w:lastRenderedPageBreak/>
              <w:t>U2N / Remote UE / Sidelink RRC reconfiguration</w:t>
            </w:r>
          </w:p>
        </w:tc>
        <w:tc>
          <w:tcPr>
            <w:tcW w:w="3049" w:type="dxa"/>
            <w:noWrap/>
            <w:hideMark/>
          </w:tcPr>
          <w:p w14:paraId="7224CC02" w14:textId="77777777" w:rsidR="00241DF0" w:rsidRPr="00241DF0" w:rsidRDefault="00241DF0">
            <w:r w:rsidRPr="00241DF0">
              <w:lastRenderedPageBreak/>
              <w:t>TDIA, CATT</w:t>
            </w:r>
          </w:p>
        </w:tc>
        <w:tc>
          <w:tcPr>
            <w:tcW w:w="920" w:type="dxa"/>
            <w:noWrap/>
            <w:hideMark/>
          </w:tcPr>
          <w:p w14:paraId="4DAED65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61C58F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CE4E5C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44ED8AE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1FDB7490" w14:textId="77777777" w:rsidR="00241DF0" w:rsidRPr="00241DF0" w:rsidRDefault="00241DF0">
            <w:r w:rsidRPr="00241DF0">
              <w:t>4765</w:t>
            </w:r>
          </w:p>
        </w:tc>
        <w:tc>
          <w:tcPr>
            <w:tcW w:w="637" w:type="dxa"/>
            <w:noWrap/>
            <w:hideMark/>
          </w:tcPr>
          <w:p w14:paraId="41137AA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3541C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D436D3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2D1E16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03427D4" w14:textId="77777777" w:rsidR="00241DF0" w:rsidRPr="00241DF0" w:rsidRDefault="00241DF0">
            <w:r w:rsidRPr="00241DF0">
              <w:t>R5-247587</w:t>
            </w:r>
          </w:p>
        </w:tc>
        <w:tc>
          <w:tcPr>
            <w:tcW w:w="3119" w:type="dxa"/>
            <w:noWrap/>
            <w:hideMark/>
          </w:tcPr>
          <w:p w14:paraId="6BE8963A" w14:textId="77777777" w:rsidR="00241DF0" w:rsidRPr="00241DF0" w:rsidRDefault="00241DF0">
            <w:r w:rsidRPr="00241DF0">
              <w:t>Addition of new test case 12.3.1.2.15 Sidelink Relay / L2 U2N / Relay UE / Sidelink RRC reconfiguration</w:t>
            </w:r>
          </w:p>
        </w:tc>
        <w:tc>
          <w:tcPr>
            <w:tcW w:w="3049" w:type="dxa"/>
            <w:noWrap/>
            <w:hideMark/>
          </w:tcPr>
          <w:p w14:paraId="54D82156" w14:textId="77777777" w:rsidR="00241DF0" w:rsidRPr="00241DF0" w:rsidRDefault="00241DF0">
            <w:r w:rsidRPr="00241DF0">
              <w:t>TDIA, CATT</w:t>
            </w:r>
          </w:p>
        </w:tc>
        <w:tc>
          <w:tcPr>
            <w:tcW w:w="920" w:type="dxa"/>
            <w:noWrap/>
            <w:hideMark/>
          </w:tcPr>
          <w:p w14:paraId="5FAA672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744245A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C335AB9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92C56BA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15081097" w14:textId="77777777" w:rsidR="00241DF0" w:rsidRPr="00241DF0" w:rsidRDefault="00241DF0">
            <w:r w:rsidRPr="00241DF0">
              <w:t>4768</w:t>
            </w:r>
          </w:p>
        </w:tc>
        <w:tc>
          <w:tcPr>
            <w:tcW w:w="637" w:type="dxa"/>
            <w:noWrap/>
            <w:hideMark/>
          </w:tcPr>
          <w:p w14:paraId="71711D5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B804E9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4535CDB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58E5769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64957AA" w14:textId="77777777" w:rsidR="00241DF0" w:rsidRPr="00241DF0" w:rsidRDefault="00241DF0">
            <w:r w:rsidRPr="00241DF0">
              <w:t>R5-247588</w:t>
            </w:r>
          </w:p>
        </w:tc>
        <w:tc>
          <w:tcPr>
            <w:tcW w:w="3119" w:type="dxa"/>
            <w:noWrap/>
            <w:hideMark/>
          </w:tcPr>
          <w:p w14:paraId="76B50599" w14:textId="77777777" w:rsidR="00241DF0" w:rsidRPr="00241DF0" w:rsidRDefault="00241DF0">
            <w:r w:rsidRPr="00241DF0">
              <w:t>Addition of test applicability for new sidelink relay test cases</w:t>
            </w:r>
          </w:p>
        </w:tc>
        <w:tc>
          <w:tcPr>
            <w:tcW w:w="3049" w:type="dxa"/>
            <w:noWrap/>
            <w:hideMark/>
          </w:tcPr>
          <w:p w14:paraId="19A4ADB4" w14:textId="77777777" w:rsidR="00241DF0" w:rsidRPr="00241DF0" w:rsidRDefault="00241DF0">
            <w:r w:rsidRPr="00241DF0">
              <w:t>CATT, TDIA</w:t>
            </w:r>
          </w:p>
        </w:tc>
        <w:tc>
          <w:tcPr>
            <w:tcW w:w="920" w:type="dxa"/>
            <w:noWrap/>
            <w:hideMark/>
          </w:tcPr>
          <w:p w14:paraId="356BF93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436FDF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582771C9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C451990" w14:textId="77777777" w:rsidR="00241DF0" w:rsidRPr="00241DF0" w:rsidRDefault="00241DF0">
            <w:r w:rsidRPr="00241DF0">
              <w:t>NR_SL_relay-UEConTest</w:t>
            </w:r>
          </w:p>
        </w:tc>
        <w:tc>
          <w:tcPr>
            <w:tcW w:w="680" w:type="dxa"/>
            <w:noWrap/>
            <w:hideMark/>
          </w:tcPr>
          <w:p w14:paraId="01F29896" w14:textId="77777777" w:rsidR="00241DF0" w:rsidRPr="00241DF0" w:rsidRDefault="00241DF0">
            <w:r w:rsidRPr="00241DF0">
              <w:t>0532</w:t>
            </w:r>
          </w:p>
        </w:tc>
        <w:tc>
          <w:tcPr>
            <w:tcW w:w="637" w:type="dxa"/>
            <w:noWrap/>
            <w:hideMark/>
          </w:tcPr>
          <w:p w14:paraId="52D45BE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7D77E1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0D5E3F" w14:textId="77777777" w:rsidR="00241DF0" w:rsidRPr="00241DF0" w:rsidRDefault="00241DF0">
            <w:r w:rsidRPr="00241DF0">
              <w:t>RP-242684</w:t>
            </w:r>
          </w:p>
        </w:tc>
      </w:tr>
      <w:tr w:rsidR="004F179A" w:rsidRPr="00241DF0" w14:paraId="11378A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6029727" w14:textId="77777777" w:rsidR="00241DF0" w:rsidRPr="00241DF0" w:rsidRDefault="00241DF0">
            <w:r w:rsidRPr="00241DF0">
              <w:t>R5-247589</w:t>
            </w:r>
          </w:p>
        </w:tc>
        <w:tc>
          <w:tcPr>
            <w:tcW w:w="3119" w:type="dxa"/>
            <w:noWrap/>
            <w:hideMark/>
          </w:tcPr>
          <w:p w14:paraId="5C6DA462" w14:textId="77777777" w:rsidR="00241DF0" w:rsidRPr="00241DF0" w:rsidRDefault="00241DF0">
            <w:r w:rsidRPr="00241DF0">
              <w:t>Updates to IoT NTN enhancement test cases</w:t>
            </w:r>
          </w:p>
        </w:tc>
        <w:tc>
          <w:tcPr>
            <w:tcW w:w="3049" w:type="dxa"/>
            <w:noWrap/>
            <w:hideMark/>
          </w:tcPr>
          <w:p w14:paraId="75482F1F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1218C67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830DC3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4DB3CAB4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5744591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589D8DE9" w14:textId="77777777" w:rsidR="00241DF0" w:rsidRPr="00241DF0" w:rsidRDefault="00241DF0">
            <w:r w:rsidRPr="00241DF0">
              <w:t>1494</w:t>
            </w:r>
          </w:p>
        </w:tc>
        <w:tc>
          <w:tcPr>
            <w:tcW w:w="637" w:type="dxa"/>
            <w:noWrap/>
            <w:hideMark/>
          </w:tcPr>
          <w:p w14:paraId="2F5A135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A5A9F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75E74F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553552A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ABECCAE" w14:textId="77777777" w:rsidR="00241DF0" w:rsidRPr="00241DF0" w:rsidRDefault="00241DF0">
            <w:r w:rsidRPr="00241DF0">
              <w:t>R5-247590</w:t>
            </w:r>
          </w:p>
        </w:tc>
        <w:tc>
          <w:tcPr>
            <w:tcW w:w="3119" w:type="dxa"/>
            <w:noWrap/>
            <w:hideMark/>
          </w:tcPr>
          <w:p w14:paraId="24BF017C" w14:textId="77777777" w:rsidR="00241DF0" w:rsidRPr="00241DF0" w:rsidRDefault="00241DF0">
            <w:r w:rsidRPr="00241DF0">
              <w:t>Addition to IoT NTN enhancement test case 22.3.1.15</w:t>
            </w:r>
          </w:p>
        </w:tc>
        <w:tc>
          <w:tcPr>
            <w:tcW w:w="3049" w:type="dxa"/>
            <w:noWrap/>
            <w:hideMark/>
          </w:tcPr>
          <w:p w14:paraId="4EA8B675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F99F50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5A7C7E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7A66AAE9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FB7B53D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55B0C418" w14:textId="77777777" w:rsidR="00241DF0" w:rsidRPr="00241DF0" w:rsidRDefault="00241DF0">
            <w:r w:rsidRPr="00241DF0">
              <w:t>5365</w:t>
            </w:r>
          </w:p>
        </w:tc>
        <w:tc>
          <w:tcPr>
            <w:tcW w:w="637" w:type="dxa"/>
            <w:noWrap/>
            <w:hideMark/>
          </w:tcPr>
          <w:p w14:paraId="795FABE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651A47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1E4476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1B807A1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B0F788" w14:textId="77777777" w:rsidR="00241DF0" w:rsidRPr="00241DF0" w:rsidRDefault="00241DF0">
            <w:r w:rsidRPr="00241DF0">
              <w:t>R5-247591</w:t>
            </w:r>
          </w:p>
        </w:tc>
        <w:tc>
          <w:tcPr>
            <w:tcW w:w="3119" w:type="dxa"/>
            <w:noWrap/>
            <w:hideMark/>
          </w:tcPr>
          <w:p w14:paraId="151509F4" w14:textId="77777777" w:rsidR="00241DF0" w:rsidRPr="00241DF0" w:rsidRDefault="00241DF0">
            <w:r w:rsidRPr="00241DF0">
              <w:t>Updates to subsection numbering of NR NTN R-17 RRC_INACTIVE and RRC_IDLE</w:t>
            </w:r>
          </w:p>
        </w:tc>
        <w:tc>
          <w:tcPr>
            <w:tcW w:w="3049" w:type="dxa"/>
            <w:noWrap/>
            <w:hideMark/>
          </w:tcPr>
          <w:p w14:paraId="632B9EB2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6ABA939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BC9C7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8CB32D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669F8A8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3A7538B9" w14:textId="77777777" w:rsidR="00241DF0" w:rsidRPr="00241DF0" w:rsidRDefault="00241DF0">
            <w:r w:rsidRPr="00241DF0">
              <w:t>4670</w:t>
            </w:r>
          </w:p>
        </w:tc>
        <w:tc>
          <w:tcPr>
            <w:tcW w:w="637" w:type="dxa"/>
            <w:noWrap/>
            <w:hideMark/>
          </w:tcPr>
          <w:p w14:paraId="3E0DD61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DA213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23A23E9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79764F6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AD7782D" w14:textId="77777777" w:rsidR="00241DF0" w:rsidRPr="00241DF0" w:rsidRDefault="00241DF0">
            <w:r w:rsidRPr="00241DF0">
              <w:t>R5-247592</w:t>
            </w:r>
          </w:p>
        </w:tc>
        <w:tc>
          <w:tcPr>
            <w:tcW w:w="3119" w:type="dxa"/>
            <w:noWrap/>
            <w:hideMark/>
          </w:tcPr>
          <w:p w14:paraId="272A3150" w14:textId="77777777" w:rsidR="00241DF0" w:rsidRPr="00241DF0" w:rsidRDefault="00241DF0">
            <w:r w:rsidRPr="00241DF0">
              <w:t>Updates to TC 6.7.1.2</w:t>
            </w:r>
          </w:p>
        </w:tc>
        <w:tc>
          <w:tcPr>
            <w:tcW w:w="3049" w:type="dxa"/>
            <w:noWrap/>
            <w:hideMark/>
          </w:tcPr>
          <w:p w14:paraId="18B2912C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1495946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6BBD0A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53FFF4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3301331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265D0995" w14:textId="77777777" w:rsidR="00241DF0" w:rsidRPr="00241DF0" w:rsidRDefault="00241DF0">
            <w:r w:rsidRPr="00241DF0">
              <w:t>4671</w:t>
            </w:r>
          </w:p>
        </w:tc>
        <w:tc>
          <w:tcPr>
            <w:tcW w:w="637" w:type="dxa"/>
            <w:noWrap/>
            <w:hideMark/>
          </w:tcPr>
          <w:p w14:paraId="5A45573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130D59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97FDE0C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4F2D268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D1ACA3" w14:textId="77777777" w:rsidR="00241DF0" w:rsidRPr="00241DF0" w:rsidRDefault="00241DF0">
            <w:r w:rsidRPr="00241DF0">
              <w:t>R5-247593</w:t>
            </w:r>
          </w:p>
        </w:tc>
        <w:tc>
          <w:tcPr>
            <w:tcW w:w="3119" w:type="dxa"/>
            <w:noWrap/>
            <w:hideMark/>
          </w:tcPr>
          <w:p w14:paraId="68D8D14A" w14:textId="77777777" w:rsidR="00241DF0" w:rsidRPr="00241DF0" w:rsidRDefault="00241DF0">
            <w:r w:rsidRPr="00241DF0">
              <w:t>Updates to NR NTN TC 8.1.4.4.5</w:t>
            </w:r>
          </w:p>
        </w:tc>
        <w:tc>
          <w:tcPr>
            <w:tcW w:w="3049" w:type="dxa"/>
            <w:noWrap/>
            <w:hideMark/>
          </w:tcPr>
          <w:p w14:paraId="60E1E92F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13E6073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B0793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F2611F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28BD705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59C4ADB0" w14:textId="77777777" w:rsidR="00241DF0" w:rsidRPr="00241DF0" w:rsidRDefault="00241DF0">
            <w:r w:rsidRPr="00241DF0">
              <w:t>4672</w:t>
            </w:r>
          </w:p>
        </w:tc>
        <w:tc>
          <w:tcPr>
            <w:tcW w:w="637" w:type="dxa"/>
            <w:noWrap/>
            <w:hideMark/>
          </w:tcPr>
          <w:p w14:paraId="69480EB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C69F4F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E6E006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6B5D958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2C463D" w14:textId="77777777" w:rsidR="00241DF0" w:rsidRPr="00241DF0" w:rsidRDefault="00241DF0">
            <w:r w:rsidRPr="00241DF0">
              <w:t>R5-247594</w:t>
            </w:r>
          </w:p>
        </w:tc>
        <w:tc>
          <w:tcPr>
            <w:tcW w:w="3119" w:type="dxa"/>
            <w:noWrap/>
            <w:hideMark/>
          </w:tcPr>
          <w:p w14:paraId="478F5E4A" w14:textId="77777777" w:rsidR="00241DF0" w:rsidRPr="00241DF0" w:rsidRDefault="00241DF0">
            <w:r w:rsidRPr="00241DF0">
              <w:t>Updates to NR NTN TC 8.1.4.4.6</w:t>
            </w:r>
          </w:p>
        </w:tc>
        <w:tc>
          <w:tcPr>
            <w:tcW w:w="3049" w:type="dxa"/>
            <w:noWrap/>
            <w:hideMark/>
          </w:tcPr>
          <w:p w14:paraId="62210556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3E5862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7591D21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0BF37F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2D36C7A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13F56B6D" w14:textId="77777777" w:rsidR="00241DF0" w:rsidRPr="00241DF0" w:rsidRDefault="00241DF0">
            <w:r w:rsidRPr="00241DF0">
              <w:t>4673</w:t>
            </w:r>
          </w:p>
        </w:tc>
        <w:tc>
          <w:tcPr>
            <w:tcW w:w="637" w:type="dxa"/>
            <w:noWrap/>
            <w:hideMark/>
          </w:tcPr>
          <w:p w14:paraId="4926E5A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445F6B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B168E4B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4F4DD4E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03F5F47" w14:textId="77777777" w:rsidR="00241DF0" w:rsidRPr="00241DF0" w:rsidRDefault="00241DF0">
            <w:r w:rsidRPr="00241DF0">
              <w:t>R5-247595</w:t>
            </w:r>
          </w:p>
        </w:tc>
        <w:tc>
          <w:tcPr>
            <w:tcW w:w="3119" w:type="dxa"/>
            <w:noWrap/>
            <w:hideMark/>
          </w:tcPr>
          <w:p w14:paraId="1A36CF7B" w14:textId="77777777" w:rsidR="00241DF0" w:rsidRPr="00241DF0" w:rsidRDefault="00241DF0">
            <w:r w:rsidRPr="00241DF0">
              <w:t>Correction to NR NTN test case 7.1.1.5.6</w:t>
            </w:r>
          </w:p>
        </w:tc>
        <w:tc>
          <w:tcPr>
            <w:tcW w:w="3049" w:type="dxa"/>
            <w:noWrap/>
            <w:hideMark/>
          </w:tcPr>
          <w:p w14:paraId="43C26D5D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AD3A76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4C9BDB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A7FB7CC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0BAEE4B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3E547D47" w14:textId="77777777" w:rsidR="00241DF0" w:rsidRPr="00241DF0" w:rsidRDefault="00241DF0">
            <w:r w:rsidRPr="00241DF0">
              <w:t>4711</w:t>
            </w:r>
          </w:p>
        </w:tc>
        <w:tc>
          <w:tcPr>
            <w:tcW w:w="637" w:type="dxa"/>
            <w:noWrap/>
            <w:hideMark/>
          </w:tcPr>
          <w:p w14:paraId="4A56D1F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FC14A3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49123F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38D368E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7EC74FB" w14:textId="77777777" w:rsidR="00241DF0" w:rsidRPr="00241DF0" w:rsidRDefault="00241DF0">
            <w:r w:rsidRPr="00241DF0">
              <w:t>R5-247596</w:t>
            </w:r>
          </w:p>
        </w:tc>
        <w:tc>
          <w:tcPr>
            <w:tcW w:w="3119" w:type="dxa"/>
            <w:noWrap/>
            <w:hideMark/>
          </w:tcPr>
          <w:p w14:paraId="4550B8B2" w14:textId="77777777" w:rsidR="00241DF0" w:rsidRPr="00241DF0" w:rsidRDefault="00241DF0">
            <w:r w:rsidRPr="00241DF0">
              <w:t>Correction to NR NTN test case 7.1.1.5.10</w:t>
            </w:r>
          </w:p>
        </w:tc>
        <w:tc>
          <w:tcPr>
            <w:tcW w:w="3049" w:type="dxa"/>
            <w:noWrap/>
            <w:hideMark/>
          </w:tcPr>
          <w:p w14:paraId="44CA53B7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5D5BBEE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B837E2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D448BE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9B7FC99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22627823" w14:textId="77777777" w:rsidR="00241DF0" w:rsidRPr="00241DF0" w:rsidRDefault="00241DF0">
            <w:r w:rsidRPr="00241DF0">
              <w:t>4714</w:t>
            </w:r>
          </w:p>
        </w:tc>
        <w:tc>
          <w:tcPr>
            <w:tcW w:w="637" w:type="dxa"/>
            <w:noWrap/>
            <w:hideMark/>
          </w:tcPr>
          <w:p w14:paraId="36A7A89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8FC56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A129F4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5B9544B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6B6784" w14:textId="77777777" w:rsidR="00241DF0" w:rsidRPr="00241DF0" w:rsidRDefault="00241DF0">
            <w:r w:rsidRPr="00241DF0">
              <w:t>R5-247597</w:t>
            </w:r>
          </w:p>
        </w:tc>
        <w:tc>
          <w:tcPr>
            <w:tcW w:w="3119" w:type="dxa"/>
            <w:noWrap/>
            <w:hideMark/>
          </w:tcPr>
          <w:p w14:paraId="306EFC62" w14:textId="77777777" w:rsidR="00241DF0" w:rsidRPr="00241DF0" w:rsidRDefault="00241DF0">
            <w:r w:rsidRPr="00241DF0">
              <w:t>Updates to test cases numbering of NR NTN R-17 RRC_INACTIVE and RRC_IDLE</w:t>
            </w:r>
          </w:p>
        </w:tc>
        <w:tc>
          <w:tcPr>
            <w:tcW w:w="3049" w:type="dxa"/>
            <w:noWrap/>
            <w:hideMark/>
          </w:tcPr>
          <w:p w14:paraId="2CD515BE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346B2F9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F0EA46E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3FC6D63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A15F0E6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46C7825E" w14:textId="77777777" w:rsidR="00241DF0" w:rsidRPr="00241DF0" w:rsidRDefault="00241DF0">
            <w:r w:rsidRPr="00241DF0">
              <w:t>0515</w:t>
            </w:r>
          </w:p>
        </w:tc>
        <w:tc>
          <w:tcPr>
            <w:tcW w:w="637" w:type="dxa"/>
            <w:noWrap/>
            <w:hideMark/>
          </w:tcPr>
          <w:p w14:paraId="6EE12FA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FEF16C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48BD5C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12193E9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792514" w14:textId="77777777" w:rsidR="00241DF0" w:rsidRPr="00241DF0" w:rsidRDefault="00241DF0">
            <w:r w:rsidRPr="00241DF0">
              <w:lastRenderedPageBreak/>
              <w:t>R5-247598</w:t>
            </w:r>
          </w:p>
        </w:tc>
        <w:tc>
          <w:tcPr>
            <w:tcW w:w="3119" w:type="dxa"/>
            <w:noWrap/>
            <w:hideMark/>
          </w:tcPr>
          <w:p w14:paraId="2A901D86" w14:textId="77777777" w:rsidR="00241DF0" w:rsidRPr="00241DF0" w:rsidRDefault="00241DF0">
            <w:r w:rsidRPr="00241DF0">
              <w:t>SIB19 Updates related to NR NTN-Rel18</w:t>
            </w:r>
          </w:p>
        </w:tc>
        <w:tc>
          <w:tcPr>
            <w:tcW w:w="3049" w:type="dxa"/>
            <w:noWrap/>
            <w:hideMark/>
          </w:tcPr>
          <w:p w14:paraId="75C96C6D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5F02DA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B95B674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985396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6F75C1C" w14:textId="77777777" w:rsidR="00241DF0" w:rsidRPr="00241DF0" w:rsidRDefault="00241DF0">
            <w:r w:rsidRPr="00241DF0">
              <w:t>NR_NTN_enh_plus_CT-UEConTest</w:t>
            </w:r>
          </w:p>
        </w:tc>
        <w:tc>
          <w:tcPr>
            <w:tcW w:w="680" w:type="dxa"/>
            <w:noWrap/>
            <w:hideMark/>
          </w:tcPr>
          <w:p w14:paraId="6A959382" w14:textId="77777777" w:rsidR="00241DF0" w:rsidRPr="00241DF0" w:rsidRDefault="00241DF0">
            <w:r w:rsidRPr="00241DF0">
              <w:t>3375</w:t>
            </w:r>
          </w:p>
        </w:tc>
        <w:tc>
          <w:tcPr>
            <w:tcW w:w="637" w:type="dxa"/>
            <w:noWrap/>
            <w:hideMark/>
          </w:tcPr>
          <w:p w14:paraId="0748CD4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EF8CC1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BAE612" w14:textId="77777777" w:rsidR="00241DF0" w:rsidRPr="00241DF0" w:rsidRDefault="00241DF0">
            <w:r w:rsidRPr="00241DF0">
              <w:t>RP-242724</w:t>
            </w:r>
          </w:p>
        </w:tc>
      </w:tr>
      <w:tr w:rsidR="004F179A" w:rsidRPr="00241DF0" w14:paraId="4105500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822E98" w14:textId="77777777" w:rsidR="00241DF0" w:rsidRPr="00241DF0" w:rsidRDefault="00241DF0">
            <w:r w:rsidRPr="00241DF0">
              <w:t>R5-247599</w:t>
            </w:r>
          </w:p>
        </w:tc>
        <w:tc>
          <w:tcPr>
            <w:tcW w:w="3119" w:type="dxa"/>
            <w:noWrap/>
            <w:hideMark/>
          </w:tcPr>
          <w:p w14:paraId="364268F7" w14:textId="77777777" w:rsidR="00241DF0" w:rsidRPr="00241DF0" w:rsidRDefault="00241DF0">
            <w:r w:rsidRPr="00241DF0">
              <w:t>Introduction of PICS for NR NTN Rel-18</w:t>
            </w:r>
          </w:p>
        </w:tc>
        <w:tc>
          <w:tcPr>
            <w:tcW w:w="3049" w:type="dxa"/>
            <w:noWrap/>
            <w:hideMark/>
          </w:tcPr>
          <w:p w14:paraId="2CC1AD5D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25A61C8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A1B744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700A37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E8AE3B8" w14:textId="77777777" w:rsidR="00241DF0" w:rsidRPr="00241DF0" w:rsidRDefault="00241DF0">
            <w:r w:rsidRPr="00241DF0">
              <w:t>NR_NTN_enh_plus_CT-UEConTest</w:t>
            </w:r>
          </w:p>
        </w:tc>
        <w:tc>
          <w:tcPr>
            <w:tcW w:w="680" w:type="dxa"/>
            <w:noWrap/>
            <w:hideMark/>
          </w:tcPr>
          <w:p w14:paraId="714ED020" w14:textId="77777777" w:rsidR="00241DF0" w:rsidRPr="00241DF0" w:rsidRDefault="00241DF0">
            <w:r w:rsidRPr="00241DF0">
              <w:t>0711</w:t>
            </w:r>
          </w:p>
        </w:tc>
        <w:tc>
          <w:tcPr>
            <w:tcW w:w="637" w:type="dxa"/>
            <w:noWrap/>
            <w:hideMark/>
          </w:tcPr>
          <w:p w14:paraId="779343F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7A48EE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0A810B" w14:textId="77777777" w:rsidR="00241DF0" w:rsidRPr="00241DF0" w:rsidRDefault="00241DF0">
            <w:r w:rsidRPr="00241DF0">
              <w:t>RP-242724</w:t>
            </w:r>
          </w:p>
        </w:tc>
      </w:tr>
      <w:tr w:rsidR="004F179A" w:rsidRPr="00241DF0" w14:paraId="37B1B73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DBC588" w14:textId="77777777" w:rsidR="00241DF0" w:rsidRPr="00241DF0" w:rsidRDefault="00241DF0">
            <w:r w:rsidRPr="00241DF0">
              <w:t>R5-247601</w:t>
            </w:r>
          </w:p>
        </w:tc>
        <w:tc>
          <w:tcPr>
            <w:tcW w:w="3119" w:type="dxa"/>
            <w:noWrap/>
            <w:hideMark/>
          </w:tcPr>
          <w:p w14:paraId="2135B399" w14:textId="77777777" w:rsidR="00241DF0" w:rsidRPr="00241DF0" w:rsidRDefault="00241DF0">
            <w:r w:rsidRPr="00241DF0">
              <w:t>Correction to further coverage enhancement SIG test cases 7.1.1.1.X</w:t>
            </w:r>
          </w:p>
        </w:tc>
        <w:tc>
          <w:tcPr>
            <w:tcW w:w="3049" w:type="dxa"/>
            <w:noWrap/>
            <w:hideMark/>
          </w:tcPr>
          <w:p w14:paraId="2437A91C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6D189EB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48E531C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31737A8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CBF03BE" w14:textId="77777777" w:rsidR="00241DF0" w:rsidRPr="00241DF0" w:rsidRDefault="00241DF0">
            <w:r w:rsidRPr="00241DF0">
              <w:t>NR_cov_enh2-UEConTest</w:t>
            </w:r>
          </w:p>
        </w:tc>
        <w:tc>
          <w:tcPr>
            <w:tcW w:w="680" w:type="dxa"/>
            <w:noWrap/>
            <w:hideMark/>
          </w:tcPr>
          <w:p w14:paraId="76FF7673" w14:textId="77777777" w:rsidR="00241DF0" w:rsidRPr="00241DF0" w:rsidRDefault="00241DF0">
            <w:r w:rsidRPr="00241DF0">
              <w:t>4749</w:t>
            </w:r>
          </w:p>
        </w:tc>
        <w:tc>
          <w:tcPr>
            <w:tcW w:w="637" w:type="dxa"/>
            <w:noWrap/>
            <w:hideMark/>
          </w:tcPr>
          <w:p w14:paraId="416FFF4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0A231F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963E0BE" w14:textId="77777777" w:rsidR="00241DF0" w:rsidRPr="00241DF0" w:rsidRDefault="00241DF0">
            <w:r w:rsidRPr="00241DF0">
              <w:t>RP-242707</w:t>
            </w:r>
          </w:p>
        </w:tc>
      </w:tr>
      <w:tr w:rsidR="004F179A" w:rsidRPr="00241DF0" w14:paraId="72DD68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7CE5DEC" w14:textId="77777777" w:rsidR="00241DF0" w:rsidRPr="00241DF0" w:rsidRDefault="00241DF0">
            <w:r w:rsidRPr="00241DF0">
              <w:t>R5-247604</w:t>
            </w:r>
          </w:p>
        </w:tc>
        <w:tc>
          <w:tcPr>
            <w:tcW w:w="3119" w:type="dxa"/>
            <w:noWrap/>
            <w:hideMark/>
          </w:tcPr>
          <w:p w14:paraId="02F5EF45" w14:textId="77777777" w:rsidR="00241DF0" w:rsidRPr="00241DF0" w:rsidRDefault="00241DF0">
            <w:r w:rsidRPr="00241DF0">
              <w:t>Update NG.114 versions</w:t>
            </w:r>
          </w:p>
        </w:tc>
        <w:tc>
          <w:tcPr>
            <w:tcW w:w="3049" w:type="dxa"/>
            <w:noWrap/>
            <w:hideMark/>
          </w:tcPr>
          <w:p w14:paraId="2FE8D6F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1960DC5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49B0E37" w14:textId="77777777" w:rsidR="00241DF0" w:rsidRPr="00241DF0" w:rsidRDefault="00241DF0">
            <w:r w:rsidRPr="00241DF0">
              <w:t>34.229-2</w:t>
            </w:r>
          </w:p>
        </w:tc>
        <w:tc>
          <w:tcPr>
            <w:tcW w:w="877" w:type="dxa"/>
            <w:noWrap/>
            <w:hideMark/>
          </w:tcPr>
          <w:p w14:paraId="2B7D310B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7CCF3D6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5735A0E" w14:textId="77777777" w:rsidR="00241DF0" w:rsidRPr="00241DF0" w:rsidRDefault="00241DF0">
            <w:r w:rsidRPr="00241DF0">
              <w:t>0344</w:t>
            </w:r>
          </w:p>
        </w:tc>
        <w:tc>
          <w:tcPr>
            <w:tcW w:w="637" w:type="dxa"/>
            <w:noWrap/>
            <w:hideMark/>
          </w:tcPr>
          <w:p w14:paraId="2552A96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F3A620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CED566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5079728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FDA933" w14:textId="77777777" w:rsidR="00241DF0" w:rsidRPr="00241DF0" w:rsidRDefault="00241DF0">
            <w:r w:rsidRPr="00241DF0">
              <w:t>R5-247606</w:t>
            </w:r>
          </w:p>
        </w:tc>
        <w:tc>
          <w:tcPr>
            <w:tcW w:w="3119" w:type="dxa"/>
            <w:noWrap/>
            <w:hideMark/>
          </w:tcPr>
          <w:p w14:paraId="4850C8B1" w14:textId="77777777" w:rsidR="00241DF0" w:rsidRPr="00241DF0" w:rsidRDefault="00241DF0">
            <w:r w:rsidRPr="00241DF0">
              <w:t>Update NG.114 version</w:t>
            </w:r>
          </w:p>
        </w:tc>
        <w:tc>
          <w:tcPr>
            <w:tcW w:w="3049" w:type="dxa"/>
            <w:noWrap/>
            <w:hideMark/>
          </w:tcPr>
          <w:p w14:paraId="5E300CDC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8ED4113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0E67055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53706570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19F05D9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5426263" w14:textId="77777777" w:rsidR="00241DF0" w:rsidRPr="00241DF0" w:rsidRDefault="00241DF0">
            <w:r w:rsidRPr="00241DF0">
              <w:t>1539</w:t>
            </w:r>
          </w:p>
        </w:tc>
        <w:tc>
          <w:tcPr>
            <w:tcW w:w="637" w:type="dxa"/>
            <w:noWrap/>
            <w:hideMark/>
          </w:tcPr>
          <w:p w14:paraId="4EC53A3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F57506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3B48C5B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77B6279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E2B54FF" w14:textId="77777777" w:rsidR="00241DF0" w:rsidRPr="00241DF0" w:rsidRDefault="00241DF0">
            <w:r w:rsidRPr="00241DF0">
              <w:t>R5-247607</w:t>
            </w:r>
          </w:p>
        </w:tc>
        <w:tc>
          <w:tcPr>
            <w:tcW w:w="3119" w:type="dxa"/>
            <w:noWrap/>
            <w:hideMark/>
          </w:tcPr>
          <w:p w14:paraId="3F689E11" w14:textId="77777777" w:rsidR="00241DF0" w:rsidRPr="00241DF0" w:rsidRDefault="00241DF0">
            <w:r w:rsidRPr="00241DF0">
              <w:t>Corrections and clarifications for use of conditions in test cases</w:t>
            </w:r>
          </w:p>
        </w:tc>
        <w:tc>
          <w:tcPr>
            <w:tcW w:w="3049" w:type="dxa"/>
            <w:noWrap/>
            <w:hideMark/>
          </w:tcPr>
          <w:p w14:paraId="2B84CD71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051E4B89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64475F9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3B6EBBEE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222C77A6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1EF6DB25" w14:textId="77777777" w:rsidR="00241DF0" w:rsidRPr="00241DF0" w:rsidRDefault="00241DF0">
            <w:r w:rsidRPr="00241DF0">
              <w:t>1542</w:t>
            </w:r>
          </w:p>
        </w:tc>
        <w:tc>
          <w:tcPr>
            <w:tcW w:w="637" w:type="dxa"/>
            <w:noWrap/>
            <w:hideMark/>
          </w:tcPr>
          <w:p w14:paraId="7F41EAF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EE0CFD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93371D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4363059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21A3782" w14:textId="77777777" w:rsidR="00241DF0" w:rsidRPr="00241DF0" w:rsidRDefault="00241DF0">
            <w:r w:rsidRPr="00241DF0">
              <w:t>R5-247608</w:t>
            </w:r>
          </w:p>
        </w:tc>
        <w:tc>
          <w:tcPr>
            <w:tcW w:w="3119" w:type="dxa"/>
            <w:noWrap/>
            <w:hideMark/>
          </w:tcPr>
          <w:p w14:paraId="62D033BE" w14:textId="77777777" w:rsidR="00241DF0" w:rsidRPr="00241DF0" w:rsidRDefault="00241DF0">
            <w:r w:rsidRPr="00241DF0">
              <w:t>Update test case 8.36</w:t>
            </w:r>
          </w:p>
        </w:tc>
        <w:tc>
          <w:tcPr>
            <w:tcW w:w="3049" w:type="dxa"/>
            <w:noWrap/>
            <w:hideMark/>
          </w:tcPr>
          <w:p w14:paraId="685DDEBB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5BE823E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89785ED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57F9A33F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1EF8930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12D905E" w14:textId="77777777" w:rsidR="00241DF0" w:rsidRPr="00241DF0" w:rsidRDefault="00241DF0">
            <w:r w:rsidRPr="00241DF0">
              <w:t>0602</w:t>
            </w:r>
          </w:p>
        </w:tc>
        <w:tc>
          <w:tcPr>
            <w:tcW w:w="637" w:type="dxa"/>
            <w:noWrap/>
            <w:hideMark/>
          </w:tcPr>
          <w:p w14:paraId="0C0846A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48B731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CA63C9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1649588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DA3717" w14:textId="77777777" w:rsidR="00241DF0" w:rsidRPr="00241DF0" w:rsidRDefault="00241DF0">
            <w:r w:rsidRPr="00241DF0">
              <w:t>R5-247609</w:t>
            </w:r>
          </w:p>
        </w:tc>
        <w:tc>
          <w:tcPr>
            <w:tcW w:w="3119" w:type="dxa"/>
            <w:noWrap/>
            <w:hideMark/>
          </w:tcPr>
          <w:p w14:paraId="768040E6" w14:textId="77777777" w:rsidR="00241DF0" w:rsidRPr="00241DF0" w:rsidRDefault="00241DF0">
            <w:r w:rsidRPr="00241DF0">
              <w:t>Correction to VOLTE TC 17.1</w:t>
            </w:r>
          </w:p>
        </w:tc>
        <w:tc>
          <w:tcPr>
            <w:tcW w:w="3049" w:type="dxa"/>
            <w:noWrap/>
            <w:hideMark/>
          </w:tcPr>
          <w:p w14:paraId="3146A5B3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AB9B57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2173024D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542C11AC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39AEDB30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041B82E7" w14:textId="77777777" w:rsidR="00241DF0" w:rsidRPr="00241DF0" w:rsidRDefault="00241DF0">
            <w:r w:rsidRPr="00241DF0">
              <w:t>1557</w:t>
            </w:r>
          </w:p>
        </w:tc>
        <w:tc>
          <w:tcPr>
            <w:tcW w:w="637" w:type="dxa"/>
            <w:noWrap/>
            <w:hideMark/>
          </w:tcPr>
          <w:p w14:paraId="2E798FD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88F0BB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2C1F7B9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2E5AED7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D66201" w14:textId="77777777" w:rsidR="00241DF0" w:rsidRPr="00241DF0" w:rsidRDefault="00241DF0">
            <w:r w:rsidRPr="00241DF0">
              <w:t>R5-247610</w:t>
            </w:r>
          </w:p>
        </w:tc>
        <w:tc>
          <w:tcPr>
            <w:tcW w:w="3119" w:type="dxa"/>
            <w:noWrap/>
            <w:hideMark/>
          </w:tcPr>
          <w:p w14:paraId="397A78DC" w14:textId="77777777" w:rsidR="00241DF0" w:rsidRPr="00241DF0" w:rsidRDefault="00241DF0">
            <w:r w:rsidRPr="00241DF0">
              <w:t>Corrections and clarifications for use of conditions in annex A</w:t>
            </w:r>
          </w:p>
        </w:tc>
        <w:tc>
          <w:tcPr>
            <w:tcW w:w="3049" w:type="dxa"/>
            <w:noWrap/>
            <w:hideMark/>
          </w:tcPr>
          <w:p w14:paraId="2A7B681D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1C60BFF3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46B099C7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00085298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5A5548E4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4DA2B19" w14:textId="77777777" w:rsidR="00241DF0" w:rsidRPr="00241DF0" w:rsidRDefault="00241DF0">
            <w:r w:rsidRPr="00241DF0">
              <w:t>0608</w:t>
            </w:r>
          </w:p>
        </w:tc>
        <w:tc>
          <w:tcPr>
            <w:tcW w:w="637" w:type="dxa"/>
            <w:noWrap/>
            <w:hideMark/>
          </w:tcPr>
          <w:p w14:paraId="10B41E2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8F556E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1366C9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0F9E1A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54836F" w14:textId="77777777" w:rsidR="00241DF0" w:rsidRPr="00241DF0" w:rsidRDefault="00241DF0">
            <w:r w:rsidRPr="00241DF0">
              <w:t>R5-247611</w:t>
            </w:r>
          </w:p>
        </w:tc>
        <w:tc>
          <w:tcPr>
            <w:tcW w:w="3119" w:type="dxa"/>
            <w:noWrap/>
            <w:hideMark/>
          </w:tcPr>
          <w:p w14:paraId="524322AC" w14:textId="77777777" w:rsidR="00241DF0" w:rsidRPr="00241DF0" w:rsidRDefault="00241DF0">
            <w:r w:rsidRPr="00241DF0">
              <w:t>Corrections and clarifications for use of conditions in test cases 6.X</w:t>
            </w:r>
          </w:p>
        </w:tc>
        <w:tc>
          <w:tcPr>
            <w:tcW w:w="3049" w:type="dxa"/>
            <w:noWrap/>
            <w:hideMark/>
          </w:tcPr>
          <w:p w14:paraId="7496094E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12B95F85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C92270A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3DF08D8A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5072B7FB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5C08F1A6" w14:textId="77777777" w:rsidR="00241DF0" w:rsidRPr="00241DF0" w:rsidRDefault="00241DF0">
            <w:r w:rsidRPr="00241DF0">
              <w:t>0611</w:t>
            </w:r>
          </w:p>
        </w:tc>
        <w:tc>
          <w:tcPr>
            <w:tcW w:w="637" w:type="dxa"/>
            <w:noWrap/>
            <w:hideMark/>
          </w:tcPr>
          <w:p w14:paraId="5E2B427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CA2F02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1E314B4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09D7565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751E07" w14:textId="77777777" w:rsidR="00241DF0" w:rsidRPr="00241DF0" w:rsidRDefault="00241DF0">
            <w:r w:rsidRPr="00241DF0">
              <w:t>R5-247612</w:t>
            </w:r>
          </w:p>
        </w:tc>
        <w:tc>
          <w:tcPr>
            <w:tcW w:w="3119" w:type="dxa"/>
            <w:noWrap/>
            <w:hideMark/>
          </w:tcPr>
          <w:p w14:paraId="0B0DCA10" w14:textId="77777777" w:rsidR="00241DF0" w:rsidRPr="00241DF0" w:rsidRDefault="00241DF0">
            <w:r w:rsidRPr="00241DF0">
              <w:t>Corrections and clarifications for use of conditions in test cases 8.X</w:t>
            </w:r>
          </w:p>
        </w:tc>
        <w:tc>
          <w:tcPr>
            <w:tcW w:w="3049" w:type="dxa"/>
            <w:noWrap/>
            <w:hideMark/>
          </w:tcPr>
          <w:p w14:paraId="2B0D8149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5399844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437409A2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55A25907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503E3ED4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EFD2A52" w14:textId="77777777" w:rsidR="00241DF0" w:rsidRPr="00241DF0" w:rsidRDefault="00241DF0">
            <w:r w:rsidRPr="00241DF0">
              <w:t>0613</w:t>
            </w:r>
          </w:p>
        </w:tc>
        <w:tc>
          <w:tcPr>
            <w:tcW w:w="637" w:type="dxa"/>
            <w:noWrap/>
            <w:hideMark/>
          </w:tcPr>
          <w:p w14:paraId="514D8DC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7455DE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30CA8D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1E75583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5174C20" w14:textId="77777777" w:rsidR="00241DF0" w:rsidRPr="00241DF0" w:rsidRDefault="00241DF0">
            <w:r w:rsidRPr="00241DF0">
              <w:t>R5-247613</w:t>
            </w:r>
          </w:p>
        </w:tc>
        <w:tc>
          <w:tcPr>
            <w:tcW w:w="3119" w:type="dxa"/>
            <w:noWrap/>
            <w:hideMark/>
          </w:tcPr>
          <w:p w14:paraId="09D03448" w14:textId="77777777" w:rsidR="00241DF0" w:rsidRPr="00241DF0" w:rsidRDefault="00241DF0">
            <w:r w:rsidRPr="00241DF0">
              <w:t>Correction to IMS NR5GC testcase 6.6</w:t>
            </w:r>
          </w:p>
        </w:tc>
        <w:tc>
          <w:tcPr>
            <w:tcW w:w="3049" w:type="dxa"/>
            <w:noWrap/>
            <w:hideMark/>
          </w:tcPr>
          <w:p w14:paraId="13725AAB" w14:textId="77777777" w:rsidR="00241DF0" w:rsidRPr="00241DF0" w:rsidRDefault="00241DF0">
            <w:r w:rsidRPr="00241DF0">
              <w:t>ROHDE &amp; SCHWARZ, Qualcomm</w:t>
            </w:r>
          </w:p>
        </w:tc>
        <w:tc>
          <w:tcPr>
            <w:tcW w:w="920" w:type="dxa"/>
            <w:noWrap/>
            <w:hideMark/>
          </w:tcPr>
          <w:p w14:paraId="717C90E7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2CFF4B7" w14:textId="77777777" w:rsidR="00241DF0" w:rsidRPr="00241DF0" w:rsidRDefault="00241DF0">
            <w:r w:rsidRPr="00241DF0">
              <w:t>34.229-5</w:t>
            </w:r>
          </w:p>
        </w:tc>
        <w:tc>
          <w:tcPr>
            <w:tcW w:w="877" w:type="dxa"/>
            <w:noWrap/>
            <w:hideMark/>
          </w:tcPr>
          <w:p w14:paraId="0EEBE1A2" w14:textId="77777777" w:rsidR="00241DF0" w:rsidRPr="00241DF0" w:rsidRDefault="00241DF0">
            <w:r w:rsidRPr="00241DF0">
              <w:t>17.2.0</w:t>
            </w:r>
          </w:p>
        </w:tc>
        <w:tc>
          <w:tcPr>
            <w:tcW w:w="4538" w:type="dxa"/>
            <w:noWrap/>
            <w:hideMark/>
          </w:tcPr>
          <w:p w14:paraId="0A3BAC7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E5415F1" w14:textId="77777777" w:rsidR="00241DF0" w:rsidRPr="00241DF0" w:rsidRDefault="00241DF0">
            <w:r w:rsidRPr="00241DF0">
              <w:t>0617</w:t>
            </w:r>
          </w:p>
        </w:tc>
        <w:tc>
          <w:tcPr>
            <w:tcW w:w="637" w:type="dxa"/>
            <w:noWrap/>
            <w:hideMark/>
          </w:tcPr>
          <w:p w14:paraId="6ADA87A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C9402D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53DC9D9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358F8D9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C5C2F2" w14:textId="77777777" w:rsidR="00241DF0" w:rsidRPr="00241DF0" w:rsidRDefault="00241DF0">
            <w:r w:rsidRPr="00241DF0">
              <w:t>R5-247614</w:t>
            </w:r>
          </w:p>
        </w:tc>
        <w:tc>
          <w:tcPr>
            <w:tcW w:w="3119" w:type="dxa"/>
            <w:noWrap/>
            <w:hideMark/>
          </w:tcPr>
          <w:p w14:paraId="3BD481A6" w14:textId="77777777" w:rsidR="00241DF0" w:rsidRPr="00241DF0" w:rsidRDefault="00241DF0">
            <w:r w:rsidRPr="00241DF0">
              <w:t>Introduction of test channel bandwidths and test frequencies for signalling testing for  band n98 and n109</w:t>
            </w:r>
          </w:p>
        </w:tc>
        <w:tc>
          <w:tcPr>
            <w:tcW w:w="3049" w:type="dxa"/>
            <w:noWrap/>
            <w:hideMark/>
          </w:tcPr>
          <w:p w14:paraId="627E9EEF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4F3AAC6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8F51548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D3E3C8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7A4EAED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CD53E71" w14:textId="77777777" w:rsidR="00241DF0" w:rsidRPr="00241DF0" w:rsidRDefault="00241DF0">
            <w:r w:rsidRPr="00241DF0">
              <w:t>3399</w:t>
            </w:r>
          </w:p>
        </w:tc>
        <w:tc>
          <w:tcPr>
            <w:tcW w:w="637" w:type="dxa"/>
            <w:noWrap/>
            <w:hideMark/>
          </w:tcPr>
          <w:p w14:paraId="1BC965A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84E2B4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9DE7086" w14:textId="77777777" w:rsidR="00241DF0" w:rsidRPr="00241DF0" w:rsidRDefault="00241DF0">
            <w:r w:rsidRPr="00241DF0">
              <w:t>RP-242690</w:t>
            </w:r>
          </w:p>
        </w:tc>
      </w:tr>
      <w:tr w:rsidR="004F179A" w:rsidRPr="00241DF0" w14:paraId="58CFEEF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378337" w14:textId="77777777" w:rsidR="00241DF0" w:rsidRPr="00241DF0" w:rsidRDefault="00241DF0">
            <w:r w:rsidRPr="00241DF0">
              <w:lastRenderedPageBreak/>
              <w:t>R5-247615</w:t>
            </w:r>
          </w:p>
        </w:tc>
        <w:tc>
          <w:tcPr>
            <w:tcW w:w="3119" w:type="dxa"/>
            <w:noWrap/>
            <w:hideMark/>
          </w:tcPr>
          <w:p w14:paraId="6FB1B902" w14:textId="77777777" w:rsidR="00241DF0" w:rsidRPr="00241DF0" w:rsidRDefault="00241DF0">
            <w:r w:rsidRPr="00241DF0">
              <w:t>Introduction of test channel bandwidths and test frequencies for singalling test for band n254</w:t>
            </w:r>
          </w:p>
        </w:tc>
        <w:tc>
          <w:tcPr>
            <w:tcW w:w="3049" w:type="dxa"/>
            <w:noWrap/>
            <w:hideMark/>
          </w:tcPr>
          <w:p w14:paraId="10136E60" w14:textId="77777777" w:rsidR="00241DF0" w:rsidRPr="00241DF0" w:rsidRDefault="00241DF0">
            <w:r w:rsidRPr="00241DF0">
              <w:t>China Telecom, Apple</w:t>
            </w:r>
          </w:p>
        </w:tc>
        <w:tc>
          <w:tcPr>
            <w:tcW w:w="920" w:type="dxa"/>
            <w:noWrap/>
            <w:hideMark/>
          </w:tcPr>
          <w:p w14:paraId="22F9C41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E53119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D997E8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96B5FD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34D07B4F" w14:textId="77777777" w:rsidR="00241DF0" w:rsidRPr="00241DF0" w:rsidRDefault="00241DF0">
            <w:r w:rsidRPr="00241DF0">
              <w:t>3401</w:t>
            </w:r>
          </w:p>
        </w:tc>
        <w:tc>
          <w:tcPr>
            <w:tcW w:w="637" w:type="dxa"/>
            <w:noWrap/>
            <w:hideMark/>
          </w:tcPr>
          <w:p w14:paraId="3D175BB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426696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A659CE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1923DB8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C0EEC8B" w14:textId="77777777" w:rsidR="00241DF0" w:rsidRPr="00241DF0" w:rsidRDefault="00241DF0">
            <w:r w:rsidRPr="00241DF0">
              <w:t>R5-247617</w:t>
            </w:r>
          </w:p>
        </w:tc>
        <w:tc>
          <w:tcPr>
            <w:tcW w:w="3119" w:type="dxa"/>
            <w:noWrap/>
            <w:hideMark/>
          </w:tcPr>
          <w:p w14:paraId="23956B89" w14:textId="77777777" w:rsidR="00241DF0" w:rsidRPr="00241DF0" w:rsidRDefault="00241DF0">
            <w:r w:rsidRPr="00241DF0">
              <w:t>Update SIBs for IoT-NTN</w:t>
            </w:r>
          </w:p>
        </w:tc>
        <w:tc>
          <w:tcPr>
            <w:tcW w:w="3049" w:type="dxa"/>
            <w:noWrap/>
            <w:hideMark/>
          </w:tcPr>
          <w:p w14:paraId="364B34D9" w14:textId="77777777" w:rsidR="00241DF0" w:rsidRPr="00241DF0" w:rsidRDefault="00241DF0">
            <w:r w:rsidRPr="00241DF0">
              <w:t>CMCC, MCC TF160</w:t>
            </w:r>
          </w:p>
        </w:tc>
        <w:tc>
          <w:tcPr>
            <w:tcW w:w="920" w:type="dxa"/>
            <w:noWrap/>
            <w:hideMark/>
          </w:tcPr>
          <w:p w14:paraId="3AE62E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B9EBD20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03CA4D1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2FD3F3C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486F9146" w14:textId="77777777" w:rsidR="00241DF0" w:rsidRPr="00241DF0" w:rsidRDefault="00241DF0">
            <w:r w:rsidRPr="00241DF0">
              <w:t>1497</w:t>
            </w:r>
          </w:p>
        </w:tc>
        <w:tc>
          <w:tcPr>
            <w:tcW w:w="637" w:type="dxa"/>
            <w:noWrap/>
            <w:hideMark/>
          </w:tcPr>
          <w:p w14:paraId="7B25184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592131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969C127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3E031C1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A95BCE" w14:textId="77777777" w:rsidR="00241DF0" w:rsidRPr="00241DF0" w:rsidRDefault="00241DF0">
            <w:r w:rsidRPr="00241DF0">
              <w:t>R5-247618</w:t>
            </w:r>
          </w:p>
        </w:tc>
        <w:tc>
          <w:tcPr>
            <w:tcW w:w="3119" w:type="dxa"/>
            <w:noWrap/>
            <w:hideMark/>
          </w:tcPr>
          <w:p w14:paraId="6F33A32F" w14:textId="77777777" w:rsidR="00241DF0" w:rsidRPr="00241DF0" w:rsidRDefault="00241DF0">
            <w:r w:rsidRPr="00241DF0">
              <w:t>Addition to IoT NTN enhancement TC 22.4.31</w:t>
            </w:r>
          </w:p>
        </w:tc>
        <w:tc>
          <w:tcPr>
            <w:tcW w:w="3049" w:type="dxa"/>
            <w:noWrap/>
            <w:hideMark/>
          </w:tcPr>
          <w:p w14:paraId="2B082881" w14:textId="77777777" w:rsidR="00241DF0" w:rsidRPr="00241DF0" w:rsidRDefault="00241DF0">
            <w:r w:rsidRPr="00241DF0">
              <w:t>CMCC, MCC TF160</w:t>
            </w:r>
          </w:p>
        </w:tc>
        <w:tc>
          <w:tcPr>
            <w:tcW w:w="920" w:type="dxa"/>
            <w:noWrap/>
            <w:hideMark/>
          </w:tcPr>
          <w:p w14:paraId="155DA34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4DA4AC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71B3381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37ADF5D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1BD79794" w14:textId="77777777" w:rsidR="00241DF0" w:rsidRPr="00241DF0" w:rsidRDefault="00241DF0">
            <w:r w:rsidRPr="00241DF0">
              <w:t>5375</w:t>
            </w:r>
          </w:p>
        </w:tc>
        <w:tc>
          <w:tcPr>
            <w:tcW w:w="637" w:type="dxa"/>
            <w:noWrap/>
            <w:hideMark/>
          </w:tcPr>
          <w:p w14:paraId="38DEC35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4F97BE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136B2C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0FEF163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858DB60" w14:textId="77777777" w:rsidR="00241DF0" w:rsidRPr="00241DF0" w:rsidRDefault="00241DF0">
            <w:r w:rsidRPr="00241DF0">
              <w:t>R5-247619</w:t>
            </w:r>
          </w:p>
        </w:tc>
        <w:tc>
          <w:tcPr>
            <w:tcW w:w="3119" w:type="dxa"/>
            <w:noWrap/>
            <w:hideMark/>
          </w:tcPr>
          <w:p w14:paraId="23E4AD85" w14:textId="77777777" w:rsidR="00241DF0" w:rsidRPr="00241DF0" w:rsidRDefault="00241DF0">
            <w:r w:rsidRPr="00241DF0">
              <w:t>Addition of new test case 8.1.5.10.9 for R18 IDC enhancement</w:t>
            </w:r>
          </w:p>
        </w:tc>
        <w:tc>
          <w:tcPr>
            <w:tcW w:w="3049" w:type="dxa"/>
            <w:noWrap/>
            <w:hideMark/>
          </w:tcPr>
          <w:p w14:paraId="16E19146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0742366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2D9E21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B181ED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7652468" w14:textId="77777777" w:rsidR="00241DF0" w:rsidRPr="00241DF0" w:rsidRDefault="00241DF0">
            <w:r w:rsidRPr="00241DF0">
              <w:t>NR_IDC_enh-UEConTest</w:t>
            </w:r>
          </w:p>
        </w:tc>
        <w:tc>
          <w:tcPr>
            <w:tcW w:w="680" w:type="dxa"/>
            <w:noWrap/>
            <w:hideMark/>
          </w:tcPr>
          <w:p w14:paraId="2E328A11" w14:textId="77777777" w:rsidR="00241DF0" w:rsidRPr="00241DF0" w:rsidRDefault="00241DF0">
            <w:r w:rsidRPr="00241DF0">
              <w:t>4733</w:t>
            </w:r>
          </w:p>
        </w:tc>
        <w:tc>
          <w:tcPr>
            <w:tcW w:w="637" w:type="dxa"/>
            <w:noWrap/>
            <w:hideMark/>
          </w:tcPr>
          <w:p w14:paraId="63E7714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0F2DA5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FADF725" w14:textId="77777777" w:rsidR="00241DF0" w:rsidRPr="00241DF0" w:rsidRDefault="00241DF0">
            <w:r w:rsidRPr="00241DF0">
              <w:t>RP-242714</w:t>
            </w:r>
          </w:p>
        </w:tc>
      </w:tr>
      <w:tr w:rsidR="004F179A" w:rsidRPr="00241DF0" w14:paraId="317C208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350D28" w14:textId="77777777" w:rsidR="00241DF0" w:rsidRPr="00241DF0" w:rsidRDefault="00241DF0">
            <w:r w:rsidRPr="00241DF0">
              <w:t>R5-247621</w:t>
            </w:r>
          </w:p>
        </w:tc>
        <w:tc>
          <w:tcPr>
            <w:tcW w:w="3119" w:type="dxa"/>
            <w:noWrap/>
            <w:hideMark/>
          </w:tcPr>
          <w:p w14:paraId="2846A00F" w14:textId="77777777" w:rsidR="00241DF0" w:rsidRPr="00241DF0" w:rsidRDefault="00241DF0">
            <w:r w:rsidRPr="00241DF0">
              <w:t>NR coverage enhancements phase2: Initial Test Model</w:t>
            </w:r>
          </w:p>
        </w:tc>
        <w:tc>
          <w:tcPr>
            <w:tcW w:w="3049" w:type="dxa"/>
            <w:noWrap/>
            <w:hideMark/>
          </w:tcPr>
          <w:p w14:paraId="387721D6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3CF31A9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4F879E" w14:textId="77777777" w:rsidR="00241DF0" w:rsidRPr="00241DF0" w:rsidRDefault="00241DF0">
            <w:r w:rsidRPr="00241DF0">
              <w:t>38.523-3</w:t>
            </w:r>
          </w:p>
        </w:tc>
        <w:tc>
          <w:tcPr>
            <w:tcW w:w="877" w:type="dxa"/>
            <w:noWrap/>
            <w:hideMark/>
          </w:tcPr>
          <w:p w14:paraId="671288C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D16D020" w14:textId="77777777" w:rsidR="00241DF0" w:rsidRPr="00241DF0" w:rsidRDefault="00241DF0">
            <w:r w:rsidRPr="00241DF0">
              <w:t>NR_cov_enh2-UEConTest</w:t>
            </w:r>
          </w:p>
        </w:tc>
        <w:tc>
          <w:tcPr>
            <w:tcW w:w="680" w:type="dxa"/>
            <w:noWrap/>
            <w:hideMark/>
          </w:tcPr>
          <w:p w14:paraId="7F3B498B" w14:textId="77777777" w:rsidR="00241DF0" w:rsidRPr="00241DF0" w:rsidRDefault="00241DF0">
            <w:r w:rsidRPr="00241DF0">
              <w:t>3582</w:t>
            </w:r>
          </w:p>
        </w:tc>
        <w:tc>
          <w:tcPr>
            <w:tcW w:w="637" w:type="dxa"/>
            <w:noWrap/>
            <w:hideMark/>
          </w:tcPr>
          <w:p w14:paraId="2081453F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1A4A3D2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18F502" w14:textId="77777777" w:rsidR="00241DF0" w:rsidRPr="00241DF0" w:rsidRDefault="00241DF0">
            <w:r w:rsidRPr="00241DF0">
              <w:t>RP-242707</w:t>
            </w:r>
          </w:p>
        </w:tc>
      </w:tr>
      <w:tr w:rsidR="004F179A" w:rsidRPr="00241DF0" w14:paraId="139B7F4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F88382" w14:textId="77777777" w:rsidR="00241DF0" w:rsidRPr="00241DF0" w:rsidRDefault="00241DF0">
            <w:r w:rsidRPr="00241DF0">
              <w:t>R5-247622</w:t>
            </w:r>
          </w:p>
        </w:tc>
        <w:tc>
          <w:tcPr>
            <w:tcW w:w="3119" w:type="dxa"/>
            <w:noWrap/>
            <w:hideMark/>
          </w:tcPr>
          <w:p w14:paraId="35D9C900" w14:textId="77777777" w:rsidR="00241DF0" w:rsidRPr="00241DF0" w:rsidRDefault="00241DF0">
            <w:r w:rsidRPr="00241DF0">
              <w:t>Correction to 7.1.1.14.1.1 and 7.1.1.14.1.2 Cell DTX operation</w:t>
            </w:r>
          </w:p>
        </w:tc>
        <w:tc>
          <w:tcPr>
            <w:tcW w:w="3049" w:type="dxa"/>
            <w:noWrap/>
            <w:hideMark/>
          </w:tcPr>
          <w:p w14:paraId="7F00D65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840235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F97DAEE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FB6A3A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CB0B9D9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62D6898E" w14:textId="77777777" w:rsidR="00241DF0" w:rsidRPr="00241DF0" w:rsidRDefault="00241DF0">
            <w:r w:rsidRPr="00241DF0">
              <w:t>4769</w:t>
            </w:r>
          </w:p>
        </w:tc>
        <w:tc>
          <w:tcPr>
            <w:tcW w:w="637" w:type="dxa"/>
            <w:noWrap/>
            <w:hideMark/>
          </w:tcPr>
          <w:p w14:paraId="5B67F09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D86A3A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423295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08D82A4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F6FB2DE" w14:textId="77777777" w:rsidR="00241DF0" w:rsidRPr="00241DF0" w:rsidRDefault="00241DF0">
            <w:r w:rsidRPr="00241DF0">
              <w:t>R5-247623</w:t>
            </w:r>
          </w:p>
        </w:tc>
        <w:tc>
          <w:tcPr>
            <w:tcW w:w="3119" w:type="dxa"/>
            <w:noWrap/>
            <w:hideMark/>
          </w:tcPr>
          <w:p w14:paraId="0B2DDF32" w14:textId="77777777" w:rsidR="00241DF0" w:rsidRPr="00241DF0" w:rsidRDefault="00241DF0">
            <w:r w:rsidRPr="00241DF0">
              <w:t>Correction to 7.1.1.14.1.3 and 7.1.1.14.1.4 Cell DRX operation</w:t>
            </w:r>
          </w:p>
        </w:tc>
        <w:tc>
          <w:tcPr>
            <w:tcW w:w="3049" w:type="dxa"/>
            <w:noWrap/>
            <w:hideMark/>
          </w:tcPr>
          <w:p w14:paraId="79D82DE5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ADE30A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FC6D41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6F8052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3EA2E91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4A092726" w14:textId="77777777" w:rsidR="00241DF0" w:rsidRPr="00241DF0" w:rsidRDefault="00241DF0">
            <w:r w:rsidRPr="00241DF0">
              <w:t>4770</w:t>
            </w:r>
          </w:p>
        </w:tc>
        <w:tc>
          <w:tcPr>
            <w:tcW w:w="637" w:type="dxa"/>
            <w:noWrap/>
            <w:hideMark/>
          </w:tcPr>
          <w:p w14:paraId="5C2FB8A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CC46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AAF07A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68FBB9C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DB855E" w14:textId="77777777" w:rsidR="00241DF0" w:rsidRPr="00241DF0" w:rsidRDefault="00241DF0">
            <w:r w:rsidRPr="00241DF0">
              <w:t>R5-247624</w:t>
            </w:r>
          </w:p>
        </w:tc>
        <w:tc>
          <w:tcPr>
            <w:tcW w:w="3119" w:type="dxa"/>
            <w:noWrap/>
            <w:hideMark/>
          </w:tcPr>
          <w:p w14:paraId="6B98463B" w14:textId="77777777" w:rsidR="00241DF0" w:rsidRPr="00241DF0" w:rsidRDefault="00241DF0">
            <w:r w:rsidRPr="00241DF0">
              <w:t>Addition of new test case 6.1.2.28 for cell selection of NES mode</w:t>
            </w:r>
          </w:p>
        </w:tc>
        <w:tc>
          <w:tcPr>
            <w:tcW w:w="3049" w:type="dxa"/>
            <w:noWrap/>
            <w:hideMark/>
          </w:tcPr>
          <w:p w14:paraId="4BCB328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FE20C1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DF636AD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99C7BC3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344DDDA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73FFD141" w14:textId="77777777" w:rsidR="00241DF0" w:rsidRPr="00241DF0" w:rsidRDefault="00241DF0">
            <w:r w:rsidRPr="00241DF0">
              <w:t>4771</w:t>
            </w:r>
          </w:p>
        </w:tc>
        <w:tc>
          <w:tcPr>
            <w:tcW w:w="637" w:type="dxa"/>
            <w:noWrap/>
            <w:hideMark/>
          </w:tcPr>
          <w:p w14:paraId="380B9B6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054C05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62A25E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766C281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13DC85" w14:textId="77777777" w:rsidR="00241DF0" w:rsidRPr="00241DF0" w:rsidRDefault="00241DF0">
            <w:r w:rsidRPr="00241DF0">
              <w:t>R5-247625</w:t>
            </w:r>
          </w:p>
        </w:tc>
        <w:tc>
          <w:tcPr>
            <w:tcW w:w="3119" w:type="dxa"/>
            <w:noWrap/>
            <w:hideMark/>
          </w:tcPr>
          <w:p w14:paraId="40FF9523" w14:textId="77777777" w:rsidR="00241DF0" w:rsidRPr="00241DF0" w:rsidRDefault="00241DF0">
            <w:r w:rsidRPr="00241DF0">
              <w:t>Addition of test applicability for 6.1.2.28 cell selection of NES mode</w:t>
            </w:r>
          </w:p>
        </w:tc>
        <w:tc>
          <w:tcPr>
            <w:tcW w:w="3049" w:type="dxa"/>
            <w:noWrap/>
            <w:hideMark/>
          </w:tcPr>
          <w:p w14:paraId="280929B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376309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3301C5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37D7D88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E99A2F4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70D5F88" w14:textId="77777777" w:rsidR="00241DF0" w:rsidRPr="00241DF0" w:rsidRDefault="00241DF0">
            <w:r w:rsidRPr="00241DF0">
              <w:t>0533</w:t>
            </w:r>
          </w:p>
        </w:tc>
        <w:tc>
          <w:tcPr>
            <w:tcW w:w="637" w:type="dxa"/>
            <w:noWrap/>
            <w:hideMark/>
          </w:tcPr>
          <w:p w14:paraId="7716A5A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ADE72F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EDC35B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4973D88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E49DBE3" w14:textId="77777777" w:rsidR="00241DF0" w:rsidRPr="00241DF0" w:rsidRDefault="00241DF0">
            <w:r w:rsidRPr="00241DF0">
              <w:t>R5-247626</w:t>
            </w:r>
          </w:p>
        </w:tc>
        <w:tc>
          <w:tcPr>
            <w:tcW w:w="3119" w:type="dxa"/>
            <w:noWrap/>
            <w:hideMark/>
          </w:tcPr>
          <w:p w14:paraId="6285576C" w14:textId="77777777" w:rsidR="00241DF0" w:rsidRPr="00241DF0" w:rsidRDefault="00241DF0">
            <w:r w:rsidRPr="00241DF0">
              <w:t>New testcase 7.1.1.14.2.1 NES spatial domain Type 1 adaptation Periodic / CSI reporting</w:t>
            </w:r>
          </w:p>
        </w:tc>
        <w:tc>
          <w:tcPr>
            <w:tcW w:w="3049" w:type="dxa"/>
            <w:noWrap/>
            <w:hideMark/>
          </w:tcPr>
          <w:p w14:paraId="3077C0C6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F8745A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871D9D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187C7A2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1026327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23A285B8" w14:textId="77777777" w:rsidR="00241DF0" w:rsidRPr="00241DF0" w:rsidRDefault="00241DF0">
            <w:r w:rsidRPr="00241DF0">
              <w:t>4782</w:t>
            </w:r>
          </w:p>
        </w:tc>
        <w:tc>
          <w:tcPr>
            <w:tcW w:w="637" w:type="dxa"/>
            <w:noWrap/>
            <w:hideMark/>
          </w:tcPr>
          <w:p w14:paraId="2CF0A05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642E6F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FA28922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33B8B37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46CAEB" w14:textId="77777777" w:rsidR="00241DF0" w:rsidRPr="00241DF0" w:rsidRDefault="00241DF0">
            <w:r w:rsidRPr="00241DF0">
              <w:t>R5-247627</w:t>
            </w:r>
          </w:p>
        </w:tc>
        <w:tc>
          <w:tcPr>
            <w:tcW w:w="3119" w:type="dxa"/>
            <w:noWrap/>
            <w:hideMark/>
          </w:tcPr>
          <w:p w14:paraId="42E3A0B1" w14:textId="77777777" w:rsidR="00241DF0" w:rsidRPr="00241DF0" w:rsidRDefault="00241DF0">
            <w:r w:rsidRPr="00241DF0">
              <w:t>New testcase 7.1.1.14.2.3 NES Power domain adaptation / Semi-Periodic CSI reporting</w:t>
            </w:r>
          </w:p>
        </w:tc>
        <w:tc>
          <w:tcPr>
            <w:tcW w:w="3049" w:type="dxa"/>
            <w:noWrap/>
            <w:hideMark/>
          </w:tcPr>
          <w:p w14:paraId="319881F0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0F17612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F798F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BB3631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BED47C4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8E6FEF3" w14:textId="77777777" w:rsidR="00241DF0" w:rsidRPr="00241DF0" w:rsidRDefault="00241DF0">
            <w:r w:rsidRPr="00241DF0">
              <w:t>4783</w:t>
            </w:r>
          </w:p>
        </w:tc>
        <w:tc>
          <w:tcPr>
            <w:tcW w:w="637" w:type="dxa"/>
            <w:noWrap/>
            <w:hideMark/>
          </w:tcPr>
          <w:p w14:paraId="70CF747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1B3B7F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6A49A1A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209362A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FC96B71" w14:textId="77777777" w:rsidR="00241DF0" w:rsidRPr="00241DF0" w:rsidRDefault="00241DF0">
            <w:r w:rsidRPr="00241DF0">
              <w:t>R5-247628</w:t>
            </w:r>
          </w:p>
        </w:tc>
        <w:tc>
          <w:tcPr>
            <w:tcW w:w="3119" w:type="dxa"/>
            <w:noWrap/>
            <w:hideMark/>
          </w:tcPr>
          <w:p w14:paraId="7D2BA304" w14:textId="77777777" w:rsidR="00241DF0" w:rsidRPr="00241DF0" w:rsidRDefault="00241DF0">
            <w:r w:rsidRPr="00241DF0">
              <w:t>Addition of applicability clauses for CSI reporting testcases</w:t>
            </w:r>
          </w:p>
        </w:tc>
        <w:tc>
          <w:tcPr>
            <w:tcW w:w="3049" w:type="dxa"/>
            <w:noWrap/>
            <w:hideMark/>
          </w:tcPr>
          <w:p w14:paraId="0E19CFE9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6F74D6B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5F265D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0D4FBAF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6C569D4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E79D5C4" w14:textId="77777777" w:rsidR="00241DF0" w:rsidRPr="00241DF0" w:rsidRDefault="00241DF0">
            <w:r w:rsidRPr="00241DF0">
              <w:t>0536</w:t>
            </w:r>
          </w:p>
        </w:tc>
        <w:tc>
          <w:tcPr>
            <w:tcW w:w="637" w:type="dxa"/>
            <w:noWrap/>
            <w:hideMark/>
          </w:tcPr>
          <w:p w14:paraId="430A7B5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429DE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5510756" w14:textId="77777777" w:rsidR="00241DF0" w:rsidRPr="00241DF0" w:rsidRDefault="00241DF0">
            <w:r w:rsidRPr="00241DF0">
              <w:t>RP-242705</w:t>
            </w:r>
          </w:p>
        </w:tc>
      </w:tr>
      <w:tr w:rsidR="004F179A" w:rsidRPr="00241DF0" w14:paraId="6778BC4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3D9164" w14:textId="77777777" w:rsidR="00241DF0" w:rsidRPr="00241DF0" w:rsidRDefault="00241DF0">
            <w:r w:rsidRPr="00241DF0">
              <w:lastRenderedPageBreak/>
              <w:t>R5-247629</w:t>
            </w:r>
          </w:p>
        </w:tc>
        <w:tc>
          <w:tcPr>
            <w:tcW w:w="3119" w:type="dxa"/>
            <w:noWrap/>
            <w:hideMark/>
          </w:tcPr>
          <w:p w14:paraId="41FF7D8C" w14:textId="77777777" w:rsidR="00241DF0" w:rsidRPr="00241DF0" w:rsidRDefault="00241DF0">
            <w:r w:rsidRPr="00241DF0">
              <w:t>Updates to RRC message and IEs for Further NR mobility enhancements</w:t>
            </w:r>
          </w:p>
        </w:tc>
        <w:tc>
          <w:tcPr>
            <w:tcW w:w="3049" w:type="dxa"/>
            <w:noWrap/>
            <w:hideMark/>
          </w:tcPr>
          <w:p w14:paraId="018043FF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6175A4A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3999F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1D38A2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676DF5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69F2128A" w14:textId="77777777" w:rsidR="00241DF0" w:rsidRPr="00241DF0" w:rsidRDefault="00241DF0">
            <w:r w:rsidRPr="00241DF0">
              <w:t>3344</w:t>
            </w:r>
          </w:p>
        </w:tc>
        <w:tc>
          <w:tcPr>
            <w:tcW w:w="637" w:type="dxa"/>
            <w:noWrap/>
            <w:hideMark/>
          </w:tcPr>
          <w:p w14:paraId="06BE1D5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6793B7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3EB5DC2" w14:textId="77777777" w:rsidR="00241DF0" w:rsidRPr="00241DF0" w:rsidRDefault="00241DF0">
            <w:r w:rsidRPr="00241DF0">
              <w:t>RP-242719</w:t>
            </w:r>
          </w:p>
        </w:tc>
      </w:tr>
      <w:tr w:rsidR="004F179A" w:rsidRPr="00241DF0" w14:paraId="67F9F6D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DC0A13" w14:textId="77777777" w:rsidR="00241DF0" w:rsidRPr="00241DF0" w:rsidRDefault="00241DF0">
            <w:r w:rsidRPr="00241DF0">
              <w:t>R5-247630</w:t>
            </w:r>
          </w:p>
        </w:tc>
        <w:tc>
          <w:tcPr>
            <w:tcW w:w="3119" w:type="dxa"/>
            <w:noWrap/>
            <w:hideMark/>
          </w:tcPr>
          <w:p w14:paraId="1D7B2E4E" w14:textId="77777777" w:rsidR="00241DF0" w:rsidRPr="00241DF0" w:rsidRDefault="00241DF0">
            <w:r w:rsidRPr="00241DF0">
              <w:t>Addition of RRC IEs for Further measurement gap enhancements</w:t>
            </w:r>
          </w:p>
        </w:tc>
        <w:tc>
          <w:tcPr>
            <w:tcW w:w="3049" w:type="dxa"/>
            <w:noWrap/>
            <w:hideMark/>
          </w:tcPr>
          <w:p w14:paraId="19AC310B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F8D5B9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CFFBDC4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A20097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A178DB8" w14:textId="77777777" w:rsidR="00241DF0" w:rsidRPr="00241DF0" w:rsidRDefault="00241DF0">
            <w:r w:rsidRPr="00241DF0">
              <w:t>NR_MG_enh2-UEConTest</w:t>
            </w:r>
          </w:p>
        </w:tc>
        <w:tc>
          <w:tcPr>
            <w:tcW w:w="680" w:type="dxa"/>
            <w:noWrap/>
            <w:hideMark/>
          </w:tcPr>
          <w:p w14:paraId="34A498F2" w14:textId="77777777" w:rsidR="00241DF0" w:rsidRPr="00241DF0" w:rsidRDefault="00241DF0">
            <w:r w:rsidRPr="00241DF0">
              <w:t>3387</w:t>
            </w:r>
          </w:p>
        </w:tc>
        <w:tc>
          <w:tcPr>
            <w:tcW w:w="637" w:type="dxa"/>
            <w:noWrap/>
            <w:hideMark/>
          </w:tcPr>
          <w:p w14:paraId="298C523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73B84D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64ED8D" w14:textId="77777777" w:rsidR="00241DF0" w:rsidRPr="00241DF0" w:rsidRDefault="00241DF0">
            <w:r w:rsidRPr="00241DF0">
              <w:t>RP-242725</w:t>
            </w:r>
          </w:p>
        </w:tc>
      </w:tr>
      <w:tr w:rsidR="004F179A" w:rsidRPr="00241DF0" w14:paraId="6F05C0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7F6DEB" w14:textId="77777777" w:rsidR="00241DF0" w:rsidRPr="00241DF0" w:rsidRDefault="00241DF0">
            <w:r w:rsidRPr="00241DF0">
              <w:t>R5-247631</w:t>
            </w:r>
          </w:p>
        </w:tc>
        <w:tc>
          <w:tcPr>
            <w:tcW w:w="3119" w:type="dxa"/>
            <w:noWrap/>
            <w:hideMark/>
          </w:tcPr>
          <w:p w14:paraId="62A8CC13" w14:textId="77777777" w:rsidR="00241DF0" w:rsidRPr="00241DF0" w:rsidRDefault="00241DF0">
            <w:r w:rsidRPr="00241DF0">
              <w:t>Addition of XR test case 7.1.3.5.12 - PDCP SN gap report</w:t>
            </w:r>
          </w:p>
        </w:tc>
        <w:tc>
          <w:tcPr>
            <w:tcW w:w="3049" w:type="dxa"/>
            <w:noWrap/>
            <w:hideMark/>
          </w:tcPr>
          <w:p w14:paraId="00A9F0EA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18B9D4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41D6639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06E78E7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C50F651" w14:textId="77777777" w:rsidR="00241DF0" w:rsidRPr="00241DF0" w:rsidRDefault="00241DF0">
            <w:r w:rsidRPr="00241DF0">
              <w:t>NR_XR_enh_plus_CT1-UEConTest</w:t>
            </w:r>
          </w:p>
        </w:tc>
        <w:tc>
          <w:tcPr>
            <w:tcW w:w="680" w:type="dxa"/>
            <w:noWrap/>
            <w:hideMark/>
          </w:tcPr>
          <w:p w14:paraId="49067D22" w14:textId="77777777" w:rsidR="00241DF0" w:rsidRPr="00241DF0" w:rsidRDefault="00241DF0">
            <w:r w:rsidRPr="00241DF0">
              <w:t>4722</w:t>
            </w:r>
          </w:p>
        </w:tc>
        <w:tc>
          <w:tcPr>
            <w:tcW w:w="637" w:type="dxa"/>
            <w:noWrap/>
            <w:hideMark/>
          </w:tcPr>
          <w:p w14:paraId="18FB56F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D453FB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AA2978" w14:textId="77777777" w:rsidR="00241DF0" w:rsidRPr="00241DF0" w:rsidRDefault="00241DF0">
            <w:r w:rsidRPr="00241DF0">
              <w:t>RP-242702</w:t>
            </w:r>
          </w:p>
        </w:tc>
      </w:tr>
      <w:tr w:rsidR="004F179A" w:rsidRPr="00241DF0" w14:paraId="58E3348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AE3BE9" w14:textId="77777777" w:rsidR="00241DF0" w:rsidRPr="00241DF0" w:rsidRDefault="00241DF0">
            <w:r w:rsidRPr="00241DF0">
              <w:t>R5-247632</w:t>
            </w:r>
          </w:p>
        </w:tc>
        <w:tc>
          <w:tcPr>
            <w:tcW w:w="3119" w:type="dxa"/>
            <w:noWrap/>
            <w:hideMark/>
          </w:tcPr>
          <w:p w14:paraId="193D2480" w14:textId="77777777" w:rsidR="00241DF0" w:rsidRPr="00241DF0" w:rsidRDefault="00241DF0">
            <w:r w:rsidRPr="00241DF0">
              <w:t>Add test applicability for PDCP SN gap report XR test case</w:t>
            </w:r>
          </w:p>
        </w:tc>
        <w:tc>
          <w:tcPr>
            <w:tcW w:w="3049" w:type="dxa"/>
            <w:noWrap/>
            <w:hideMark/>
          </w:tcPr>
          <w:p w14:paraId="59AE0795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AD9F92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7376984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43D7B09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49F51B3" w14:textId="77777777" w:rsidR="00241DF0" w:rsidRPr="00241DF0" w:rsidRDefault="00241DF0">
            <w:r w:rsidRPr="00241DF0">
              <w:t>NR_XR_enh_plus_CT1-UEConTest</w:t>
            </w:r>
          </w:p>
        </w:tc>
        <w:tc>
          <w:tcPr>
            <w:tcW w:w="680" w:type="dxa"/>
            <w:noWrap/>
            <w:hideMark/>
          </w:tcPr>
          <w:p w14:paraId="2F0E11A0" w14:textId="77777777" w:rsidR="00241DF0" w:rsidRPr="00241DF0" w:rsidRDefault="00241DF0">
            <w:r w:rsidRPr="00241DF0">
              <w:t>0523</w:t>
            </w:r>
          </w:p>
        </w:tc>
        <w:tc>
          <w:tcPr>
            <w:tcW w:w="637" w:type="dxa"/>
            <w:noWrap/>
            <w:hideMark/>
          </w:tcPr>
          <w:p w14:paraId="49C6F98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160423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D8B6A2" w14:textId="77777777" w:rsidR="00241DF0" w:rsidRPr="00241DF0" w:rsidRDefault="00241DF0">
            <w:r w:rsidRPr="00241DF0">
              <w:t>RP-242702</w:t>
            </w:r>
          </w:p>
        </w:tc>
      </w:tr>
      <w:tr w:rsidR="004F179A" w:rsidRPr="00241DF0" w14:paraId="76FFDD2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F61EF90" w14:textId="77777777" w:rsidR="00241DF0" w:rsidRPr="00241DF0" w:rsidRDefault="00241DF0">
            <w:r w:rsidRPr="00241DF0">
              <w:t>R5-247633</w:t>
            </w:r>
          </w:p>
        </w:tc>
        <w:tc>
          <w:tcPr>
            <w:tcW w:w="3119" w:type="dxa"/>
            <w:noWrap/>
            <w:hideMark/>
          </w:tcPr>
          <w:p w14:paraId="0B3031B8" w14:textId="77777777" w:rsidR="00241DF0" w:rsidRPr="00241DF0" w:rsidRDefault="00241DF0">
            <w:r w:rsidRPr="00241DF0">
              <w:t>New testcase 7.1.1.3.20a Correct handling of MAC control information_Delay Status_Refined delay status reporting</w:t>
            </w:r>
          </w:p>
        </w:tc>
        <w:tc>
          <w:tcPr>
            <w:tcW w:w="3049" w:type="dxa"/>
            <w:noWrap/>
            <w:hideMark/>
          </w:tcPr>
          <w:p w14:paraId="52F0217B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37E2E28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191363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5B09753C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4E36873" w14:textId="77777777" w:rsidR="00241DF0" w:rsidRPr="00241DF0" w:rsidRDefault="00241DF0">
            <w:r w:rsidRPr="00241DF0">
              <w:t>NR_XR_enh_plus_CT1-UEConTest</w:t>
            </w:r>
          </w:p>
        </w:tc>
        <w:tc>
          <w:tcPr>
            <w:tcW w:w="680" w:type="dxa"/>
            <w:noWrap/>
            <w:hideMark/>
          </w:tcPr>
          <w:p w14:paraId="732ABB99" w14:textId="77777777" w:rsidR="00241DF0" w:rsidRPr="00241DF0" w:rsidRDefault="00241DF0">
            <w:r w:rsidRPr="00241DF0">
              <w:t>4780</w:t>
            </w:r>
          </w:p>
        </w:tc>
        <w:tc>
          <w:tcPr>
            <w:tcW w:w="637" w:type="dxa"/>
            <w:noWrap/>
            <w:hideMark/>
          </w:tcPr>
          <w:p w14:paraId="496BC2C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61C699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B0AC3A1" w14:textId="77777777" w:rsidR="00241DF0" w:rsidRPr="00241DF0" w:rsidRDefault="00241DF0">
            <w:r w:rsidRPr="00241DF0">
              <w:t>RP-242702</w:t>
            </w:r>
          </w:p>
        </w:tc>
      </w:tr>
      <w:tr w:rsidR="004F179A" w:rsidRPr="00241DF0" w14:paraId="53601D3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D480C1" w14:textId="77777777" w:rsidR="00241DF0" w:rsidRPr="00241DF0" w:rsidRDefault="00241DF0">
            <w:r w:rsidRPr="00241DF0">
              <w:t>R5-247634</w:t>
            </w:r>
          </w:p>
        </w:tc>
        <w:tc>
          <w:tcPr>
            <w:tcW w:w="3119" w:type="dxa"/>
            <w:noWrap/>
            <w:hideMark/>
          </w:tcPr>
          <w:p w14:paraId="035C468E" w14:textId="77777777" w:rsidR="00241DF0" w:rsidRPr="00241DF0" w:rsidRDefault="00241DF0">
            <w:r w:rsidRPr="00241DF0">
              <w:t>Introduction of new MT SDT test case 8.1.5.13.4</w:t>
            </w:r>
          </w:p>
        </w:tc>
        <w:tc>
          <w:tcPr>
            <w:tcW w:w="3049" w:type="dxa"/>
            <w:noWrap/>
            <w:hideMark/>
          </w:tcPr>
          <w:p w14:paraId="060B7248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4C5551D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0320D8A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B3E057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56508D1" w14:textId="77777777" w:rsidR="00241DF0" w:rsidRPr="00241DF0" w:rsidRDefault="00241DF0">
            <w:r w:rsidRPr="00241DF0">
              <w:t>NR_MT_SDT-UEConTest</w:t>
            </w:r>
          </w:p>
        </w:tc>
        <w:tc>
          <w:tcPr>
            <w:tcW w:w="680" w:type="dxa"/>
            <w:noWrap/>
            <w:hideMark/>
          </w:tcPr>
          <w:p w14:paraId="00100695" w14:textId="77777777" w:rsidR="00241DF0" w:rsidRPr="00241DF0" w:rsidRDefault="00241DF0">
            <w:r w:rsidRPr="00241DF0">
              <w:t>4708</w:t>
            </w:r>
          </w:p>
        </w:tc>
        <w:tc>
          <w:tcPr>
            <w:tcW w:w="637" w:type="dxa"/>
            <w:noWrap/>
            <w:hideMark/>
          </w:tcPr>
          <w:p w14:paraId="01D92EA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3DEF90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03A866" w14:textId="77777777" w:rsidR="00241DF0" w:rsidRPr="00241DF0" w:rsidRDefault="00241DF0">
            <w:r w:rsidRPr="00241DF0">
              <w:t>RP-242713</w:t>
            </w:r>
          </w:p>
        </w:tc>
      </w:tr>
      <w:tr w:rsidR="004F179A" w:rsidRPr="00241DF0" w14:paraId="15F665A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4D147B" w14:textId="77777777" w:rsidR="00241DF0" w:rsidRPr="00241DF0" w:rsidRDefault="00241DF0">
            <w:r w:rsidRPr="00241DF0">
              <w:t>R5-247635</w:t>
            </w:r>
          </w:p>
        </w:tc>
        <w:tc>
          <w:tcPr>
            <w:tcW w:w="3119" w:type="dxa"/>
            <w:noWrap/>
            <w:hideMark/>
          </w:tcPr>
          <w:p w14:paraId="0D177C31" w14:textId="77777777" w:rsidR="00241DF0" w:rsidRPr="00241DF0" w:rsidRDefault="00241DF0">
            <w:r w:rsidRPr="00241DF0">
              <w:t>Addition of applicability of new MT SDT test case 8.1.5.13.4</w:t>
            </w:r>
          </w:p>
        </w:tc>
        <w:tc>
          <w:tcPr>
            <w:tcW w:w="3049" w:type="dxa"/>
            <w:noWrap/>
            <w:hideMark/>
          </w:tcPr>
          <w:p w14:paraId="59041E8B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08E08BA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5A7B75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0F3EFFA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EE2CD28" w14:textId="77777777" w:rsidR="00241DF0" w:rsidRPr="00241DF0" w:rsidRDefault="00241DF0">
            <w:r w:rsidRPr="00241DF0">
              <w:t>NR_MT_SDT-UEConTest</w:t>
            </w:r>
          </w:p>
        </w:tc>
        <w:tc>
          <w:tcPr>
            <w:tcW w:w="680" w:type="dxa"/>
            <w:noWrap/>
            <w:hideMark/>
          </w:tcPr>
          <w:p w14:paraId="5DE584C5" w14:textId="77777777" w:rsidR="00241DF0" w:rsidRPr="00241DF0" w:rsidRDefault="00241DF0">
            <w:r w:rsidRPr="00241DF0">
              <w:t>0519</w:t>
            </w:r>
          </w:p>
        </w:tc>
        <w:tc>
          <w:tcPr>
            <w:tcW w:w="637" w:type="dxa"/>
            <w:noWrap/>
            <w:hideMark/>
          </w:tcPr>
          <w:p w14:paraId="4923628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D88345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4C5F72" w14:textId="77777777" w:rsidR="00241DF0" w:rsidRPr="00241DF0" w:rsidRDefault="00241DF0">
            <w:r w:rsidRPr="00241DF0">
              <w:t>RP-242713</w:t>
            </w:r>
          </w:p>
        </w:tc>
      </w:tr>
      <w:tr w:rsidR="004F179A" w:rsidRPr="00241DF0" w14:paraId="36FACBF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A70F03" w14:textId="77777777" w:rsidR="00241DF0" w:rsidRPr="00241DF0" w:rsidRDefault="00241DF0">
            <w:r w:rsidRPr="00241DF0">
              <w:t>R5-247636</w:t>
            </w:r>
          </w:p>
        </w:tc>
        <w:tc>
          <w:tcPr>
            <w:tcW w:w="3119" w:type="dxa"/>
            <w:noWrap/>
            <w:hideMark/>
          </w:tcPr>
          <w:p w14:paraId="2BF7C147" w14:textId="77777777" w:rsidR="00241DF0" w:rsidRPr="00241DF0" w:rsidRDefault="00241DF0">
            <w:r w:rsidRPr="00241DF0">
              <w:t>Addition of MAC SDT Test Case 4-step RACH/Success</w:t>
            </w:r>
          </w:p>
        </w:tc>
        <w:tc>
          <w:tcPr>
            <w:tcW w:w="3049" w:type="dxa"/>
            <w:noWrap/>
            <w:hideMark/>
          </w:tcPr>
          <w:p w14:paraId="5ABE9CCE" w14:textId="77777777" w:rsidR="00241DF0" w:rsidRPr="00241DF0" w:rsidRDefault="00241DF0">
            <w:r w:rsidRPr="00241DF0">
              <w:t>Lenovo</w:t>
            </w:r>
          </w:p>
        </w:tc>
        <w:tc>
          <w:tcPr>
            <w:tcW w:w="920" w:type="dxa"/>
            <w:noWrap/>
            <w:hideMark/>
          </w:tcPr>
          <w:p w14:paraId="6FDFE6A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A020A7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911A94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597869F" w14:textId="77777777" w:rsidR="00241DF0" w:rsidRPr="00241DF0" w:rsidRDefault="00241DF0">
            <w:r w:rsidRPr="00241DF0">
              <w:t>NR_MT_SDT-UEConTest</w:t>
            </w:r>
          </w:p>
        </w:tc>
        <w:tc>
          <w:tcPr>
            <w:tcW w:w="680" w:type="dxa"/>
            <w:noWrap/>
            <w:hideMark/>
          </w:tcPr>
          <w:p w14:paraId="61145155" w14:textId="77777777" w:rsidR="00241DF0" w:rsidRPr="00241DF0" w:rsidRDefault="00241DF0">
            <w:r w:rsidRPr="00241DF0">
              <w:t>4778</w:t>
            </w:r>
          </w:p>
        </w:tc>
        <w:tc>
          <w:tcPr>
            <w:tcW w:w="637" w:type="dxa"/>
            <w:noWrap/>
            <w:hideMark/>
          </w:tcPr>
          <w:p w14:paraId="6381265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CA87FC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3A69D5" w14:textId="77777777" w:rsidR="00241DF0" w:rsidRPr="00241DF0" w:rsidRDefault="00241DF0">
            <w:r w:rsidRPr="00241DF0">
              <w:t>RP-242713</w:t>
            </w:r>
          </w:p>
        </w:tc>
      </w:tr>
      <w:tr w:rsidR="004F179A" w:rsidRPr="00241DF0" w14:paraId="181B149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E6EEC43" w14:textId="77777777" w:rsidR="00241DF0" w:rsidRPr="00241DF0" w:rsidRDefault="00241DF0">
            <w:r w:rsidRPr="00241DF0">
              <w:t>R5-247637</w:t>
            </w:r>
          </w:p>
        </w:tc>
        <w:tc>
          <w:tcPr>
            <w:tcW w:w="3119" w:type="dxa"/>
            <w:noWrap/>
            <w:hideMark/>
          </w:tcPr>
          <w:p w14:paraId="106AAF05" w14:textId="77777777" w:rsidR="00241DF0" w:rsidRPr="00241DF0" w:rsidRDefault="00241DF0">
            <w:r w:rsidRPr="00241DF0">
              <w:t>Addition of MAC SDT Test Case 4-step RACH/RACH resources instead of CG resources</w:t>
            </w:r>
          </w:p>
        </w:tc>
        <w:tc>
          <w:tcPr>
            <w:tcW w:w="3049" w:type="dxa"/>
            <w:noWrap/>
            <w:hideMark/>
          </w:tcPr>
          <w:p w14:paraId="67C8FCC6" w14:textId="77777777" w:rsidR="00241DF0" w:rsidRPr="00241DF0" w:rsidRDefault="00241DF0">
            <w:r w:rsidRPr="00241DF0">
              <w:t>Lenovo</w:t>
            </w:r>
          </w:p>
        </w:tc>
        <w:tc>
          <w:tcPr>
            <w:tcW w:w="920" w:type="dxa"/>
            <w:noWrap/>
            <w:hideMark/>
          </w:tcPr>
          <w:p w14:paraId="7AFA294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0FC710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7A54AB5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D3D41F5" w14:textId="77777777" w:rsidR="00241DF0" w:rsidRPr="00241DF0" w:rsidRDefault="00241DF0">
            <w:r w:rsidRPr="00241DF0">
              <w:t>NR_MT_SDT-UEConTest</w:t>
            </w:r>
          </w:p>
        </w:tc>
        <w:tc>
          <w:tcPr>
            <w:tcW w:w="680" w:type="dxa"/>
            <w:noWrap/>
            <w:hideMark/>
          </w:tcPr>
          <w:p w14:paraId="52180D79" w14:textId="77777777" w:rsidR="00241DF0" w:rsidRPr="00241DF0" w:rsidRDefault="00241DF0">
            <w:r w:rsidRPr="00241DF0">
              <w:t>4779</w:t>
            </w:r>
          </w:p>
        </w:tc>
        <w:tc>
          <w:tcPr>
            <w:tcW w:w="637" w:type="dxa"/>
            <w:noWrap/>
            <w:hideMark/>
          </w:tcPr>
          <w:p w14:paraId="7FC9C10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9FE52B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CB7894D" w14:textId="77777777" w:rsidR="00241DF0" w:rsidRPr="00241DF0" w:rsidRDefault="00241DF0">
            <w:r w:rsidRPr="00241DF0">
              <w:t>RP-242713</w:t>
            </w:r>
          </w:p>
        </w:tc>
      </w:tr>
      <w:tr w:rsidR="004F179A" w:rsidRPr="00241DF0" w14:paraId="17BB7CA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F16827" w14:textId="77777777" w:rsidR="00241DF0" w:rsidRPr="00241DF0" w:rsidRDefault="00241DF0">
            <w:r w:rsidRPr="00241DF0">
              <w:t>R5-247638</w:t>
            </w:r>
          </w:p>
        </w:tc>
        <w:tc>
          <w:tcPr>
            <w:tcW w:w="3119" w:type="dxa"/>
            <w:noWrap/>
            <w:hideMark/>
          </w:tcPr>
          <w:p w14:paraId="053579B6" w14:textId="77777777" w:rsidR="00241DF0" w:rsidRPr="00241DF0" w:rsidRDefault="00241DF0">
            <w:r w:rsidRPr="00241DF0">
              <w:t>Addition of Test applicability for MT-SDT test cases</w:t>
            </w:r>
          </w:p>
        </w:tc>
        <w:tc>
          <w:tcPr>
            <w:tcW w:w="3049" w:type="dxa"/>
            <w:noWrap/>
            <w:hideMark/>
          </w:tcPr>
          <w:p w14:paraId="6F8AF0EA" w14:textId="77777777" w:rsidR="00241DF0" w:rsidRPr="00241DF0" w:rsidRDefault="00241DF0">
            <w:r w:rsidRPr="00241DF0">
              <w:t>Lenovo</w:t>
            </w:r>
          </w:p>
        </w:tc>
        <w:tc>
          <w:tcPr>
            <w:tcW w:w="920" w:type="dxa"/>
            <w:noWrap/>
            <w:hideMark/>
          </w:tcPr>
          <w:p w14:paraId="3BD33AB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180BF1F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3330E20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55BF13E" w14:textId="77777777" w:rsidR="00241DF0" w:rsidRPr="00241DF0" w:rsidRDefault="00241DF0">
            <w:r w:rsidRPr="00241DF0">
              <w:t>NR_MT_SDT-UEConTest</w:t>
            </w:r>
          </w:p>
        </w:tc>
        <w:tc>
          <w:tcPr>
            <w:tcW w:w="680" w:type="dxa"/>
            <w:noWrap/>
            <w:hideMark/>
          </w:tcPr>
          <w:p w14:paraId="6342DB65" w14:textId="77777777" w:rsidR="00241DF0" w:rsidRPr="00241DF0" w:rsidRDefault="00241DF0">
            <w:r w:rsidRPr="00241DF0">
              <w:t>0534</w:t>
            </w:r>
          </w:p>
        </w:tc>
        <w:tc>
          <w:tcPr>
            <w:tcW w:w="637" w:type="dxa"/>
            <w:noWrap/>
            <w:hideMark/>
          </w:tcPr>
          <w:p w14:paraId="16E7A5E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FD4848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6EE1C2C" w14:textId="77777777" w:rsidR="00241DF0" w:rsidRPr="00241DF0" w:rsidRDefault="00241DF0">
            <w:r w:rsidRPr="00241DF0">
              <w:t>RP-242713</w:t>
            </w:r>
          </w:p>
        </w:tc>
      </w:tr>
      <w:tr w:rsidR="004F179A" w:rsidRPr="00241DF0" w14:paraId="11617D2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A9129E" w14:textId="77777777" w:rsidR="00241DF0" w:rsidRPr="00241DF0" w:rsidRDefault="00241DF0">
            <w:r w:rsidRPr="00241DF0">
              <w:t>R5-247639</w:t>
            </w:r>
          </w:p>
        </w:tc>
        <w:tc>
          <w:tcPr>
            <w:tcW w:w="3119" w:type="dxa"/>
            <w:noWrap/>
            <w:hideMark/>
          </w:tcPr>
          <w:p w14:paraId="073C00FB" w14:textId="77777777" w:rsidR="00241DF0" w:rsidRPr="00241DF0" w:rsidRDefault="00241DF0">
            <w:r w:rsidRPr="00241DF0">
              <w:t>Addition of new test case related to AC-Barring per PLMN 8.1.2.5a</w:t>
            </w:r>
          </w:p>
        </w:tc>
        <w:tc>
          <w:tcPr>
            <w:tcW w:w="3049" w:type="dxa"/>
            <w:noWrap/>
            <w:hideMark/>
          </w:tcPr>
          <w:p w14:paraId="23FE5EE6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13175D8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6ADFA8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5912CF93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1B2264D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6A743807" w14:textId="77777777" w:rsidR="00241DF0" w:rsidRPr="00241DF0" w:rsidRDefault="00241DF0">
            <w:r w:rsidRPr="00241DF0">
              <w:t>5372</w:t>
            </w:r>
          </w:p>
        </w:tc>
        <w:tc>
          <w:tcPr>
            <w:tcW w:w="637" w:type="dxa"/>
            <w:noWrap/>
            <w:hideMark/>
          </w:tcPr>
          <w:p w14:paraId="07965F8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EDA8E1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8AB57F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3819A16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0A83CD" w14:textId="77777777" w:rsidR="00241DF0" w:rsidRPr="00241DF0" w:rsidRDefault="00241DF0">
            <w:r w:rsidRPr="00241DF0">
              <w:lastRenderedPageBreak/>
              <w:t>R5-247640</w:t>
            </w:r>
          </w:p>
        </w:tc>
        <w:tc>
          <w:tcPr>
            <w:tcW w:w="3119" w:type="dxa"/>
            <w:noWrap/>
            <w:hideMark/>
          </w:tcPr>
          <w:p w14:paraId="026F3262" w14:textId="77777777" w:rsidR="00241DF0" w:rsidRPr="00241DF0" w:rsidRDefault="00241DF0">
            <w:r w:rsidRPr="00241DF0">
              <w:t>Addition of new test case related to AC-Barring per PLMN 13.5.1d</w:t>
            </w:r>
          </w:p>
        </w:tc>
        <w:tc>
          <w:tcPr>
            <w:tcW w:w="3049" w:type="dxa"/>
            <w:noWrap/>
            <w:hideMark/>
          </w:tcPr>
          <w:p w14:paraId="7EEC8415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4E2F5C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08FA13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156E6234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6BA1A50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6C905C75" w14:textId="77777777" w:rsidR="00241DF0" w:rsidRPr="00241DF0" w:rsidRDefault="00241DF0">
            <w:r w:rsidRPr="00241DF0">
              <w:t>5373</w:t>
            </w:r>
          </w:p>
        </w:tc>
        <w:tc>
          <w:tcPr>
            <w:tcW w:w="637" w:type="dxa"/>
            <w:noWrap/>
            <w:hideMark/>
          </w:tcPr>
          <w:p w14:paraId="7937D5D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E134AC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28C4FA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17FD565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52E77B" w14:textId="77777777" w:rsidR="00241DF0" w:rsidRPr="00241DF0" w:rsidRDefault="00241DF0">
            <w:r w:rsidRPr="00241DF0">
              <w:t>R5-247641</w:t>
            </w:r>
          </w:p>
        </w:tc>
        <w:tc>
          <w:tcPr>
            <w:tcW w:w="3119" w:type="dxa"/>
            <w:noWrap/>
            <w:hideMark/>
          </w:tcPr>
          <w:p w14:paraId="69873073" w14:textId="77777777" w:rsidR="00241DF0" w:rsidRPr="00241DF0" w:rsidRDefault="00241DF0">
            <w:r w:rsidRPr="00241DF0">
              <w:t>Addition of new test case related to AC-Barring per PLMN 13.5.3b</w:t>
            </w:r>
          </w:p>
        </w:tc>
        <w:tc>
          <w:tcPr>
            <w:tcW w:w="3049" w:type="dxa"/>
            <w:noWrap/>
            <w:hideMark/>
          </w:tcPr>
          <w:p w14:paraId="025A92A8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616DE1F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82D131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68A0266E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2EF3DCC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0F22B446" w14:textId="77777777" w:rsidR="00241DF0" w:rsidRPr="00241DF0" w:rsidRDefault="00241DF0">
            <w:r w:rsidRPr="00241DF0">
              <w:t>5374</w:t>
            </w:r>
          </w:p>
        </w:tc>
        <w:tc>
          <w:tcPr>
            <w:tcW w:w="637" w:type="dxa"/>
            <w:noWrap/>
            <w:hideMark/>
          </w:tcPr>
          <w:p w14:paraId="416A89E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F38CC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1BF11B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5D71987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CE58CDC" w14:textId="77777777" w:rsidR="00241DF0" w:rsidRPr="00241DF0" w:rsidRDefault="00241DF0">
            <w:r w:rsidRPr="00241DF0">
              <w:t>R5-247642</w:t>
            </w:r>
          </w:p>
        </w:tc>
        <w:tc>
          <w:tcPr>
            <w:tcW w:w="3119" w:type="dxa"/>
            <w:noWrap/>
            <w:hideMark/>
          </w:tcPr>
          <w:p w14:paraId="3D59C48A" w14:textId="77777777" w:rsidR="00241DF0" w:rsidRPr="00241DF0" w:rsidRDefault="00241DF0">
            <w:r w:rsidRPr="00241DF0">
              <w:t>Correction to NBIOT testcase 22.5.20</w:t>
            </w:r>
          </w:p>
        </w:tc>
        <w:tc>
          <w:tcPr>
            <w:tcW w:w="3049" w:type="dxa"/>
            <w:noWrap/>
            <w:hideMark/>
          </w:tcPr>
          <w:p w14:paraId="37D5BC46" w14:textId="77777777" w:rsidR="00241DF0" w:rsidRPr="00241DF0" w:rsidRDefault="00241DF0">
            <w:r w:rsidRPr="00241DF0">
              <w:t>ROHDE &amp; SCHWARZ, Qualcomm</w:t>
            </w:r>
          </w:p>
        </w:tc>
        <w:tc>
          <w:tcPr>
            <w:tcW w:w="920" w:type="dxa"/>
            <w:noWrap/>
            <w:hideMark/>
          </w:tcPr>
          <w:p w14:paraId="0FA0B04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975176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221CE227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91CB42E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6D392386" w14:textId="77777777" w:rsidR="00241DF0" w:rsidRPr="00241DF0" w:rsidRDefault="00241DF0">
            <w:r w:rsidRPr="00241DF0">
              <w:t>5351</w:t>
            </w:r>
          </w:p>
        </w:tc>
        <w:tc>
          <w:tcPr>
            <w:tcW w:w="637" w:type="dxa"/>
            <w:noWrap/>
            <w:hideMark/>
          </w:tcPr>
          <w:p w14:paraId="4414AB3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7F9273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6302DC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358970E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F43386" w14:textId="77777777" w:rsidR="00241DF0" w:rsidRPr="00241DF0" w:rsidRDefault="00241DF0">
            <w:r w:rsidRPr="00241DF0">
              <w:t>R5-247644</w:t>
            </w:r>
          </w:p>
        </w:tc>
        <w:tc>
          <w:tcPr>
            <w:tcW w:w="3119" w:type="dxa"/>
            <w:noWrap/>
            <w:hideMark/>
          </w:tcPr>
          <w:p w14:paraId="58699164" w14:textId="77777777" w:rsidR="00241DF0" w:rsidRPr="00241DF0" w:rsidRDefault="00241DF0">
            <w:r w:rsidRPr="00241DF0">
              <w:t>Addition of applicability for new test case related to AC-Barring per PLMN 13.5.3b</w:t>
            </w:r>
          </w:p>
        </w:tc>
        <w:tc>
          <w:tcPr>
            <w:tcW w:w="3049" w:type="dxa"/>
            <w:noWrap/>
            <w:hideMark/>
          </w:tcPr>
          <w:p w14:paraId="64FB90E1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498EB88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34AA655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61DBCBB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82223B6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60C0E8DD" w14:textId="77777777" w:rsidR="00241DF0" w:rsidRPr="00241DF0" w:rsidRDefault="00241DF0">
            <w:r w:rsidRPr="00241DF0">
              <w:t>1476</w:t>
            </w:r>
          </w:p>
        </w:tc>
        <w:tc>
          <w:tcPr>
            <w:tcW w:w="637" w:type="dxa"/>
            <w:noWrap/>
            <w:hideMark/>
          </w:tcPr>
          <w:p w14:paraId="63B247C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978101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0EB6D9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563783F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4BD5875" w14:textId="77777777" w:rsidR="00241DF0" w:rsidRPr="00241DF0" w:rsidRDefault="00241DF0">
            <w:r w:rsidRPr="00241DF0">
              <w:t>R5-247645</w:t>
            </w:r>
          </w:p>
        </w:tc>
        <w:tc>
          <w:tcPr>
            <w:tcW w:w="3119" w:type="dxa"/>
            <w:noWrap/>
            <w:hideMark/>
          </w:tcPr>
          <w:p w14:paraId="1EF77B17" w14:textId="77777777" w:rsidR="00241DF0" w:rsidRPr="00241DF0" w:rsidRDefault="00241DF0">
            <w:r w:rsidRPr="00241DF0">
              <w:t>Addition of applicability for new test case related to AC-Barring per PLMN 13.5.1d</w:t>
            </w:r>
          </w:p>
        </w:tc>
        <w:tc>
          <w:tcPr>
            <w:tcW w:w="3049" w:type="dxa"/>
            <w:noWrap/>
            <w:hideMark/>
          </w:tcPr>
          <w:p w14:paraId="1739DB21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752E1CC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5136E98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55865E69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1EE0CDE5" w14:textId="77777777" w:rsidR="00241DF0" w:rsidRPr="00241DF0" w:rsidRDefault="00241DF0">
            <w:r w:rsidRPr="00241DF0">
              <w:t>TEI12_Test</w:t>
            </w:r>
          </w:p>
        </w:tc>
        <w:tc>
          <w:tcPr>
            <w:tcW w:w="680" w:type="dxa"/>
            <w:noWrap/>
            <w:hideMark/>
          </w:tcPr>
          <w:p w14:paraId="31478550" w14:textId="77777777" w:rsidR="00241DF0" w:rsidRPr="00241DF0" w:rsidRDefault="00241DF0">
            <w:r w:rsidRPr="00241DF0">
              <w:t>1475</w:t>
            </w:r>
          </w:p>
        </w:tc>
        <w:tc>
          <w:tcPr>
            <w:tcW w:w="637" w:type="dxa"/>
            <w:noWrap/>
            <w:hideMark/>
          </w:tcPr>
          <w:p w14:paraId="1FD20D9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860A7F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193CA0" w14:textId="77777777" w:rsidR="00241DF0" w:rsidRPr="00241DF0" w:rsidRDefault="00241DF0">
            <w:r w:rsidRPr="00241DF0">
              <w:t>RP-242729</w:t>
            </w:r>
          </w:p>
        </w:tc>
      </w:tr>
      <w:tr w:rsidR="004F179A" w:rsidRPr="00241DF0" w14:paraId="79C04EA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ACD88C6" w14:textId="77777777" w:rsidR="00241DF0" w:rsidRPr="00241DF0" w:rsidRDefault="00241DF0">
            <w:r w:rsidRPr="00241DF0">
              <w:t>R5-247649</w:t>
            </w:r>
          </w:p>
        </w:tc>
        <w:tc>
          <w:tcPr>
            <w:tcW w:w="3119" w:type="dxa"/>
            <w:noWrap/>
            <w:hideMark/>
          </w:tcPr>
          <w:p w14:paraId="2A04CDB3" w14:textId="77777777" w:rsidR="00241DF0" w:rsidRPr="00241DF0" w:rsidRDefault="00241DF0">
            <w:r w:rsidRPr="00241DF0">
              <w:t>Addition of test applicabilities for LPP carrier phase positioning and Redcap UE frequency hopping positioning test cases</w:t>
            </w:r>
          </w:p>
        </w:tc>
        <w:tc>
          <w:tcPr>
            <w:tcW w:w="3049" w:type="dxa"/>
            <w:noWrap/>
            <w:hideMark/>
          </w:tcPr>
          <w:p w14:paraId="15542798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683C9D9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876E46C" w14:textId="77777777" w:rsidR="00241DF0" w:rsidRPr="00241DF0" w:rsidRDefault="00241DF0">
            <w:r w:rsidRPr="00241DF0">
              <w:t>37.571-3</w:t>
            </w:r>
          </w:p>
        </w:tc>
        <w:tc>
          <w:tcPr>
            <w:tcW w:w="877" w:type="dxa"/>
            <w:noWrap/>
            <w:hideMark/>
          </w:tcPr>
          <w:p w14:paraId="04260E61" w14:textId="77777777" w:rsidR="00241DF0" w:rsidRPr="00241DF0" w:rsidRDefault="00241DF0">
            <w:r w:rsidRPr="00241DF0">
              <w:t>17.5.0</w:t>
            </w:r>
          </w:p>
        </w:tc>
        <w:tc>
          <w:tcPr>
            <w:tcW w:w="4538" w:type="dxa"/>
            <w:noWrap/>
            <w:hideMark/>
          </w:tcPr>
          <w:p w14:paraId="43025E8E" w14:textId="77777777" w:rsidR="00241DF0" w:rsidRPr="00241DF0" w:rsidRDefault="00241DF0">
            <w:r w:rsidRPr="00241DF0">
              <w:t>NR_pos_enh2-UEConTest</w:t>
            </w:r>
          </w:p>
        </w:tc>
        <w:tc>
          <w:tcPr>
            <w:tcW w:w="680" w:type="dxa"/>
            <w:noWrap/>
            <w:hideMark/>
          </w:tcPr>
          <w:p w14:paraId="4CF233B8" w14:textId="77777777" w:rsidR="00241DF0" w:rsidRPr="00241DF0" w:rsidRDefault="00241DF0">
            <w:r w:rsidRPr="00241DF0">
              <w:t>0171</w:t>
            </w:r>
          </w:p>
        </w:tc>
        <w:tc>
          <w:tcPr>
            <w:tcW w:w="637" w:type="dxa"/>
            <w:noWrap/>
            <w:hideMark/>
          </w:tcPr>
          <w:p w14:paraId="02B6F44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FC651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6266368" w14:textId="77777777" w:rsidR="00241DF0" w:rsidRPr="00241DF0" w:rsidRDefault="00241DF0">
            <w:r w:rsidRPr="00241DF0">
              <w:t>RP-242716</w:t>
            </w:r>
          </w:p>
        </w:tc>
      </w:tr>
      <w:tr w:rsidR="004F179A" w:rsidRPr="00241DF0" w14:paraId="6C61F8B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95DCD1" w14:textId="77777777" w:rsidR="00241DF0" w:rsidRPr="00241DF0" w:rsidRDefault="00241DF0">
            <w:r w:rsidRPr="00241DF0">
              <w:t>R5-247650</w:t>
            </w:r>
          </w:p>
        </w:tc>
        <w:tc>
          <w:tcPr>
            <w:tcW w:w="3119" w:type="dxa"/>
            <w:noWrap/>
            <w:hideMark/>
          </w:tcPr>
          <w:p w14:paraId="4D4525DA" w14:textId="77777777" w:rsidR="00241DF0" w:rsidRPr="00241DF0" w:rsidRDefault="00241DF0">
            <w:r w:rsidRPr="00241DF0">
              <w:t>Update of test case 14.2 for message ID related to ETWS</w:t>
            </w:r>
          </w:p>
        </w:tc>
        <w:tc>
          <w:tcPr>
            <w:tcW w:w="3049" w:type="dxa"/>
            <w:noWrap/>
            <w:hideMark/>
          </w:tcPr>
          <w:p w14:paraId="70C9F38F" w14:textId="77777777" w:rsidR="00241DF0" w:rsidRPr="00241DF0" w:rsidRDefault="00241DF0">
            <w:r w:rsidRPr="00241DF0">
              <w:t>NTT DOCOMO, INC</w:t>
            </w:r>
          </w:p>
        </w:tc>
        <w:tc>
          <w:tcPr>
            <w:tcW w:w="920" w:type="dxa"/>
            <w:noWrap/>
            <w:hideMark/>
          </w:tcPr>
          <w:p w14:paraId="1AED9AF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5E71C3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4A3F07A0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F147165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7E4F1B96" w14:textId="77777777" w:rsidR="00241DF0" w:rsidRPr="00241DF0" w:rsidRDefault="00241DF0">
            <w:r w:rsidRPr="00241DF0">
              <w:t>5396</w:t>
            </w:r>
          </w:p>
        </w:tc>
        <w:tc>
          <w:tcPr>
            <w:tcW w:w="637" w:type="dxa"/>
            <w:noWrap/>
            <w:hideMark/>
          </w:tcPr>
          <w:p w14:paraId="3BE238E9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0AE206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1D0BFE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14F7AD0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8EB450" w14:textId="77777777" w:rsidR="00241DF0" w:rsidRPr="00241DF0" w:rsidRDefault="00241DF0">
            <w:r w:rsidRPr="00241DF0">
              <w:t>R5-247651</w:t>
            </w:r>
          </w:p>
        </w:tc>
        <w:tc>
          <w:tcPr>
            <w:tcW w:w="3119" w:type="dxa"/>
            <w:noWrap/>
            <w:hideMark/>
          </w:tcPr>
          <w:p w14:paraId="4EA8070D" w14:textId="77777777" w:rsidR="00241DF0" w:rsidRPr="00241DF0" w:rsidRDefault="00241DF0">
            <w:r w:rsidRPr="00241DF0">
              <w:t>Add extra PICS for R18 MUSIM test cases</w:t>
            </w:r>
          </w:p>
        </w:tc>
        <w:tc>
          <w:tcPr>
            <w:tcW w:w="3049" w:type="dxa"/>
            <w:noWrap/>
            <w:hideMark/>
          </w:tcPr>
          <w:p w14:paraId="1F235B16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14F92AF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F1459B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4080DE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40ADC91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6FBC8B9A" w14:textId="77777777" w:rsidR="00241DF0" w:rsidRPr="00241DF0" w:rsidRDefault="00241DF0">
            <w:r w:rsidRPr="00241DF0">
              <w:t>0759</w:t>
            </w:r>
          </w:p>
        </w:tc>
        <w:tc>
          <w:tcPr>
            <w:tcW w:w="637" w:type="dxa"/>
            <w:noWrap/>
            <w:hideMark/>
          </w:tcPr>
          <w:p w14:paraId="2F44867C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72E8207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E32FBEE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2DB5526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B4ED81" w14:textId="77777777" w:rsidR="00241DF0" w:rsidRPr="00241DF0" w:rsidRDefault="00241DF0">
            <w:r w:rsidRPr="00241DF0">
              <w:t>R5-247653</w:t>
            </w:r>
          </w:p>
        </w:tc>
        <w:tc>
          <w:tcPr>
            <w:tcW w:w="3119" w:type="dxa"/>
            <w:noWrap/>
            <w:hideMark/>
          </w:tcPr>
          <w:p w14:paraId="44086E84" w14:textId="77777777" w:rsidR="00241DF0" w:rsidRPr="00241DF0" w:rsidRDefault="00241DF0">
            <w:r w:rsidRPr="00241DF0">
              <w:t>Addition of new R18 MUSIM test case for UE Assistance Information / MUSIM / musim-AffectedBandsList / musim-AvoidedBandsList / musim-MaxCC</w:t>
            </w:r>
          </w:p>
        </w:tc>
        <w:tc>
          <w:tcPr>
            <w:tcW w:w="3049" w:type="dxa"/>
            <w:noWrap/>
            <w:hideMark/>
          </w:tcPr>
          <w:p w14:paraId="12849326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1D305E0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92D68D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33DD40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5FC3DED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78E09312" w14:textId="77777777" w:rsidR="00241DF0" w:rsidRPr="00241DF0" w:rsidRDefault="00241DF0">
            <w:r w:rsidRPr="00241DF0">
              <w:t>4667</w:t>
            </w:r>
          </w:p>
        </w:tc>
        <w:tc>
          <w:tcPr>
            <w:tcW w:w="637" w:type="dxa"/>
            <w:noWrap/>
            <w:hideMark/>
          </w:tcPr>
          <w:p w14:paraId="5A7721E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75CB19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161F23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0F6CCB9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27780A" w14:textId="77777777" w:rsidR="00241DF0" w:rsidRPr="00241DF0" w:rsidRDefault="00241DF0">
            <w:r w:rsidRPr="00241DF0">
              <w:t>R5-247654</w:t>
            </w:r>
          </w:p>
        </w:tc>
        <w:tc>
          <w:tcPr>
            <w:tcW w:w="3119" w:type="dxa"/>
            <w:noWrap/>
            <w:hideMark/>
          </w:tcPr>
          <w:p w14:paraId="2534CEB5" w14:textId="77777777" w:rsidR="00241DF0" w:rsidRPr="00241DF0" w:rsidRDefault="00241DF0">
            <w:r w:rsidRPr="00241DF0">
              <w:t>Add a new R18 MUSIM test case 8.1.1.4.10</w:t>
            </w:r>
          </w:p>
        </w:tc>
        <w:tc>
          <w:tcPr>
            <w:tcW w:w="3049" w:type="dxa"/>
            <w:noWrap/>
            <w:hideMark/>
          </w:tcPr>
          <w:p w14:paraId="75EABCA2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0DD1A62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EDF8354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1FBDF599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583BE61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3A2B7A3D" w14:textId="77777777" w:rsidR="00241DF0" w:rsidRPr="00241DF0" w:rsidRDefault="00241DF0">
            <w:r w:rsidRPr="00241DF0">
              <w:t>4730</w:t>
            </w:r>
          </w:p>
        </w:tc>
        <w:tc>
          <w:tcPr>
            <w:tcW w:w="637" w:type="dxa"/>
            <w:noWrap/>
            <w:hideMark/>
          </w:tcPr>
          <w:p w14:paraId="30FD385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D668A8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DDA76C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1794299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BCBA5F7" w14:textId="77777777" w:rsidR="00241DF0" w:rsidRPr="00241DF0" w:rsidRDefault="00241DF0">
            <w:r w:rsidRPr="00241DF0">
              <w:lastRenderedPageBreak/>
              <w:t>R5-247659</w:t>
            </w:r>
          </w:p>
        </w:tc>
        <w:tc>
          <w:tcPr>
            <w:tcW w:w="3119" w:type="dxa"/>
            <w:noWrap/>
            <w:hideMark/>
          </w:tcPr>
          <w:p w14:paraId="2EAAD876" w14:textId="77777777" w:rsidR="00241DF0" w:rsidRPr="00241DF0" w:rsidRDefault="00241DF0">
            <w:r w:rsidRPr="00241DF0">
              <w:t>Updates to MCPTT TC 6.2.6</w:t>
            </w:r>
          </w:p>
        </w:tc>
        <w:tc>
          <w:tcPr>
            <w:tcW w:w="3049" w:type="dxa"/>
            <w:noWrap/>
            <w:hideMark/>
          </w:tcPr>
          <w:p w14:paraId="6B3EF7A3" w14:textId="77777777" w:rsidR="00241DF0" w:rsidRPr="00241DF0" w:rsidRDefault="00241DF0">
            <w:r w:rsidRPr="00241DF0">
              <w:t>Element, Ericsson, FirstNet, Samsung R&amp;D Institute UK</w:t>
            </w:r>
          </w:p>
        </w:tc>
        <w:tc>
          <w:tcPr>
            <w:tcW w:w="920" w:type="dxa"/>
            <w:noWrap/>
            <w:hideMark/>
          </w:tcPr>
          <w:p w14:paraId="29159E79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3D6D53B6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26313919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49682E9A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3CD09E77" w14:textId="77777777" w:rsidR="00241DF0" w:rsidRPr="00241DF0" w:rsidRDefault="00241DF0">
            <w:r w:rsidRPr="00241DF0">
              <w:t>0406</w:t>
            </w:r>
          </w:p>
        </w:tc>
        <w:tc>
          <w:tcPr>
            <w:tcW w:w="637" w:type="dxa"/>
            <w:noWrap/>
            <w:hideMark/>
          </w:tcPr>
          <w:p w14:paraId="2A5C10E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002C7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6B63822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1A8E54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A0CA3BB" w14:textId="77777777" w:rsidR="00241DF0" w:rsidRPr="00241DF0" w:rsidRDefault="00241DF0">
            <w:r w:rsidRPr="00241DF0">
              <w:t>R5-247660</w:t>
            </w:r>
          </w:p>
        </w:tc>
        <w:tc>
          <w:tcPr>
            <w:tcW w:w="3119" w:type="dxa"/>
            <w:noWrap/>
            <w:hideMark/>
          </w:tcPr>
          <w:p w14:paraId="41F20BE9" w14:textId="77777777" w:rsidR="00241DF0" w:rsidRPr="00241DF0" w:rsidRDefault="00241DF0">
            <w:r w:rsidRPr="00241DF0">
              <w:t>Updates to MCPTT TC 6.2.7</w:t>
            </w:r>
          </w:p>
        </w:tc>
        <w:tc>
          <w:tcPr>
            <w:tcW w:w="3049" w:type="dxa"/>
            <w:noWrap/>
            <w:hideMark/>
          </w:tcPr>
          <w:p w14:paraId="7DBFAE5A" w14:textId="77777777" w:rsidR="00241DF0" w:rsidRPr="00241DF0" w:rsidRDefault="00241DF0">
            <w:r w:rsidRPr="00241DF0">
              <w:t>Element, Ericsson, FirstNet, Samsung R&amp;D Institute UK</w:t>
            </w:r>
          </w:p>
        </w:tc>
        <w:tc>
          <w:tcPr>
            <w:tcW w:w="920" w:type="dxa"/>
            <w:noWrap/>
            <w:hideMark/>
          </w:tcPr>
          <w:p w14:paraId="68C893D7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71DC8D06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351B0AED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697F07BA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49585E69" w14:textId="77777777" w:rsidR="00241DF0" w:rsidRPr="00241DF0" w:rsidRDefault="00241DF0">
            <w:r w:rsidRPr="00241DF0">
              <w:t>0407</w:t>
            </w:r>
          </w:p>
        </w:tc>
        <w:tc>
          <w:tcPr>
            <w:tcW w:w="637" w:type="dxa"/>
            <w:noWrap/>
            <w:hideMark/>
          </w:tcPr>
          <w:p w14:paraId="5E2AB4F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76C506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545004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63F21FD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14B16BF" w14:textId="77777777" w:rsidR="00241DF0" w:rsidRPr="00241DF0" w:rsidRDefault="00241DF0">
            <w:r w:rsidRPr="00241DF0">
              <w:t>R5-247661</w:t>
            </w:r>
          </w:p>
        </w:tc>
        <w:tc>
          <w:tcPr>
            <w:tcW w:w="3119" w:type="dxa"/>
            <w:noWrap/>
            <w:hideMark/>
          </w:tcPr>
          <w:p w14:paraId="18B4879A" w14:textId="77777777" w:rsidR="00241DF0" w:rsidRPr="00241DF0" w:rsidRDefault="00241DF0">
            <w:r w:rsidRPr="00241DF0">
              <w:t>Updates to MCPTT TC 6.2.8</w:t>
            </w:r>
          </w:p>
        </w:tc>
        <w:tc>
          <w:tcPr>
            <w:tcW w:w="3049" w:type="dxa"/>
            <w:noWrap/>
            <w:hideMark/>
          </w:tcPr>
          <w:p w14:paraId="60C2D172" w14:textId="77777777" w:rsidR="00241DF0" w:rsidRPr="00241DF0" w:rsidRDefault="00241DF0">
            <w:r w:rsidRPr="00241DF0">
              <w:t>Element, Ericsson, FirstNet, Samsung R&amp;D Institute UK</w:t>
            </w:r>
          </w:p>
        </w:tc>
        <w:tc>
          <w:tcPr>
            <w:tcW w:w="920" w:type="dxa"/>
            <w:noWrap/>
            <w:hideMark/>
          </w:tcPr>
          <w:p w14:paraId="4283A513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4F609D12" w14:textId="77777777" w:rsidR="00241DF0" w:rsidRPr="00241DF0" w:rsidRDefault="00241DF0">
            <w:r w:rsidRPr="00241DF0">
              <w:t>36.579-2</w:t>
            </w:r>
          </w:p>
        </w:tc>
        <w:tc>
          <w:tcPr>
            <w:tcW w:w="877" w:type="dxa"/>
            <w:noWrap/>
            <w:hideMark/>
          </w:tcPr>
          <w:p w14:paraId="4876AD35" w14:textId="77777777" w:rsidR="00241DF0" w:rsidRPr="00241DF0" w:rsidRDefault="00241DF0">
            <w:r w:rsidRPr="00241DF0">
              <w:t>16.6.0</w:t>
            </w:r>
          </w:p>
        </w:tc>
        <w:tc>
          <w:tcPr>
            <w:tcW w:w="4538" w:type="dxa"/>
            <w:noWrap/>
            <w:hideMark/>
          </w:tcPr>
          <w:p w14:paraId="0BDF92CA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1B0EFC44" w14:textId="77777777" w:rsidR="00241DF0" w:rsidRPr="00241DF0" w:rsidRDefault="00241DF0">
            <w:r w:rsidRPr="00241DF0">
              <w:t>0408</w:t>
            </w:r>
          </w:p>
        </w:tc>
        <w:tc>
          <w:tcPr>
            <w:tcW w:w="637" w:type="dxa"/>
            <w:noWrap/>
            <w:hideMark/>
          </w:tcPr>
          <w:p w14:paraId="28F08EF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FA9D13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CC980E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2BE025C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BC2AE9" w14:textId="77777777" w:rsidR="00241DF0" w:rsidRPr="00241DF0" w:rsidRDefault="00241DF0">
            <w:r w:rsidRPr="00241DF0">
              <w:t>R5-247662</w:t>
            </w:r>
          </w:p>
        </w:tc>
        <w:tc>
          <w:tcPr>
            <w:tcW w:w="3119" w:type="dxa"/>
            <w:noWrap/>
            <w:hideMark/>
          </w:tcPr>
          <w:p w14:paraId="7FC70222" w14:textId="77777777" w:rsidR="00241DF0" w:rsidRPr="00241DF0" w:rsidRDefault="00241DF0">
            <w:r w:rsidRPr="00241DF0">
              <w:t>Addition of applicability for new NR IDC test cases 8.1.5.10.9</w:t>
            </w:r>
          </w:p>
        </w:tc>
        <w:tc>
          <w:tcPr>
            <w:tcW w:w="3049" w:type="dxa"/>
            <w:noWrap/>
            <w:hideMark/>
          </w:tcPr>
          <w:p w14:paraId="10A9DC39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327BB28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E7CDD3A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273FE16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8B6CC09" w14:textId="77777777" w:rsidR="00241DF0" w:rsidRPr="00241DF0" w:rsidRDefault="00241DF0">
            <w:r w:rsidRPr="00241DF0">
              <w:t>NR_IDC_enh-UEConTest</w:t>
            </w:r>
          </w:p>
        </w:tc>
        <w:tc>
          <w:tcPr>
            <w:tcW w:w="680" w:type="dxa"/>
            <w:noWrap/>
            <w:hideMark/>
          </w:tcPr>
          <w:p w14:paraId="77BE6822" w14:textId="77777777" w:rsidR="00241DF0" w:rsidRPr="00241DF0" w:rsidRDefault="00241DF0">
            <w:r w:rsidRPr="00241DF0">
              <w:t>0539</w:t>
            </w:r>
          </w:p>
        </w:tc>
        <w:tc>
          <w:tcPr>
            <w:tcW w:w="637" w:type="dxa"/>
            <w:noWrap/>
            <w:hideMark/>
          </w:tcPr>
          <w:p w14:paraId="5EADCBA6" w14:textId="77777777" w:rsidR="00241DF0" w:rsidRPr="00241DF0" w:rsidRDefault="00241DF0"/>
        </w:tc>
        <w:tc>
          <w:tcPr>
            <w:tcW w:w="637" w:type="dxa"/>
            <w:noWrap/>
            <w:hideMark/>
          </w:tcPr>
          <w:p w14:paraId="4C6A7D5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C574ADF" w14:textId="77777777" w:rsidR="00241DF0" w:rsidRPr="00241DF0" w:rsidRDefault="00241DF0">
            <w:r w:rsidRPr="00241DF0">
              <w:t>RP-242714</w:t>
            </w:r>
          </w:p>
        </w:tc>
      </w:tr>
      <w:tr w:rsidR="004F179A" w:rsidRPr="00241DF0" w14:paraId="3095A31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170CAD" w14:textId="77777777" w:rsidR="00241DF0" w:rsidRPr="00241DF0" w:rsidRDefault="00241DF0">
            <w:r w:rsidRPr="00241DF0">
              <w:t>R5-247663</w:t>
            </w:r>
          </w:p>
        </w:tc>
        <w:tc>
          <w:tcPr>
            <w:tcW w:w="3119" w:type="dxa"/>
            <w:noWrap/>
            <w:hideMark/>
          </w:tcPr>
          <w:p w14:paraId="7C4E3591" w14:textId="77777777" w:rsidR="00241DF0" w:rsidRPr="00241DF0" w:rsidRDefault="00241DF0">
            <w:r w:rsidRPr="00241DF0">
              <w:t>Correction to Clause 4.9.6 test procedures for Switch off / Power off UE</w:t>
            </w:r>
          </w:p>
        </w:tc>
        <w:tc>
          <w:tcPr>
            <w:tcW w:w="3049" w:type="dxa"/>
            <w:noWrap/>
            <w:hideMark/>
          </w:tcPr>
          <w:p w14:paraId="5F69EB05" w14:textId="77777777" w:rsidR="00241DF0" w:rsidRPr="00241DF0" w:rsidRDefault="00241DF0">
            <w:r w:rsidRPr="00241DF0">
              <w:t>Keysight Technologies UK, Samsung</w:t>
            </w:r>
          </w:p>
        </w:tc>
        <w:tc>
          <w:tcPr>
            <w:tcW w:w="920" w:type="dxa"/>
            <w:noWrap/>
            <w:hideMark/>
          </w:tcPr>
          <w:p w14:paraId="1CF4454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138E83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34F14E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BE0B4A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6807936" w14:textId="77777777" w:rsidR="00241DF0" w:rsidRPr="00241DF0" w:rsidRDefault="00241DF0">
            <w:r w:rsidRPr="00241DF0">
              <w:t>3350</w:t>
            </w:r>
          </w:p>
        </w:tc>
        <w:tc>
          <w:tcPr>
            <w:tcW w:w="637" w:type="dxa"/>
            <w:noWrap/>
            <w:hideMark/>
          </w:tcPr>
          <w:p w14:paraId="69B6EC1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8B7E7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7FE589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7A4AF35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79E9FE4" w14:textId="77777777" w:rsidR="00241DF0" w:rsidRPr="00241DF0" w:rsidRDefault="00241DF0">
            <w:r w:rsidRPr="00241DF0">
              <w:t>R5-247664</w:t>
            </w:r>
          </w:p>
        </w:tc>
        <w:tc>
          <w:tcPr>
            <w:tcW w:w="3119" w:type="dxa"/>
            <w:noWrap/>
            <w:hideMark/>
          </w:tcPr>
          <w:p w14:paraId="1B68D54F" w14:textId="77777777" w:rsidR="00241DF0" w:rsidRPr="00241DF0" w:rsidRDefault="00241DF0">
            <w:r w:rsidRPr="00241DF0">
              <w:t>Addition of NR SL SIG test case 12.2.10.2.3 - Concurrent TBS selection</w:t>
            </w:r>
          </w:p>
        </w:tc>
        <w:tc>
          <w:tcPr>
            <w:tcW w:w="3049" w:type="dxa"/>
            <w:noWrap/>
            <w:hideMark/>
          </w:tcPr>
          <w:p w14:paraId="1FCBE555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5BA8BB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8FAA8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28DC0D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32C53CD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56978277" w14:textId="77777777" w:rsidR="00241DF0" w:rsidRPr="00241DF0" w:rsidRDefault="00241DF0">
            <w:r w:rsidRPr="00241DF0">
              <w:t>4745</w:t>
            </w:r>
          </w:p>
        </w:tc>
        <w:tc>
          <w:tcPr>
            <w:tcW w:w="637" w:type="dxa"/>
            <w:noWrap/>
            <w:hideMark/>
          </w:tcPr>
          <w:p w14:paraId="0D74E26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81E6BB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177E09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4186384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6622CE" w14:textId="77777777" w:rsidR="00241DF0" w:rsidRPr="00241DF0" w:rsidRDefault="00241DF0">
            <w:r w:rsidRPr="00241DF0">
              <w:t>R5-247665</w:t>
            </w:r>
          </w:p>
        </w:tc>
        <w:tc>
          <w:tcPr>
            <w:tcW w:w="3119" w:type="dxa"/>
            <w:noWrap/>
            <w:hideMark/>
          </w:tcPr>
          <w:p w14:paraId="7151F659" w14:textId="77777777" w:rsidR="00241DF0" w:rsidRPr="00241DF0" w:rsidRDefault="00241DF0">
            <w:r w:rsidRPr="00241DF0">
              <w:t>Addition of NR SL SIG test case 12.2.10.2.4 - Concurrent TBS selection SL MIMO</w:t>
            </w:r>
          </w:p>
        </w:tc>
        <w:tc>
          <w:tcPr>
            <w:tcW w:w="3049" w:type="dxa"/>
            <w:noWrap/>
            <w:hideMark/>
          </w:tcPr>
          <w:p w14:paraId="7064B96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47E075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1EBEA6C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28D00F5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66A9B09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32CA6E8E" w14:textId="77777777" w:rsidR="00241DF0" w:rsidRPr="00241DF0" w:rsidRDefault="00241DF0">
            <w:r w:rsidRPr="00241DF0">
              <w:t>4746</w:t>
            </w:r>
          </w:p>
        </w:tc>
        <w:tc>
          <w:tcPr>
            <w:tcW w:w="637" w:type="dxa"/>
            <w:noWrap/>
            <w:hideMark/>
          </w:tcPr>
          <w:p w14:paraId="1AFFFF9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9FD6B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0DE13A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2AD42BF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28C258" w14:textId="77777777" w:rsidR="00241DF0" w:rsidRPr="00241DF0" w:rsidRDefault="00241DF0">
            <w:r w:rsidRPr="00241DF0">
              <w:t>R5-247666</w:t>
            </w:r>
          </w:p>
        </w:tc>
        <w:tc>
          <w:tcPr>
            <w:tcW w:w="3119" w:type="dxa"/>
            <w:noWrap/>
            <w:hideMark/>
          </w:tcPr>
          <w:p w14:paraId="17B494AB" w14:textId="77777777" w:rsidR="00241DF0" w:rsidRPr="00241DF0" w:rsidRDefault="00241DF0">
            <w:r w:rsidRPr="00241DF0">
              <w:t>Routine maintenance for TS 38.523-3</w:t>
            </w:r>
          </w:p>
        </w:tc>
        <w:tc>
          <w:tcPr>
            <w:tcW w:w="3049" w:type="dxa"/>
            <w:noWrap/>
            <w:hideMark/>
          </w:tcPr>
          <w:p w14:paraId="05B830C7" w14:textId="77777777" w:rsidR="00241DF0" w:rsidRPr="00241DF0" w:rsidRDefault="00241DF0">
            <w:r w:rsidRPr="00241DF0">
              <w:t>MCC TF160, - China Telecom</w:t>
            </w:r>
          </w:p>
        </w:tc>
        <w:tc>
          <w:tcPr>
            <w:tcW w:w="920" w:type="dxa"/>
            <w:noWrap/>
            <w:hideMark/>
          </w:tcPr>
          <w:p w14:paraId="38797DB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7D8CD98" w14:textId="77777777" w:rsidR="00241DF0" w:rsidRPr="00241DF0" w:rsidRDefault="00241DF0">
            <w:r w:rsidRPr="00241DF0">
              <w:t>38.523-3</w:t>
            </w:r>
          </w:p>
        </w:tc>
        <w:tc>
          <w:tcPr>
            <w:tcW w:w="877" w:type="dxa"/>
            <w:noWrap/>
            <w:hideMark/>
          </w:tcPr>
          <w:p w14:paraId="4353FA3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7B2DA1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3654A1E" w14:textId="77777777" w:rsidR="00241DF0" w:rsidRPr="00241DF0" w:rsidRDefault="00241DF0">
            <w:r w:rsidRPr="00241DF0">
              <w:t>3579</w:t>
            </w:r>
          </w:p>
        </w:tc>
        <w:tc>
          <w:tcPr>
            <w:tcW w:w="637" w:type="dxa"/>
            <w:noWrap/>
            <w:hideMark/>
          </w:tcPr>
          <w:p w14:paraId="0FD94FB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ED4123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CAE586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6D7A430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A72D86" w14:textId="77777777" w:rsidR="00241DF0" w:rsidRPr="00241DF0" w:rsidRDefault="00241DF0">
            <w:r w:rsidRPr="00241DF0">
              <w:t>R5-247667</w:t>
            </w:r>
          </w:p>
        </w:tc>
        <w:tc>
          <w:tcPr>
            <w:tcW w:w="3119" w:type="dxa"/>
            <w:noWrap/>
            <w:hideMark/>
          </w:tcPr>
          <w:p w14:paraId="308A2727" w14:textId="77777777" w:rsidR="00241DF0" w:rsidRPr="00241DF0" w:rsidRDefault="00241DF0">
            <w:r w:rsidRPr="00241DF0">
              <w:t>Updates to NR NTN TC 8.1.4.4.7</w:t>
            </w:r>
          </w:p>
        </w:tc>
        <w:tc>
          <w:tcPr>
            <w:tcW w:w="3049" w:type="dxa"/>
            <w:noWrap/>
            <w:hideMark/>
          </w:tcPr>
          <w:p w14:paraId="3F0CC2DB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FB3C5D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BAEFA1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3487B16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4ACB16D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01F7E9D" w14:textId="77777777" w:rsidR="00241DF0" w:rsidRPr="00241DF0" w:rsidRDefault="00241DF0">
            <w:r w:rsidRPr="00241DF0">
              <w:t>4674</w:t>
            </w:r>
          </w:p>
        </w:tc>
        <w:tc>
          <w:tcPr>
            <w:tcW w:w="637" w:type="dxa"/>
            <w:noWrap/>
            <w:hideMark/>
          </w:tcPr>
          <w:p w14:paraId="5349029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2F5EFA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FF74E0E" w14:textId="77777777" w:rsidR="00241DF0" w:rsidRPr="00241DF0" w:rsidRDefault="00241DF0">
            <w:r w:rsidRPr="00241DF0">
              <w:t>RP-242680</w:t>
            </w:r>
          </w:p>
        </w:tc>
      </w:tr>
      <w:tr w:rsidR="004F179A" w:rsidRPr="00241DF0" w14:paraId="637341C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6967FD" w14:textId="77777777" w:rsidR="00241DF0" w:rsidRPr="00241DF0" w:rsidRDefault="00241DF0">
            <w:r w:rsidRPr="00241DF0">
              <w:t>R5-247668</w:t>
            </w:r>
          </w:p>
        </w:tc>
        <w:tc>
          <w:tcPr>
            <w:tcW w:w="3119" w:type="dxa"/>
            <w:noWrap/>
            <w:hideMark/>
          </w:tcPr>
          <w:p w14:paraId="14C71AAC" w14:textId="77777777" w:rsidR="00241DF0" w:rsidRPr="00241DF0" w:rsidRDefault="00241DF0">
            <w:r w:rsidRPr="00241DF0">
              <w:t>Applicability updates to IoT NTN enhancement test case</w:t>
            </w:r>
          </w:p>
        </w:tc>
        <w:tc>
          <w:tcPr>
            <w:tcW w:w="3049" w:type="dxa"/>
            <w:noWrap/>
            <w:hideMark/>
          </w:tcPr>
          <w:p w14:paraId="3556F015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25F429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8931E8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794C4F79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7F91BCA7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14FF61DC" w14:textId="77777777" w:rsidR="00241DF0" w:rsidRPr="00241DF0" w:rsidRDefault="00241DF0">
            <w:r w:rsidRPr="00241DF0">
              <w:t>1470</w:t>
            </w:r>
          </w:p>
        </w:tc>
        <w:tc>
          <w:tcPr>
            <w:tcW w:w="637" w:type="dxa"/>
            <w:noWrap/>
            <w:hideMark/>
          </w:tcPr>
          <w:p w14:paraId="2459ECE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8E1DAF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9A2465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652AE22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AE8E1C" w14:textId="77777777" w:rsidR="00241DF0" w:rsidRPr="00241DF0" w:rsidRDefault="00241DF0">
            <w:r w:rsidRPr="00241DF0">
              <w:t>R5-247669</w:t>
            </w:r>
          </w:p>
        </w:tc>
        <w:tc>
          <w:tcPr>
            <w:tcW w:w="3119" w:type="dxa"/>
            <w:noWrap/>
            <w:hideMark/>
          </w:tcPr>
          <w:p w14:paraId="5E8EB1D2" w14:textId="77777777" w:rsidR="00241DF0" w:rsidRPr="00241DF0" w:rsidRDefault="00241DF0">
            <w:r w:rsidRPr="00241DF0">
              <w:t>New testcase 7.1.1.6.8 Correct handling of UL grant / Unused transmission occasion / Configured grant type 1</w:t>
            </w:r>
          </w:p>
        </w:tc>
        <w:tc>
          <w:tcPr>
            <w:tcW w:w="3049" w:type="dxa"/>
            <w:noWrap/>
            <w:hideMark/>
          </w:tcPr>
          <w:p w14:paraId="2348A37A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36674B0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3B54B0B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D0CC222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7D8063B8" w14:textId="77777777" w:rsidR="00241DF0" w:rsidRPr="00241DF0" w:rsidRDefault="00241DF0">
            <w:r w:rsidRPr="00241DF0">
              <w:t>NR_XR_enh_plus_CT1-UEConTest</w:t>
            </w:r>
          </w:p>
        </w:tc>
        <w:tc>
          <w:tcPr>
            <w:tcW w:w="680" w:type="dxa"/>
            <w:noWrap/>
            <w:hideMark/>
          </w:tcPr>
          <w:p w14:paraId="417E9416" w14:textId="77777777" w:rsidR="00241DF0" w:rsidRPr="00241DF0" w:rsidRDefault="00241DF0">
            <w:r w:rsidRPr="00241DF0">
              <w:t>4781</w:t>
            </w:r>
          </w:p>
        </w:tc>
        <w:tc>
          <w:tcPr>
            <w:tcW w:w="637" w:type="dxa"/>
            <w:noWrap/>
            <w:hideMark/>
          </w:tcPr>
          <w:p w14:paraId="3003EEC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1EC198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9BB2E5" w14:textId="77777777" w:rsidR="00241DF0" w:rsidRPr="00241DF0" w:rsidRDefault="00241DF0">
            <w:r w:rsidRPr="00241DF0">
              <w:t>RP-242702</w:t>
            </w:r>
          </w:p>
        </w:tc>
      </w:tr>
      <w:tr w:rsidR="004F179A" w:rsidRPr="00241DF0" w14:paraId="67F2932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326F19" w14:textId="77777777" w:rsidR="00241DF0" w:rsidRPr="00241DF0" w:rsidRDefault="00241DF0">
            <w:r w:rsidRPr="00241DF0">
              <w:lastRenderedPageBreak/>
              <w:t>R5-247670</w:t>
            </w:r>
          </w:p>
        </w:tc>
        <w:tc>
          <w:tcPr>
            <w:tcW w:w="3119" w:type="dxa"/>
            <w:noWrap/>
            <w:hideMark/>
          </w:tcPr>
          <w:p w14:paraId="5EDCDAC3" w14:textId="77777777" w:rsidR="00241DF0" w:rsidRPr="00241DF0" w:rsidRDefault="00241DF0">
            <w:r w:rsidRPr="00241DF0">
              <w:t>Addition of applicability clauses for DSR and UTO-UCI testcases</w:t>
            </w:r>
          </w:p>
        </w:tc>
        <w:tc>
          <w:tcPr>
            <w:tcW w:w="3049" w:type="dxa"/>
            <w:noWrap/>
            <w:hideMark/>
          </w:tcPr>
          <w:p w14:paraId="59C14C05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B3C36D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11D4E9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7721EEEB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BD7AC5F" w14:textId="77777777" w:rsidR="00241DF0" w:rsidRPr="00241DF0" w:rsidRDefault="00241DF0">
            <w:r w:rsidRPr="00241DF0">
              <w:t>NR_XR_enh_plus_CT1-UEConTest</w:t>
            </w:r>
          </w:p>
        </w:tc>
        <w:tc>
          <w:tcPr>
            <w:tcW w:w="680" w:type="dxa"/>
            <w:noWrap/>
            <w:hideMark/>
          </w:tcPr>
          <w:p w14:paraId="4BFCB438" w14:textId="77777777" w:rsidR="00241DF0" w:rsidRPr="00241DF0" w:rsidRDefault="00241DF0">
            <w:r w:rsidRPr="00241DF0">
              <w:t>0535</w:t>
            </w:r>
          </w:p>
        </w:tc>
        <w:tc>
          <w:tcPr>
            <w:tcW w:w="637" w:type="dxa"/>
            <w:noWrap/>
            <w:hideMark/>
          </w:tcPr>
          <w:p w14:paraId="389A9DF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EABBDF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A46CE6" w14:textId="77777777" w:rsidR="00241DF0" w:rsidRPr="00241DF0" w:rsidRDefault="00241DF0">
            <w:r w:rsidRPr="00241DF0">
              <w:t>RP-242702</w:t>
            </w:r>
          </w:p>
        </w:tc>
      </w:tr>
      <w:tr w:rsidR="004F179A" w:rsidRPr="00241DF0" w14:paraId="6974A59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0048367" w14:textId="77777777" w:rsidR="00241DF0" w:rsidRPr="00241DF0" w:rsidRDefault="00241DF0">
            <w:r w:rsidRPr="00241DF0">
              <w:t>R5-247671</w:t>
            </w:r>
          </w:p>
        </w:tc>
        <w:tc>
          <w:tcPr>
            <w:tcW w:w="3119" w:type="dxa"/>
            <w:noWrap/>
            <w:hideMark/>
          </w:tcPr>
          <w:p w14:paraId="2831FBC2" w14:textId="77777777" w:rsidR="00241DF0" w:rsidRPr="00241DF0" w:rsidRDefault="00241DF0">
            <w:r w:rsidRPr="00241DF0">
              <w:t>Correct test case 22.1.4</w:t>
            </w:r>
          </w:p>
        </w:tc>
        <w:tc>
          <w:tcPr>
            <w:tcW w:w="3049" w:type="dxa"/>
            <w:noWrap/>
            <w:hideMark/>
          </w:tcPr>
          <w:p w14:paraId="20940630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5C1BB30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AEF4C5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2BF1076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8B4D79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CBFEDBD" w14:textId="77777777" w:rsidR="00241DF0" w:rsidRPr="00241DF0" w:rsidRDefault="00241DF0">
            <w:r w:rsidRPr="00241DF0">
              <w:t>5391</w:t>
            </w:r>
          </w:p>
        </w:tc>
        <w:tc>
          <w:tcPr>
            <w:tcW w:w="637" w:type="dxa"/>
            <w:noWrap/>
            <w:hideMark/>
          </w:tcPr>
          <w:p w14:paraId="5A10276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8C3852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FD85654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4A4B732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B0159DD" w14:textId="77777777" w:rsidR="00241DF0" w:rsidRPr="00241DF0" w:rsidRDefault="00241DF0">
            <w:r w:rsidRPr="00241DF0">
              <w:t>R5-247672</w:t>
            </w:r>
          </w:p>
        </w:tc>
        <w:tc>
          <w:tcPr>
            <w:tcW w:w="3119" w:type="dxa"/>
            <w:noWrap/>
            <w:hideMark/>
          </w:tcPr>
          <w:p w14:paraId="3DE13C1E" w14:textId="77777777" w:rsidR="00241DF0" w:rsidRPr="00241DF0" w:rsidRDefault="00241DF0">
            <w:r w:rsidRPr="00241DF0">
              <w:t>SIB25 Updates related to NR NTN-Rel18</w:t>
            </w:r>
          </w:p>
        </w:tc>
        <w:tc>
          <w:tcPr>
            <w:tcW w:w="3049" w:type="dxa"/>
            <w:noWrap/>
            <w:hideMark/>
          </w:tcPr>
          <w:p w14:paraId="04CC13A8" w14:textId="77777777" w:rsidR="00241DF0" w:rsidRPr="00241DF0" w:rsidRDefault="00241DF0">
            <w:r w:rsidRPr="00241DF0">
              <w:t>Qualcomm Atheros, Inc.</w:t>
            </w:r>
          </w:p>
        </w:tc>
        <w:tc>
          <w:tcPr>
            <w:tcW w:w="920" w:type="dxa"/>
            <w:noWrap/>
            <w:hideMark/>
          </w:tcPr>
          <w:p w14:paraId="1EAD2D1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A687DD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3B72D4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5520BA4" w14:textId="77777777" w:rsidR="00241DF0" w:rsidRPr="00241DF0" w:rsidRDefault="00241DF0">
            <w:r w:rsidRPr="00241DF0">
              <w:t>NR_NTN_enh_plus_CT-UEConTest</w:t>
            </w:r>
          </w:p>
        </w:tc>
        <w:tc>
          <w:tcPr>
            <w:tcW w:w="680" w:type="dxa"/>
            <w:noWrap/>
            <w:hideMark/>
          </w:tcPr>
          <w:p w14:paraId="07954130" w14:textId="77777777" w:rsidR="00241DF0" w:rsidRPr="00241DF0" w:rsidRDefault="00241DF0">
            <w:r w:rsidRPr="00241DF0">
              <w:t>3376</w:t>
            </w:r>
          </w:p>
        </w:tc>
        <w:tc>
          <w:tcPr>
            <w:tcW w:w="637" w:type="dxa"/>
            <w:noWrap/>
            <w:hideMark/>
          </w:tcPr>
          <w:p w14:paraId="03F2812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95200F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9FC2CB2" w14:textId="77777777" w:rsidR="00241DF0" w:rsidRPr="00241DF0" w:rsidRDefault="00241DF0">
            <w:r w:rsidRPr="00241DF0">
              <w:t>RP-242724</w:t>
            </w:r>
          </w:p>
        </w:tc>
      </w:tr>
      <w:tr w:rsidR="004F179A" w:rsidRPr="00241DF0" w14:paraId="4720EB3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8D1B0C" w14:textId="77777777" w:rsidR="00241DF0" w:rsidRPr="00241DF0" w:rsidRDefault="00241DF0">
            <w:r w:rsidRPr="00241DF0">
              <w:t>R5-247673</w:t>
            </w:r>
          </w:p>
        </w:tc>
        <w:tc>
          <w:tcPr>
            <w:tcW w:w="3119" w:type="dxa"/>
            <w:noWrap/>
            <w:hideMark/>
          </w:tcPr>
          <w:p w14:paraId="7F537592" w14:textId="77777777" w:rsidR="00241DF0" w:rsidRPr="00241DF0" w:rsidRDefault="00241DF0">
            <w:r w:rsidRPr="00241DF0">
              <w:t>Correction to NR5GC testcase 9.1.5.1.4</w:t>
            </w:r>
          </w:p>
        </w:tc>
        <w:tc>
          <w:tcPr>
            <w:tcW w:w="3049" w:type="dxa"/>
            <w:noWrap/>
            <w:hideMark/>
          </w:tcPr>
          <w:p w14:paraId="3FD2568E" w14:textId="77777777" w:rsidR="00241DF0" w:rsidRPr="00241DF0" w:rsidRDefault="00241DF0">
            <w:r w:rsidRPr="00241DF0">
              <w:t>Rohde&amp;Schwarz</w:t>
            </w:r>
          </w:p>
        </w:tc>
        <w:tc>
          <w:tcPr>
            <w:tcW w:w="920" w:type="dxa"/>
            <w:noWrap/>
            <w:hideMark/>
          </w:tcPr>
          <w:p w14:paraId="3EE9211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A69EF6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632CFAA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F99278B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18EECE4" w14:textId="77777777" w:rsidR="00241DF0" w:rsidRPr="00241DF0" w:rsidRDefault="00241DF0">
            <w:r w:rsidRPr="00241DF0">
              <w:t>4791</w:t>
            </w:r>
          </w:p>
        </w:tc>
        <w:tc>
          <w:tcPr>
            <w:tcW w:w="637" w:type="dxa"/>
            <w:noWrap/>
            <w:hideMark/>
          </w:tcPr>
          <w:p w14:paraId="2322C82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865A4D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726F34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2919762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4EC8834" w14:textId="77777777" w:rsidR="00241DF0" w:rsidRPr="00241DF0" w:rsidRDefault="00241DF0">
            <w:r w:rsidRPr="00241DF0">
              <w:t>R5-247674</w:t>
            </w:r>
          </w:p>
        </w:tc>
        <w:tc>
          <w:tcPr>
            <w:tcW w:w="3119" w:type="dxa"/>
            <w:noWrap/>
            <w:hideMark/>
          </w:tcPr>
          <w:p w14:paraId="113209F6" w14:textId="77777777" w:rsidR="00241DF0" w:rsidRPr="00241DF0" w:rsidRDefault="00241DF0">
            <w:r w:rsidRPr="00241DF0">
              <w:t>Addition of Applicability for IoT NTN enhancement TC 22.4.31</w:t>
            </w:r>
          </w:p>
        </w:tc>
        <w:tc>
          <w:tcPr>
            <w:tcW w:w="3049" w:type="dxa"/>
            <w:noWrap/>
            <w:hideMark/>
          </w:tcPr>
          <w:p w14:paraId="47B4D864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54F0CFC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604676" w14:textId="77777777" w:rsidR="00241DF0" w:rsidRPr="00241DF0" w:rsidRDefault="00241DF0">
            <w:r w:rsidRPr="00241DF0">
              <w:t>36.523-2</w:t>
            </w:r>
          </w:p>
        </w:tc>
        <w:tc>
          <w:tcPr>
            <w:tcW w:w="877" w:type="dxa"/>
            <w:noWrap/>
            <w:hideMark/>
          </w:tcPr>
          <w:p w14:paraId="497BDAA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2F813FCC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0C792EE2" w14:textId="77777777" w:rsidR="00241DF0" w:rsidRPr="00241DF0" w:rsidRDefault="00241DF0">
            <w:r w:rsidRPr="00241DF0">
              <w:t>1481</w:t>
            </w:r>
          </w:p>
        </w:tc>
        <w:tc>
          <w:tcPr>
            <w:tcW w:w="637" w:type="dxa"/>
            <w:noWrap/>
            <w:hideMark/>
          </w:tcPr>
          <w:p w14:paraId="2008494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8F0E77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EC8790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61E897C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D6A403" w14:textId="77777777" w:rsidR="00241DF0" w:rsidRPr="00241DF0" w:rsidRDefault="00241DF0">
            <w:r w:rsidRPr="00241DF0">
              <w:t>R5-247675</w:t>
            </w:r>
          </w:p>
        </w:tc>
        <w:tc>
          <w:tcPr>
            <w:tcW w:w="3119" w:type="dxa"/>
            <w:noWrap/>
            <w:hideMark/>
          </w:tcPr>
          <w:p w14:paraId="555EEBDE" w14:textId="77777777" w:rsidR="00241DF0" w:rsidRPr="00241DF0" w:rsidRDefault="00241DF0">
            <w:r w:rsidRPr="00241DF0">
              <w:t>Addition of new R18 MUSIM test case for UE Assistance Information / MUSIM / musim-cellToAffectList</w:t>
            </w:r>
          </w:p>
        </w:tc>
        <w:tc>
          <w:tcPr>
            <w:tcW w:w="3049" w:type="dxa"/>
            <w:noWrap/>
            <w:hideMark/>
          </w:tcPr>
          <w:p w14:paraId="358B8941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2BC486E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7721AF" w14:textId="77777777" w:rsidR="00241DF0" w:rsidRPr="00241DF0" w:rsidRDefault="00241DF0">
            <w:r w:rsidRPr="00241DF0">
              <w:t>38.523-1</w:t>
            </w:r>
          </w:p>
        </w:tc>
        <w:tc>
          <w:tcPr>
            <w:tcW w:w="877" w:type="dxa"/>
            <w:noWrap/>
            <w:hideMark/>
          </w:tcPr>
          <w:p w14:paraId="4E53F60A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0612B1B5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16381897" w14:textId="77777777" w:rsidR="00241DF0" w:rsidRPr="00241DF0" w:rsidRDefault="00241DF0">
            <w:r w:rsidRPr="00241DF0">
              <w:t>4793</w:t>
            </w:r>
          </w:p>
        </w:tc>
        <w:tc>
          <w:tcPr>
            <w:tcW w:w="637" w:type="dxa"/>
            <w:noWrap/>
            <w:hideMark/>
          </w:tcPr>
          <w:p w14:paraId="0114164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AA8395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AD0013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2BCAEE0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132341" w14:textId="77777777" w:rsidR="00241DF0" w:rsidRPr="00241DF0" w:rsidRDefault="00241DF0">
            <w:r w:rsidRPr="00241DF0">
              <w:t>R5-247676</w:t>
            </w:r>
          </w:p>
        </w:tc>
        <w:tc>
          <w:tcPr>
            <w:tcW w:w="3119" w:type="dxa"/>
            <w:noWrap/>
            <w:hideMark/>
          </w:tcPr>
          <w:p w14:paraId="003C416B" w14:textId="77777777" w:rsidR="00241DF0" w:rsidRPr="00241DF0" w:rsidRDefault="00241DF0">
            <w:r w:rsidRPr="00241DF0">
              <w:t>Addition of Test Applicability of new R18 MUSIM test cases for UE Assistance Information</w:t>
            </w:r>
          </w:p>
        </w:tc>
        <w:tc>
          <w:tcPr>
            <w:tcW w:w="3049" w:type="dxa"/>
            <w:noWrap/>
            <w:hideMark/>
          </w:tcPr>
          <w:p w14:paraId="22A66051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7E768C5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4F3B7AF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34DA7DA1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D126726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060BF899" w14:textId="77777777" w:rsidR="00241DF0" w:rsidRPr="00241DF0" w:rsidRDefault="00241DF0">
            <w:r w:rsidRPr="00241DF0">
              <w:t>0531</w:t>
            </w:r>
          </w:p>
        </w:tc>
        <w:tc>
          <w:tcPr>
            <w:tcW w:w="637" w:type="dxa"/>
            <w:noWrap/>
            <w:hideMark/>
          </w:tcPr>
          <w:p w14:paraId="144CA64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B92C69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D91A19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7A03500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194354" w14:textId="77777777" w:rsidR="00241DF0" w:rsidRPr="00241DF0" w:rsidRDefault="00241DF0">
            <w:r w:rsidRPr="00241DF0">
              <w:t>R5-247677</w:t>
            </w:r>
          </w:p>
        </w:tc>
        <w:tc>
          <w:tcPr>
            <w:tcW w:w="3119" w:type="dxa"/>
            <w:noWrap/>
            <w:hideMark/>
          </w:tcPr>
          <w:p w14:paraId="1B38B261" w14:textId="77777777" w:rsidR="00241DF0" w:rsidRPr="00241DF0" w:rsidRDefault="00241DF0">
            <w:r w:rsidRPr="00241DF0">
              <w:t>Add applicability for Rel-18 MUSIM test case 8.1.1.4.10</w:t>
            </w:r>
          </w:p>
        </w:tc>
        <w:tc>
          <w:tcPr>
            <w:tcW w:w="3049" w:type="dxa"/>
            <w:noWrap/>
            <w:hideMark/>
          </w:tcPr>
          <w:p w14:paraId="691FE3F1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12D91DA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542A73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6DED44E2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2787A67" w14:textId="77777777" w:rsidR="00241DF0" w:rsidRPr="00241DF0" w:rsidRDefault="00241DF0">
            <w:r w:rsidRPr="00241DF0">
              <w:t>NR_DualTxRx_MUSIM-UEConTest</w:t>
            </w:r>
          </w:p>
        </w:tc>
        <w:tc>
          <w:tcPr>
            <w:tcW w:w="680" w:type="dxa"/>
            <w:noWrap/>
            <w:hideMark/>
          </w:tcPr>
          <w:p w14:paraId="22FC9544" w14:textId="77777777" w:rsidR="00241DF0" w:rsidRPr="00241DF0" w:rsidRDefault="00241DF0">
            <w:r w:rsidRPr="00241DF0">
              <w:t>0530</w:t>
            </w:r>
          </w:p>
        </w:tc>
        <w:tc>
          <w:tcPr>
            <w:tcW w:w="637" w:type="dxa"/>
            <w:noWrap/>
            <w:hideMark/>
          </w:tcPr>
          <w:p w14:paraId="4EF70EF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707167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F4C3AA" w14:textId="77777777" w:rsidR="00241DF0" w:rsidRPr="00241DF0" w:rsidRDefault="00241DF0">
            <w:r w:rsidRPr="00241DF0">
              <w:t>RP-242699</w:t>
            </w:r>
          </w:p>
        </w:tc>
      </w:tr>
      <w:tr w:rsidR="004F179A" w:rsidRPr="00241DF0" w14:paraId="2AC94C2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C234097" w14:textId="77777777" w:rsidR="00241DF0" w:rsidRPr="00241DF0" w:rsidRDefault="00241DF0">
            <w:r w:rsidRPr="00241DF0">
              <w:t>R5-247678</w:t>
            </w:r>
          </w:p>
        </w:tc>
        <w:tc>
          <w:tcPr>
            <w:tcW w:w="3119" w:type="dxa"/>
            <w:noWrap/>
            <w:hideMark/>
          </w:tcPr>
          <w:p w14:paraId="1F71C57D" w14:textId="77777777" w:rsidR="00241DF0" w:rsidRPr="00241DF0" w:rsidRDefault="00241DF0">
            <w:r w:rsidRPr="00241DF0">
              <w:t>Addition of SIG Test frequencies for CA_n79C</w:t>
            </w:r>
          </w:p>
        </w:tc>
        <w:tc>
          <w:tcPr>
            <w:tcW w:w="3049" w:type="dxa"/>
            <w:noWrap/>
            <w:hideMark/>
          </w:tcPr>
          <w:p w14:paraId="6AB1FDC9" w14:textId="77777777" w:rsidR="00241DF0" w:rsidRPr="00241DF0" w:rsidRDefault="00241DF0">
            <w:r w:rsidRPr="00241DF0">
              <w:t>CMCC, Ericsson</w:t>
            </w:r>
          </w:p>
        </w:tc>
        <w:tc>
          <w:tcPr>
            <w:tcW w:w="920" w:type="dxa"/>
            <w:noWrap/>
            <w:hideMark/>
          </w:tcPr>
          <w:p w14:paraId="2B50CD5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E2FDB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002B3CC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5C77117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1F4A4E2F" w14:textId="77777777" w:rsidR="00241DF0" w:rsidRPr="00241DF0" w:rsidRDefault="00241DF0">
            <w:r w:rsidRPr="00241DF0">
              <w:t>3366</w:t>
            </w:r>
          </w:p>
        </w:tc>
        <w:tc>
          <w:tcPr>
            <w:tcW w:w="637" w:type="dxa"/>
            <w:noWrap/>
            <w:hideMark/>
          </w:tcPr>
          <w:p w14:paraId="00A6263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114E06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F28447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76A8E5D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77A5F40" w14:textId="77777777" w:rsidR="00241DF0" w:rsidRPr="00241DF0" w:rsidRDefault="00241DF0">
            <w:r w:rsidRPr="00241DF0">
              <w:t>R5-247679</w:t>
            </w:r>
          </w:p>
        </w:tc>
        <w:tc>
          <w:tcPr>
            <w:tcW w:w="3119" w:type="dxa"/>
            <w:noWrap/>
            <w:hideMark/>
          </w:tcPr>
          <w:p w14:paraId="7CA4E07E" w14:textId="77777777" w:rsidR="00241DF0" w:rsidRPr="00241DF0" w:rsidRDefault="00241DF0">
            <w:r w:rsidRPr="00241DF0">
              <w:t>Update of 5G-NR test cases applicability</w:t>
            </w:r>
          </w:p>
        </w:tc>
        <w:tc>
          <w:tcPr>
            <w:tcW w:w="3049" w:type="dxa"/>
            <w:noWrap/>
            <w:hideMark/>
          </w:tcPr>
          <w:p w14:paraId="5C4539D8" w14:textId="77777777" w:rsidR="00241DF0" w:rsidRPr="00241DF0" w:rsidRDefault="00241DF0">
            <w:r w:rsidRPr="00241DF0">
              <w:t>Qualcomm Incorporated</w:t>
            </w:r>
          </w:p>
        </w:tc>
        <w:tc>
          <w:tcPr>
            <w:tcW w:w="920" w:type="dxa"/>
            <w:noWrap/>
            <w:hideMark/>
          </w:tcPr>
          <w:p w14:paraId="57B2765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71F291" w14:textId="77777777" w:rsidR="00241DF0" w:rsidRPr="00241DF0" w:rsidRDefault="00241DF0">
            <w:r w:rsidRPr="00241DF0">
              <w:t>38.523-2</w:t>
            </w:r>
          </w:p>
        </w:tc>
        <w:tc>
          <w:tcPr>
            <w:tcW w:w="877" w:type="dxa"/>
            <w:noWrap/>
            <w:hideMark/>
          </w:tcPr>
          <w:p w14:paraId="5273892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35618D56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A77F2DB" w14:textId="77777777" w:rsidR="00241DF0" w:rsidRPr="00241DF0" w:rsidRDefault="00241DF0">
            <w:r w:rsidRPr="00241DF0">
              <w:t>0522</w:t>
            </w:r>
          </w:p>
        </w:tc>
        <w:tc>
          <w:tcPr>
            <w:tcW w:w="637" w:type="dxa"/>
            <w:noWrap/>
            <w:hideMark/>
          </w:tcPr>
          <w:p w14:paraId="66ACBAD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B897B2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445D92A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42DB00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8745AC" w14:textId="77777777" w:rsidR="00241DF0" w:rsidRPr="00241DF0" w:rsidRDefault="00241DF0">
            <w:r w:rsidRPr="00241DF0">
              <w:t>R5-247682</w:t>
            </w:r>
          </w:p>
        </w:tc>
        <w:tc>
          <w:tcPr>
            <w:tcW w:w="3119" w:type="dxa"/>
            <w:noWrap/>
            <w:hideMark/>
          </w:tcPr>
          <w:p w14:paraId="0888B107" w14:textId="77777777" w:rsidR="00241DF0" w:rsidRPr="00241DF0" w:rsidRDefault="00241DF0">
            <w:r w:rsidRPr="00241DF0">
              <w:t>Update of Reference sensitivity power level for eRedCap UE</w:t>
            </w:r>
          </w:p>
        </w:tc>
        <w:tc>
          <w:tcPr>
            <w:tcW w:w="3049" w:type="dxa"/>
            <w:noWrap/>
            <w:hideMark/>
          </w:tcPr>
          <w:p w14:paraId="7EFC0F57" w14:textId="77777777" w:rsidR="00241DF0" w:rsidRPr="00241DF0" w:rsidRDefault="00241DF0">
            <w:r w:rsidRPr="00241DF0">
              <w:t>China Unicom, Ericsson</w:t>
            </w:r>
          </w:p>
        </w:tc>
        <w:tc>
          <w:tcPr>
            <w:tcW w:w="920" w:type="dxa"/>
            <w:noWrap/>
            <w:hideMark/>
          </w:tcPr>
          <w:p w14:paraId="18A4FAD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38711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C5818E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AC179E5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3B6DFD6A" w14:textId="77777777" w:rsidR="00241DF0" w:rsidRPr="00241DF0" w:rsidRDefault="00241DF0">
            <w:r w:rsidRPr="00241DF0">
              <w:t>3109</w:t>
            </w:r>
          </w:p>
        </w:tc>
        <w:tc>
          <w:tcPr>
            <w:tcW w:w="637" w:type="dxa"/>
            <w:noWrap/>
            <w:hideMark/>
          </w:tcPr>
          <w:p w14:paraId="059FA055" w14:textId="77777777" w:rsidR="00241DF0" w:rsidRPr="00241DF0" w:rsidRDefault="00241DF0">
            <w:r w:rsidRPr="00241DF0">
              <w:t>2</w:t>
            </w:r>
          </w:p>
        </w:tc>
        <w:tc>
          <w:tcPr>
            <w:tcW w:w="637" w:type="dxa"/>
            <w:noWrap/>
            <w:hideMark/>
          </w:tcPr>
          <w:p w14:paraId="57D681A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395E14" w14:textId="77777777" w:rsidR="00241DF0" w:rsidRPr="00241DF0" w:rsidRDefault="00241DF0">
            <w:r w:rsidRPr="00241DF0">
              <w:t>RP-242701</w:t>
            </w:r>
          </w:p>
        </w:tc>
      </w:tr>
      <w:tr w:rsidR="004F179A" w:rsidRPr="00241DF0" w14:paraId="47361BA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6B8BDA2" w14:textId="77777777" w:rsidR="00241DF0" w:rsidRPr="00241DF0" w:rsidRDefault="00241DF0">
            <w:r w:rsidRPr="00241DF0">
              <w:t>R5-247683</w:t>
            </w:r>
          </w:p>
        </w:tc>
        <w:tc>
          <w:tcPr>
            <w:tcW w:w="3119" w:type="dxa"/>
            <w:noWrap/>
            <w:hideMark/>
          </w:tcPr>
          <w:p w14:paraId="584FE1AB" w14:textId="77777777" w:rsidR="00241DF0" w:rsidRPr="00241DF0" w:rsidRDefault="00241DF0">
            <w:r w:rsidRPr="00241DF0">
              <w:t>Editorial CR to 38.101-4 on PDCCH requirements to unify table numbering format</w:t>
            </w:r>
          </w:p>
        </w:tc>
        <w:tc>
          <w:tcPr>
            <w:tcW w:w="3049" w:type="dxa"/>
            <w:noWrap/>
            <w:hideMark/>
          </w:tcPr>
          <w:p w14:paraId="0B913398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434B654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E794BEE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4E62BBF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CD17F5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C0E340C" w14:textId="77777777" w:rsidR="00241DF0" w:rsidRPr="00241DF0" w:rsidRDefault="00241DF0">
            <w:r w:rsidRPr="00241DF0">
              <w:t>0922</w:t>
            </w:r>
          </w:p>
        </w:tc>
        <w:tc>
          <w:tcPr>
            <w:tcW w:w="637" w:type="dxa"/>
            <w:noWrap/>
            <w:hideMark/>
          </w:tcPr>
          <w:p w14:paraId="57EF803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A17496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67B276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470745B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CEC343" w14:textId="77777777" w:rsidR="00241DF0" w:rsidRPr="00241DF0" w:rsidRDefault="00241DF0">
            <w:r w:rsidRPr="00241DF0">
              <w:t>R5-247684</w:t>
            </w:r>
          </w:p>
        </w:tc>
        <w:tc>
          <w:tcPr>
            <w:tcW w:w="3119" w:type="dxa"/>
            <w:noWrap/>
            <w:hideMark/>
          </w:tcPr>
          <w:p w14:paraId="742597A9" w14:textId="77777777" w:rsidR="00241DF0" w:rsidRPr="00241DF0" w:rsidRDefault="00241DF0">
            <w:r w:rsidRPr="00241DF0">
              <w:t>Clarification to PDSCH RMC for PMI test cases</w:t>
            </w:r>
          </w:p>
        </w:tc>
        <w:tc>
          <w:tcPr>
            <w:tcW w:w="3049" w:type="dxa"/>
            <w:noWrap/>
            <w:hideMark/>
          </w:tcPr>
          <w:p w14:paraId="613822AF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551A42A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B7CA376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2797E40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1475B5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0F44FF5" w14:textId="77777777" w:rsidR="00241DF0" w:rsidRPr="00241DF0" w:rsidRDefault="00241DF0">
            <w:r w:rsidRPr="00241DF0">
              <w:t>0907</w:t>
            </w:r>
          </w:p>
        </w:tc>
        <w:tc>
          <w:tcPr>
            <w:tcW w:w="637" w:type="dxa"/>
            <w:noWrap/>
            <w:hideMark/>
          </w:tcPr>
          <w:p w14:paraId="67AC547A" w14:textId="77777777" w:rsidR="00241DF0" w:rsidRPr="00241DF0" w:rsidRDefault="00241DF0">
            <w:r w:rsidRPr="00241DF0">
              <w:t>2</w:t>
            </w:r>
          </w:p>
        </w:tc>
        <w:tc>
          <w:tcPr>
            <w:tcW w:w="637" w:type="dxa"/>
            <w:noWrap/>
            <w:hideMark/>
          </w:tcPr>
          <w:p w14:paraId="5931AA8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66FD10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7BDBFA5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0AAE28" w14:textId="77777777" w:rsidR="00241DF0" w:rsidRPr="00241DF0" w:rsidRDefault="00241DF0">
            <w:r w:rsidRPr="00241DF0">
              <w:t>R5-247685</w:t>
            </w:r>
          </w:p>
        </w:tc>
        <w:tc>
          <w:tcPr>
            <w:tcW w:w="3119" w:type="dxa"/>
            <w:noWrap/>
            <w:hideMark/>
          </w:tcPr>
          <w:p w14:paraId="1DC84093" w14:textId="77777777" w:rsidR="00241DF0" w:rsidRPr="00241DF0" w:rsidRDefault="00241DF0">
            <w:r w:rsidRPr="00241DF0">
              <w:t>Correction to FR2 EN-DC RLM measurement restriction test case 5.5.1.9 with TT</w:t>
            </w:r>
          </w:p>
        </w:tc>
        <w:tc>
          <w:tcPr>
            <w:tcW w:w="3049" w:type="dxa"/>
            <w:noWrap/>
            <w:hideMark/>
          </w:tcPr>
          <w:p w14:paraId="26620D9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E103C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F4F9A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419C9E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C63FED5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3340FA5" w14:textId="77777777" w:rsidR="00241DF0" w:rsidRPr="00241DF0" w:rsidRDefault="00241DF0">
            <w:r w:rsidRPr="00241DF0">
              <w:t>3507</w:t>
            </w:r>
          </w:p>
        </w:tc>
        <w:tc>
          <w:tcPr>
            <w:tcW w:w="637" w:type="dxa"/>
            <w:noWrap/>
            <w:hideMark/>
          </w:tcPr>
          <w:p w14:paraId="7F48CD62" w14:textId="77777777" w:rsidR="00241DF0" w:rsidRPr="00241DF0" w:rsidRDefault="00241DF0">
            <w:r w:rsidRPr="00241DF0">
              <w:t>2</w:t>
            </w:r>
          </w:p>
        </w:tc>
        <w:tc>
          <w:tcPr>
            <w:tcW w:w="637" w:type="dxa"/>
            <w:noWrap/>
            <w:hideMark/>
          </w:tcPr>
          <w:p w14:paraId="26FC1B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0B3C6BC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446B190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2049A7" w14:textId="77777777" w:rsidR="00241DF0" w:rsidRPr="00241DF0" w:rsidRDefault="00241DF0">
            <w:r w:rsidRPr="00241DF0">
              <w:t>R5-247686</w:t>
            </w:r>
          </w:p>
        </w:tc>
        <w:tc>
          <w:tcPr>
            <w:tcW w:w="3119" w:type="dxa"/>
            <w:noWrap/>
            <w:hideMark/>
          </w:tcPr>
          <w:p w14:paraId="0EB6685C" w14:textId="77777777" w:rsidR="00241DF0" w:rsidRPr="00241DF0" w:rsidRDefault="00241DF0">
            <w:r w:rsidRPr="00241DF0">
              <w:t>Correction to FR2 NR SA RLM measurement restriction test case 7.5.1.9 with TT</w:t>
            </w:r>
          </w:p>
        </w:tc>
        <w:tc>
          <w:tcPr>
            <w:tcW w:w="3049" w:type="dxa"/>
            <w:noWrap/>
            <w:hideMark/>
          </w:tcPr>
          <w:p w14:paraId="06CE38F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33473D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4D54C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7BB17C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F8D4A2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A626780" w14:textId="77777777" w:rsidR="00241DF0" w:rsidRPr="00241DF0" w:rsidRDefault="00241DF0">
            <w:r w:rsidRPr="00241DF0">
              <w:t>3510</w:t>
            </w:r>
          </w:p>
        </w:tc>
        <w:tc>
          <w:tcPr>
            <w:tcW w:w="637" w:type="dxa"/>
            <w:noWrap/>
            <w:hideMark/>
          </w:tcPr>
          <w:p w14:paraId="6C296F37" w14:textId="77777777" w:rsidR="00241DF0" w:rsidRPr="00241DF0" w:rsidRDefault="00241DF0">
            <w:r w:rsidRPr="00241DF0">
              <w:t>2</w:t>
            </w:r>
          </w:p>
        </w:tc>
        <w:tc>
          <w:tcPr>
            <w:tcW w:w="637" w:type="dxa"/>
            <w:noWrap/>
            <w:hideMark/>
          </w:tcPr>
          <w:p w14:paraId="0C9C89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4F9745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2C57D3E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BAB9E78" w14:textId="77777777" w:rsidR="00241DF0" w:rsidRPr="00241DF0" w:rsidRDefault="00241DF0">
            <w:r w:rsidRPr="00241DF0">
              <w:t>R5-247687</w:t>
            </w:r>
          </w:p>
        </w:tc>
        <w:tc>
          <w:tcPr>
            <w:tcW w:w="3119" w:type="dxa"/>
            <w:noWrap/>
            <w:hideMark/>
          </w:tcPr>
          <w:p w14:paraId="61EB50A3" w14:textId="77777777" w:rsidR="00241DF0" w:rsidRPr="00241DF0" w:rsidRDefault="00241DF0">
            <w:r w:rsidRPr="00241DF0">
              <w:t>Addition of CORESET RMC for RLM 1Rx RedCap test cases</w:t>
            </w:r>
          </w:p>
        </w:tc>
        <w:tc>
          <w:tcPr>
            <w:tcW w:w="3049" w:type="dxa"/>
            <w:noWrap/>
            <w:hideMark/>
          </w:tcPr>
          <w:p w14:paraId="1B815E66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177792B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145754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0B171C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26777BF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669D606" w14:textId="77777777" w:rsidR="00241DF0" w:rsidRPr="00241DF0" w:rsidRDefault="00241DF0">
            <w:r w:rsidRPr="00241DF0">
              <w:t>3595</w:t>
            </w:r>
          </w:p>
        </w:tc>
        <w:tc>
          <w:tcPr>
            <w:tcW w:w="637" w:type="dxa"/>
            <w:noWrap/>
            <w:hideMark/>
          </w:tcPr>
          <w:p w14:paraId="25444C9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83A2CD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D72FF5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7DDD436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67F43E" w14:textId="77777777" w:rsidR="00241DF0" w:rsidRPr="00241DF0" w:rsidRDefault="00241DF0">
            <w:r w:rsidRPr="00241DF0">
              <w:t>R5-247688</w:t>
            </w:r>
          </w:p>
        </w:tc>
        <w:tc>
          <w:tcPr>
            <w:tcW w:w="3119" w:type="dxa"/>
            <w:noWrap/>
            <w:hideMark/>
          </w:tcPr>
          <w:p w14:paraId="6F11CD61" w14:textId="77777777" w:rsidR="00241DF0" w:rsidRPr="00241DF0" w:rsidRDefault="00241DF0">
            <w:r w:rsidRPr="00241DF0">
              <w:t>Update to applicability of 5G test cases</w:t>
            </w:r>
          </w:p>
        </w:tc>
        <w:tc>
          <w:tcPr>
            <w:tcW w:w="3049" w:type="dxa"/>
            <w:noWrap/>
            <w:hideMark/>
          </w:tcPr>
          <w:p w14:paraId="190100CB" w14:textId="77777777" w:rsidR="00241DF0" w:rsidRPr="00241DF0" w:rsidRDefault="00241DF0">
            <w:r w:rsidRPr="00241DF0">
              <w:t>Bureau Veritas ADT, MediaTek Beijing Inc., Huawei, TTA, ROHDE &amp; SCHWARZ</w:t>
            </w:r>
          </w:p>
        </w:tc>
        <w:tc>
          <w:tcPr>
            <w:tcW w:w="920" w:type="dxa"/>
            <w:noWrap/>
            <w:hideMark/>
          </w:tcPr>
          <w:p w14:paraId="11F5153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23C920A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68BB4B0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43AD4C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0023A87" w14:textId="77777777" w:rsidR="00241DF0" w:rsidRPr="00241DF0" w:rsidRDefault="00241DF0">
            <w:r w:rsidRPr="00241DF0">
              <w:t>0517</w:t>
            </w:r>
          </w:p>
        </w:tc>
        <w:tc>
          <w:tcPr>
            <w:tcW w:w="637" w:type="dxa"/>
            <w:noWrap/>
            <w:hideMark/>
          </w:tcPr>
          <w:p w14:paraId="408C0B4F" w14:textId="77777777" w:rsidR="00241DF0" w:rsidRPr="00241DF0" w:rsidRDefault="00241DF0">
            <w:r w:rsidRPr="00241DF0">
              <w:t>2</w:t>
            </w:r>
          </w:p>
        </w:tc>
        <w:tc>
          <w:tcPr>
            <w:tcW w:w="637" w:type="dxa"/>
            <w:noWrap/>
            <w:hideMark/>
          </w:tcPr>
          <w:p w14:paraId="579AAD5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F9B68E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4EEE7BB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C6F636B" w14:textId="77777777" w:rsidR="00241DF0" w:rsidRPr="00241DF0" w:rsidRDefault="00241DF0">
            <w:r w:rsidRPr="00241DF0">
              <w:t>R5-247689</w:t>
            </w:r>
          </w:p>
        </w:tc>
        <w:tc>
          <w:tcPr>
            <w:tcW w:w="3119" w:type="dxa"/>
            <w:noWrap/>
            <w:hideMark/>
          </w:tcPr>
          <w:p w14:paraId="4845BEBC" w14:textId="77777777" w:rsidR="00241DF0" w:rsidRPr="00241DF0" w:rsidRDefault="00241DF0">
            <w:r w:rsidRPr="00241DF0">
              <w:t>Updates to SRVCC related generic test procedures</w:t>
            </w:r>
          </w:p>
        </w:tc>
        <w:tc>
          <w:tcPr>
            <w:tcW w:w="3049" w:type="dxa"/>
            <w:noWrap/>
            <w:hideMark/>
          </w:tcPr>
          <w:p w14:paraId="36B31B59" w14:textId="77777777" w:rsidR="00241DF0" w:rsidRPr="00241DF0" w:rsidRDefault="00241DF0">
            <w:r w:rsidRPr="00241DF0">
              <w:t>MCC TF160</w:t>
            </w:r>
          </w:p>
        </w:tc>
        <w:tc>
          <w:tcPr>
            <w:tcW w:w="920" w:type="dxa"/>
            <w:noWrap/>
            <w:hideMark/>
          </w:tcPr>
          <w:p w14:paraId="0B846973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71CE142D" w14:textId="77777777" w:rsidR="00241DF0" w:rsidRPr="00241DF0" w:rsidRDefault="00241DF0">
            <w:r w:rsidRPr="00241DF0">
              <w:t>34.229-1</w:t>
            </w:r>
          </w:p>
        </w:tc>
        <w:tc>
          <w:tcPr>
            <w:tcW w:w="877" w:type="dxa"/>
            <w:noWrap/>
            <w:hideMark/>
          </w:tcPr>
          <w:p w14:paraId="09E8F36B" w14:textId="77777777" w:rsidR="00241DF0" w:rsidRPr="00241DF0" w:rsidRDefault="00241DF0">
            <w:r w:rsidRPr="00241DF0">
              <w:t>17.1.0</w:t>
            </w:r>
          </w:p>
        </w:tc>
        <w:tc>
          <w:tcPr>
            <w:tcW w:w="4538" w:type="dxa"/>
            <w:noWrap/>
            <w:hideMark/>
          </w:tcPr>
          <w:p w14:paraId="48CF0718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494FF88A" w14:textId="77777777" w:rsidR="00241DF0" w:rsidRPr="00241DF0" w:rsidRDefault="00241DF0">
            <w:r w:rsidRPr="00241DF0">
              <w:t>1558</w:t>
            </w:r>
          </w:p>
        </w:tc>
        <w:tc>
          <w:tcPr>
            <w:tcW w:w="637" w:type="dxa"/>
            <w:noWrap/>
            <w:hideMark/>
          </w:tcPr>
          <w:p w14:paraId="1BFE914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0187E7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6B8E9D0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00AA6C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E0D33A9" w14:textId="77777777" w:rsidR="00241DF0" w:rsidRPr="00241DF0" w:rsidRDefault="00241DF0">
            <w:r w:rsidRPr="00241DF0">
              <w:t>R5-247690</w:t>
            </w:r>
          </w:p>
        </w:tc>
        <w:tc>
          <w:tcPr>
            <w:tcW w:w="3119" w:type="dxa"/>
            <w:noWrap/>
            <w:hideMark/>
          </w:tcPr>
          <w:p w14:paraId="4B83B0DD" w14:textId="77777777" w:rsidR="00241DF0" w:rsidRPr="00241DF0" w:rsidRDefault="00241DF0">
            <w:r w:rsidRPr="00241DF0">
              <w:t>Introduction of new test case 7.6E.3.1 Out-of-band blocking for V2X non-concurrent operation</w:t>
            </w:r>
          </w:p>
        </w:tc>
        <w:tc>
          <w:tcPr>
            <w:tcW w:w="3049" w:type="dxa"/>
            <w:noWrap/>
            <w:hideMark/>
          </w:tcPr>
          <w:p w14:paraId="1624D94B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5F98BC1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1741DE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EAC5AE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527E893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37120520" w14:textId="77777777" w:rsidR="00241DF0" w:rsidRPr="00241DF0" w:rsidRDefault="00241DF0">
            <w:r w:rsidRPr="00241DF0">
              <w:t>3030</w:t>
            </w:r>
          </w:p>
        </w:tc>
        <w:tc>
          <w:tcPr>
            <w:tcW w:w="637" w:type="dxa"/>
            <w:noWrap/>
            <w:hideMark/>
          </w:tcPr>
          <w:p w14:paraId="495B7F8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638554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2B7814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38E079D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50FB280" w14:textId="77777777" w:rsidR="00241DF0" w:rsidRPr="00241DF0" w:rsidRDefault="00241DF0">
            <w:r w:rsidRPr="00241DF0">
              <w:t>R5-247691</w:t>
            </w:r>
          </w:p>
        </w:tc>
        <w:tc>
          <w:tcPr>
            <w:tcW w:w="3119" w:type="dxa"/>
            <w:noWrap/>
            <w:hideMark/>
          </w:tcPr>
          <w:p w14:paraId="663FA4DA" w14:textId="77777777" w:rsidR="00241DF0" w:rsidRPr="00241DF0" w:rsidRDefault="00241DF0">
            <w:r w:rsidRPr="00241DF0">
              <w:t>Correction of Minimum conformance requirements for V2X receiver test cases</w:t>
            </w:r>
          </w:p>
        </w:tc>
        <w:tc>
          <w:tcPr>
            <w:tcW w:w="3049" w:type="dxa"/>
            <w:noWrap/>
            <w:hideMark/>
          </w:tcPr>
          <w:p w14:paraId="32A4280F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337D5C7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B51E393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F94792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F7FB92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6D7AF14B" w14:textId="77777777" w:rsidR="00241DF0" w:rsidRPr="00241DF0" w:rsidRDefault="00241DF0">
            <w:r w:rsidRPr="00241DF0">
              <w:t>3033</w:t>
            </w:r>
          </w:p>
        </w:tc>
        <w:tc>
          <w:tcPr>
            <w:tcW w:w="637" w:type="dxa"/>
            <w:noWrap/>
            <w:hideMark/>
          </w:tcPr>
          <w:p w14:paraId="2087C19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31B3EC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4478F1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173F869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ADE640" w14:textId="77777777" w:rsidR="00241DF0" w:rsidRPr="00241DF0" w:rsidRDefault="00241DF0">
            <w:r w:rsidRPr="00241DF0">
              <w:t>R5-247692</w:t>
            </w:r>
          </w:p>
        </w:tc>
        <w:tc>
          <w:tcPr>
            <w:tcW w:w="3119" w:type="dxa"/>
            <w:noWrap/>
            <w:hideMark/>
          </w:tcPr>
          <w:p w14:paraId="2866D5E1" w14:textId="77777777" w:rsidR="00241DF0" w:rsidRPr="00241DF0" w:rsidRDefault="00241DF0">
            <w:r w:rsidRPr="00241DF0">
              <w:t>Correction to LTE testcase 8.5.5.1 (In TDD)</w:t>
            </w:r>
          </w:p>
        </w:tc>
        <w:tc>
          <w:tcPr>
            <w:tcW w:w="3049" w:type="dxa"/>
            <w:noWrap/>
            <w:hideMark/>
          </w:tcPr>
          <w:p w14:paraId="0C27EE29" w14:textId="77777777" w:rsidR="00241DF0" w:rsidRPr="00241DF0" w:rsidRDefault="00241DF0">
            <w:r w:rsidRPr="00241DF0">
              <w:t>Rohde&amp;Schwarz</w:t>
            </w:r>
          </w:p>
        </w:tc>
        <w:tc>
          <w:tcPr>
            <w:tcW w:w="920" w:type="dxa"/>
            <w:noWrap/>
            <w:hideMark/>
          </w:tcPr>
          <w:p w14:paraId="65DE1CA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FF0280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160FA053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70864FFD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6BB793D2" w14:textId="77777777" w:rsidR="00241DF0" w:rsidRPr="00241DF0" w:rsidRDefault="00241DF0">
            <w:r w:rsidRPr="00241DF0">
              <w:t>5393</w:t>
            </w:r>
          </w:p>
        </w:tc>
        <w:tc>
          <w:tcPr>
            <w:tcW w:w="637" w:type="dxa"/>
            <w:noWrap/>
            <w:hideMark/>
          </w:tcPr>
          <w:p w14:paraId="7CAEC35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787E72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BB65DD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61C2A9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1ADDEA" w14:textId="77777777" w:rsidR="00241DF0" w:rsidRPr="00241DF0" w:rsidRDefault="00241DF0">
            <w:r w:rsidRPr="00241DF0">
              <w:t>R5-247693</w:t>
            </w:r>
          </w:p>
        </w:tc>
        <w:tc>
          <w:tcPr>
            <w:tcW w:w="3119" w:type="dxa"/>
            <w:noWrap/>
            <w:hideMark/>
          </w:tcPr>
          <w:p w14:paraId="50C04767" w14:textId="77777777" w:rsidR="00241DF0" w:rsidRPr="00241DF0" w:rsidRDefault="00241DF0">
            <w:r w:rsidRPr="00241DF0">
              <w:t>Corrections to EMM TC 9.2.3.1.23</w:t>
            </w:r>
          </w:p>
        </w:tc>
        <w:tc>
          <w:tcPr>
            <w:tcW w:w="3049" w:type="dxa"/>
            <w:noWrap/>
            <w:hideMark/>
          </w:tcPr>
          <w:p w14:paraId="7B801BBF" w14:textId="77777777" w:rsidR="00241DF0" w:rsidRPr="00241DF0" w:rsidRDefault="00241DF0">
            <w:r w:rsidRPr="00241DF0">
              <w:t>MCC TF160, Rohde&amp;Schwarz, Keysight</w:t>
            </w:r>
          </w:p>
        </w:tc>
        <w:tc>
          <w:tcPr>
            <w:tcW w:w="920" w:type="dxa"/>
            <w:noWrap/>
            <w:hideMark/>
          </w:tcPr>
          <w:p w14:paraId="63BC44F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AF3B22" w14:textId="77777777" w:rsidR="00241DF0" w:rsidRPr="00241DF0" w:rsidRDefault="00241DF0">
            <w:r w:rsidRPr="00241DF0">
              <w:t>36.523-1</w:t>
            </w:r>
          </w:p>
        </w:tc>
        <w:tc>
          <w:tcPr>
            <w:tcW w:w="877" w:type="dxa"/>
            <w:noWrap/>
            <w:hideMark/>
          </w:tcPr>
          <w:p w14:paraId="057C5B0D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EBDB115" w14:textId="77777777" w:rsidR="00241DF0" w:rsidRPr="00241DF0" w:rsidRDefault="00241DF0">
            <w:r w:rsidRPr="00241DF0">
              <w:t>TEI8_Test</w:t>
            </w:r>
          </w:p>
        </w:tc>
        <w:tc>
          <w:tcPr>
            <w:tcW w:w="680" w:type="dxa"/>
            <w:noWrap/>
            <w:hideMark/>
          </w:tcPr>
          <w:p w14:paraId="1E3F1E51" w14:textId="77777777" w:rsidR="00241DF0" w:rsidRPr="00241DF0" w:rsidRDefault="00241DF0">
            <w:r w:rsidRPr="00241DF0">
              <w:t>5364</w:t>
            </w:r>
          </w:p>
        </w:tc>
        <w:tc>
          <w:tcPr>
            <w:tcW w:w="637" w:type="dxa"/>
            <w:noWrap/>
            <w:hideMark/>
          </w:tcPr>
          <w:p w14:paraId="767AB8E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D1562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6E7D1E" w14:textId="77777777" w:rsidR="00241DF0" w:rsidRPr="00241DF0" w:rsidRDefault="00241DF0">
            <w:r w:rsidRPr="00241DF0">
              <w:t>RP-242726</w:t>
            </w:r>
          </w:p>
        </w:tc>
      </w:tr>
      <w:tr w:rsidR="004F179A" w:rsidRPr="00241DF0" w14:paraId="130A226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E34BA0" w14:textId="77777777" w:rsidR="00241DF0" w:rsidRPr="00241DF0" w:rsidRDefault="00241DF0">
            <w:r w:rsidRPr="00241DF0">
              <w:t>R5-247694</w:t>
            </w:r>
          </w:p>
        </w:tc>
        <w:tc>
          <w:tcPr>
            <w:tcW w:w="3119" w:type="dxa"/>
            <w:noWrap/>
            <w:hideMark/>
          </w:tcPr>
          <w:p w14:paraId="41D8F106" w14:textId="77777777" w:rsidR="00241DF0" w:rsidRPr="00241DF0" w:rsidRDefault="00241DF0">
            <w:r w:rsidRPr="00241DF0">
              <w:t>Updates in general clause 4 and 5 for eRedCap</w:t>
            </w:r>
          </w:p>
        </w:tc>
        <w:tc>
          <w:tcPr>
            <w:tcW w:w="3049" w:type="dxa"/>
            <w:noWrap/>
            <w:hideMark/>
          </w:tcPr>
          <w:p w14:paraId="3AA339FD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0F1113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B2D830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C098C6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55C01F6" w14:textId="77777777" w:rsidR="00241DF0" w:rsidRPr="00241DF0" w:rsidRDefault="00241DF0">
            <w:r w:rsidRPr="00241DF0">
              <w:t>NR_redcap_enh_plus_CT1-UEConTest</w:t>
            </w:r>
          </w:p>
        </w:tc>
        <w:tc>
          <w:tcPr>
            <w:tcW w:w="680" w:type="dxa"/>
            <w:noWrap/>
            <w:hideMark/>
          </w:tcPr>
          <w:p w14:paraId="65C4438F" w14:textId="77777777" w:rsidR="00241DF0" w:rsidRPr="00241DF0" w:rsidRDefault="00241DF0">
            <w:r w:rsidRPr="00241DF0">
              <w:t>3078</w:t>
            </w:r>
          </w:p>
        </w:tc>
        <w:tc>
          <w:tcPr>
            <w:tcW w:w="637" w:type="dxa"/>
            <w:noWrap/>
            <w:hideMark/>
          </w:tcPr>
          <w:p w14:paraId="3560B545" w14:textId="77777777" w:rsidR="00241DF0" w:rsidRPr="00241DF0" w:rsidRDefault="00241DF0">
            <w:r w:rsidRPr="00241DF0">
              <w:t>2</w:t>
            </w:r>
          </w:p>
        </w:tc>
        <w:tc>
          <w:tcPr>
            <w:tcW w:w="637" w:type="dxa"/>
            <w:noWrap/>
            <w:hideMark/>
          </w:tcPr>
          <w:p w14:paraId="5A16D64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92672AD" w14:textId="77777777" w:rsidR="00241DF0" w:rsidRPr="00241DF0" w:rsidRDefault="00241DF0">
            <w:r w:rsidRPr="00241DF0">
              <w:t>RP-242701</w:t>
            </w:r>
          </w:p>
        </w:tc>
      </w:tr>
      <w:tr w:rsidR="004F179A" w:rsidRPr="00241DF0" w14:paraId="74C776F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D59A50" w14:textId="77777777" w:rsidR="00241DF0" w:rsidRPr="00241DF0" w:rsidRDefault="00241DF0">
            <w:r w:rsidRPr="00241DF0">
              <w:t>R5-247700</w:t>
            </w:r>
          </w:p>
        </w:tc>
        <w:tc>
          <w:tcPr>
            <w:tcW w:w="3119" w:type="dxa"/>
            <w:noWrap/>
            <w:hideMark/>
          </w:tcPr>
          <w:p w14:paraId="4B8DB5F2" w14:textId="77777777" w:rsidR="00241DF0" w:rsidRPr="00241DF0" w:rsidRDefault="00241DF0">
            <w:r w:rsidRPr="00241DF0">
              <w:t>Updates for Release 17 part of test configuration CA_n2A-n5A-n66A-n77C</w:t>
            </w:r>
          </w:p>
        </w:tc>
        <w:tc>
          <w:tcPr>
            <w:tcW w:w="3049" w:type="dxa"/>
            <w:noWrap/>
            <w:hideMark/>
          </w:tcPr>
          <w:p w14:paraId="1689D850" w14:textId="77777777" w:rsidR="00241DF0" w:rsidRPr="00241DF0" w:rsidRDefault="00241DF0">
            <w:r w:rsidRPr="00241DF0">
              <w:t>Verizon</w:t>
            </w:r>
          </w:p>
        </w:tc>
        <w:tc>
          <w:tcPr>
            <w:tcW w:w="920" w:type="dxa"/>
            <w:noWrap/>
            <w:hideMark/>
          </w:tcPr>
          <w:p w14:paraId="06556BF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1A7789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10686FB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1930BD0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5138EADA" w14:textId="77777777" w:rsidR="00241DF0" w:rsidRPr="00241DF0" w:rsidRDefault="00241DF0">
            <w:r w:rsidRPr="00241DF0">
              <w:t>3352</w:t>
            </w:r>
          </w:p>
        </w:tc>
        <w:tc>
          <w:tcPr>
            <w:tcW w:w="637" w:type="dxa"/>
            <w:noWrap/>
            <w:hideMark/>
          </w:tcPr>
          <w:p w14:paraId="0F96813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BE700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7F8F479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488816B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2B8D44" w14:textId="77777777" w:rsidR="00241DF0" w:rsidRPr="00241DF0" w:rsidRDefault="00241DF0">
            <w:r w:rsidRPr="00241DF0">
              <w:t>R5-247701</w:t>
            </w:r>
          </w:p>
        </w:tc>
        <w:tc>
          <w:tcPr>
            <w:tcW w:w="3119" w:type="dxa"/>
            <w:noWrap/>
            <w:hideMark/>
          </w:tcPr>
          <w:p w14:paraId="58D731B5" w14:textId="77777777" w:rsidR="00241DF0" w:rsidRPr="00241DF0" w:rsidRDefault="00241DF0">
            <w:r w:rsidRPr="00241DF0">
              <w:t>Updates for Release 18 part of test configuration CA_n2A-n5A-n66A-n77C</w:t>
            </w:r>
          </w:p>
        </w:tc>
        <w:tc>
          <w:tcPr>
            <w:tcW w:w="3049" w:type="dxa"/>
            <w:noWrap/>
            <w:hideMark/>
          </w:tcPr>
          <w:p w14:paraId="529ADBF2" w14:textId="77777777" w:rsidR="00241DF0" w:rsidRPr="00241DF0" w:rsidRDefault="00241DF0">
            <w:r w:rsidRPr="00241DF0">
              <w:t>Verizon</w:t>
            </w:r>
          </w:p>
        </w:tc>
        <w:tc>
          <w:tcPr>
            <w:tcW w:w="920" w:type="dxa"/>
            <w:noWrap/>
            <w:hideMark/>
          </w:tcPr>
          <w:p w14:paraId="5997265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A75CF5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2DA5EC0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15DD91C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185EE2F6" w14:textId="77777777" w:rsidR="00241DF0" w:rsidRPr="00241DF0" w:rsidRDefault="00241DF0">
            <w:r w:rsidRPr="00241DF0">
              <w:t>3355</w:t>
            </w:r>
          </w:p>
        </w:tc>
        <w:tc>
          <w:tcPr>
            <w:tcW w:w="637" w:type="dxa"/>
            <w:noWrap/>
            <w:hideMark/>
          </w:tcPr>
          <w:p w14:paraId="0B35BE6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7D6306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F0B1DEE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1B3A6B8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DD445A" w14:textId="77777777" w:rsidR="00241DF0" w:rsidRPr="00241DF0" w:rsidRDefault="00241DF0">
            <w:r w:rsidRPr="00241DF0">
              <w:t>R5-247702</w:t>
            </w:r>
          </w:p>
        </w:tc>
        <w:tc>
          <w:tcPr>
            <w:tcW w:w="3119" w:type="dxa"/>
            <w:noWrap/>
            <w:hideMark/>
          </w:tcPr>
          <w:p w14:paraId="6E93F58D" w14:textId="77777777" w:rsidR="00241DF0" w:rsidRPr="00241DF0" w:rsidRDefault="00241DF0">
            <w:r w:rsidRPr="00241DF0">
              <w:t>Update Low Test Channel Bandwidth for band n41</w:t>
            </w:r>
          </w:p>
        </w:tc>
        <w:tc>
          <w:tcPr>
            <w:tcW w:w="3049" w:type="dxa"/>
            <w:noWrap/>
            <w:hideMark/>
          </w:tcPr>
          <w:p w14:paraId="3D401FA7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01AF4C0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D03C47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5493E31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87CCBF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6AA9DCC" w14:textId="77777777" w:rsidR="00241DF0" w:rsidRPr="00241DF0" w:rsidRDefault="00241DF0">
            <w:r w:rsidRPr="00241DF0">
              <w:t>3367</w:t>
            </w:r>
          </w:p>
        </w:tc>
        <w:tc>
          <w:tcPr>
            <w:tcW w:w="637" w:type="dxa"/>
            <w:noWrap/>
            <w:hideMark/>
          </w:tcPr>
          <w:p w14:paraId="0A7482B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2C8483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87C26B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19ECB82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B3CAA2F" w14:textId="77777777" w:rsidR="00241DF0" w:rsidRPr="00241DF0" w:rsidRDefault="00241DF0">
            <w:r w:rsidRPr="00241DF0">
              <w:t>R5-247703</w:t>
            </w:r>
          </w:p>
        </w:tc>
        <w:tc>
          <w:tcPr>
            <w:tcW w:w="3119" w:type="dxa"/>
            <w:noWrap/>
            <w:hideMark/>
          </w:tcPr>
          <w:p w14:paraId="51599C1F" w14:textId="77777777" w:rsidR="00241DF0" w:rsidRPr="00241DF0" w:rsidRDefault="00241DF0">
            <w:r w:rsidRPr="00241DF0">
              <w:t>Correction to default configuration of PDSCH-Config for SDR test</w:t>
            </w:r>
          </w:p>
        </w:tc>
        <w:tc>
          <w:tcPr>
            <w:tcW w:w="3049" w:type="dxa"/>
            <w:noWrap/>
            <w:hideMark/>
          </w:tcPr>
          <w:p w14:paraId="75C7434D" w14:textId="77777777" w:rsidR="00241DF0" w:rsidRPr="00241DF0" w:rsidRDefault="00241DF0">
            <w:r w:rsidRPr="00241DF0">
              <w:t>Huawei, HiSilicon, Anritsu</w:t>
            </w:r>
          </w:p>
        </w:tc>
        <w:tc>
          <w:tcPr>
            <w:tcW w:w="920" w:type="dxa"/>
            <w:noWrap/>
            <w:hideMark/>
          </w:tcPr>
          <w:p w14:paraId="2477748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BEFAE0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5AAB18F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E8F73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46204FA" w14:textId="77777777" w:rsidR="00241DF0" w:rsidRPr="00241DF0" w:rsidRDefault="00241DF0">
            <w:r w:rsidRPr="00241DF0">
              <w:t>3368</w:t>
            </w:r>
          </w:p>
        </w:tc>
        <w:tc>
          <w:tcPr>
            <w:tcW w:w="637" w:type="dxa"/>
            <w:noWrap/>
            <w:hideMark/>
          </w:tcPr>
          <w:p w14:paraId="2F65C39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E0E1AE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E29F019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7D5F8EE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60F460" w14:textId="77777777" w:rsidR="00241DF0" w:rsidRPr="00241DF0" w:rsidRDefault="00241DF0">
            <w:r w:rsidRPr="00241DF0">
              <w:t>R5-247704</w:t>
            </w:r>
          </w:p>
        </w:tc>
        <w:tc>
          <w:tcPr>
            <w:tcW w:w="3119" w:type="dxa"/>
            <w:noWrap/>
            <w:hideMark/>
          </w:tcPr>
          <w:p w14:paraId="078BE2AA" w14:textId="77777777" w:rsidR="00241DF0" w:rsidRPr="00241DF0" w:rsidRDefault="00241DF0">
            <w:r w:rsidRPr="00241DF0">
              <w:t>Addition of EN-DC combo DC_2A-5A_n66A</w:t>
            </w:r>
          </w:p>
        </w:tc>
        <w:tc>
          <w:tcPr>
            <w:tcW w:w="3049" w:type="dxa"/>
            <w:noWrap/>
            <w:hideMark/>
          </w:tcPr>
          <w:p w14:paraId="1C835ACB" w14:textId="77777777" w:rsidR="00241DF0" w:rsidRPr="00241DF0" w:rsidRDefault="00241DF0">
            <w:r w:rsidRPr="00241DF0">
              <w:t>WE Certification Oy, AT&amp;T</w:t>
            </w:r>
          </w:p>
        </w:tc>
        <w:tc>
          <w:tcPr>
            <w:tcW w:w="920" w:type="dxa"/>
            <w:noWrap/>
            <w:hideMark/>
          </w:tcPr>
          <w:p w14:paraId="57A644D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ABEDBC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ECC01E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37245D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1ED8500" w14:textId="77777777" w:rsidR="00241DF0" w:rsidRPr="00241DF0" w:rsidRDefault="00241DF0">
            <w:r w:rsidRPr="00241DF0">
              <w:t>3373</w:t>
            </w:r>
          </w:p>
        </w:tc>
        <w:tc>
          <w:tcPr>
            <w:tcW w:w="637" w:type="dxa"/>
            <w:noWrap/>
            <w:hideMark/>
          </w:tcPr>
          <w:p w14:paraId="1014004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A5B953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790FCA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72C228F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FAEC11" w14:textId="77777777" w:rsidR="00241DF0" w:rsidRPr="00241DF0" w:rsidRDefault="00241DF0">
            <w:r w:rsidRPr="00241DF0">
              <w:t>R5-247705</w:t>
            </w:r>
          </w:p>
        </w:tc>
        <w:tc>
          <w:tcPr>
            <w:tcW w:w="3119" w:type="dxa"/>
            <w:noWrap/>
            <w:hideMark/>
          </w:tcPr>
          <w:p w14:paraId="163F3D97" w14:textId="77777777" w:rsidR="00241DF0" w:rsidRPr="00241DF0" w:rsidRDefault="00241DF0">
            <w:r w:rsidRPr="00241DF0">
              <w:t>Introduction of bands n13 and n85 into 4 Rx antenna ports capabilities</w:t>
            </w:r>
          </w:p>
        </w:tc>
        <w:tc>
          <w:tcPr>
            <w:tcW w:w="3049" w:type="dxa"/>
            <w:noWrap/>
            <w:hideMark/>
          </w:tcPr>
          <w:p w14:paraId="132A9589" w14:textId="77777777" w:rsidR="00241DF0" w:rsidRPr="00241DF0" w:rsidRDefault="00241DF0">
            <w:r w:rsidRPr="00241DF0">
              <w:t>Nokia, China Telecom</w:t>
            </w:r>
          </w:p>
        </w:tc>
        <w:tc>
          <w:tcPr>
            <w:tcW w:w="920" w:type="dxa"/>
            <w:noWrap/>
            <w:hideMark/>
          </w:tcPr>
          <w:p w14:paraId="5A4447C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819048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6D88D37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525C770" w14:textId="77777777" w:rsidR="00241DF0" w:rsidRPr="00241DF0" w:rsidRDefault="00241DF0">
            <w:r w:rsidRPr="00241DF0">
              <w:t>4Rx_NR_bands_R18-UEConTest</w:t>
            </w:r>
          </w:p>
        </w:tc>
        <w:tc>
          <w:tcPr>
            <w:tcW w:w="680" w:type="dxa"/>
            <w:noWrap/>
            <w:hideMark/>
          </w:tcPr>
          <w:p w14:paraId="0560DE8B" w14:textId="77777777" w:rsidR="00241DF0" w:rsidRPr="00241DF0" w:rsidRDefault="00241DF0">
            <w:r w:rsidRPr="00241DF0">
              <w:t>0710</w:t>
            </w:r>
          </w:p>
        </w:tc>
        <w:tc>
          <w:tcPr>
            <w:tcW w:w="637" w:type="dxa"/>
            <w:noWrap/>
            <w:hideMark/>
          </w:tcPr>
          <w:p w14:paraId="70463F9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201FCB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49AEC2" w14:textId="77777777" w:rsidR="00241DF0" w:rsidRPr="00241DF0" w:rsidRDefault="00241DF0">
            <w:r w:rsidRPr="00241DF0">
              <w:t>RP-242697</w:t>
            </w:r>
          </w:p>
        </w:tc>
      </w:tr>
      <w:tr w:rsidR="004F179A" w:rsidRPr="00241DF0" w14:paraId="79375A4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AB2397" w14:textId="77777777" w:rsidR="00241DF0" w:rsidRPr="00241DF0" w:rsidRDefault="00241DF0">
            <w:r w:rsidRPr="00241DF0">
              <w:t>R5-247706</w:t>
            </w:r>
          </w:p>
        </w:tc>
        <w:tc>
          <w:tcPr>
            <w:tcW w:w="3119" w:type="dxa"/>
            <w:noWrap/>
            <w:hideMark/>
          </w:tcPr>
          <w:p w14:paraId="49811BD1" w14:textId="77777777" w:rsidR="00241DF0" w:rsidRPr="00241DF0" w:rsidRDefault="00241DF0">
            <w:r w:rsidRPr="00241DF0">
              <w:t>Updates for Release 17 part of test configuration CA_n2A-n5A-n66A-n77C</w:t>
            </w:r>
          </w:p>
        </w:tc>
        <w:tc>
          <w:tcPr>
            <w:tcW w:w="3049" w:type="dxa"/>
            <w:noWrap/>
            <w:hideMark/>
          </w:tcPr>
          <w:p w14:paraId="7914F119" w14:textId="77777777" w:rsidR="00241DF0" w:rsidRPr="00241DF0" w:rsidRDefault="00241DF0">
            <w:r w:rsidRPr="00241DF0">
              <w:t>Verizon</w:t>
            </w:r>
          </w:p>
        </w:tc>
        <w:tc>
          <w:tcPr>
            <w:tcW w:w="920" w:type="dxa"/>
            <w:noWrap/>
            <w:hideMark/>
          </w:tcPr>
          <w:p w14:paraId="4D99B72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13C80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AECA5B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39EC8D6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7D8B5B4E" w14:textId="77777777" w:rsidR="00241DF0" w:rsidRPr="00241DF0" w:rsidRDefault="00241DF0">
            <w:r w:rsidRPr="00241DF0">
              <w:t>0721</w:t>
            </w:r>
          </w:p>
        </w:tc>
        <w:tc>
          <w:tcPr>
            <w:tcW w:w="637" w:type="dxa"/>
            <w:noWrap/>
            <w:hideMark/>
          </w:tcPr>
          <w:p w14:paraId="663ACDE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8FACA0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261D1A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283149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B8ECB27" w14:textId="77777777" w:rsidR="00241DF0" w:rsidRPr="00241DF0" w:rsidRDefault="00241DF0">
            <w:r w:rsidRPr="00241DF0">
              <w:t>R5-247707</w:t>
            </w:r>
          </w:p>
        </w:tc>
        <w:tc>
          <w:tcPr>
            <w:tcW w:w="3119" w:type="dxa"/>
            <w:noWrap/>
            <w:hideMark/>
          </w:tcPr>
          <w:p w14:paraId="1014791A" w14:textId="77777777" w:rsidR="00241DF0" w:rsidRPr="00241DF0" w:rsidRDefault="00241DF0">
            <w:r w:rsidRPr="00241DF0">
              <w:t>Updates for Release 18 part of test configuration CA_n2A-n5A-n66A-n77C to support UL CA_n77C</w:t>
            </w:r>
          </w:p>
        </w:tc>
        <w:tc>
          <w:tcPr>
            <w:tcW w:w="3049" w:type="dxa"/>
            <w:noWrap/>
            <w:hideMark/>
          </w:tcPr>
          <w:p w14:paraId="7C769D6E" w14:textId="77777777" w:rsidR="00241DF0" w:rsidRPr="00241DF0" w:rsidRDefault="00241DF0">
            <w:r w:rsidRPr="00241DF0">
              <w:t>Verizon Spain</w:t>
            </w:r>
          </w:p>
        </w:tc>
        <w:tc>
          <w:tcPr>
            <w:tcW w:w="920" w:type="dxa"/>
            <w:noWrap/>
            <w:hideMark/>
          </w:tcPr>
          <w:p w14:paraId="179A1B2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E0F8F84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6017C3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2072BD7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6829931F" w14:textId="77777777" w:rsidR="00241DF0" w:rsidRPr="00241DF0" w:rsidRDefault="00241DF0">
            <w:r w:rsidRPr="00241DF0">
              <w:t>0722</w:t>
            </w:r>
          </w:p>
        </w:tc>
        <w:tc>
          <w:tcPr>
            <w:tcW w:w="637" w:type="dxa"/>
            <w:noWrap/>
            <w:hideMark/>
          </w:tcPr>
          <w:p w14:paraId="1DFDF91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489B6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7E87ED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2946F2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EAA689" w14:textId="77777777" w:rsidR="00241DF0" w:rsidRPr="00241DF0" w:rsidRDefault="00241DF0">
            <w:r w:rsidRPr="00241DF0">
              <w:t>R5-247708</w:t>
            </w:r>
          </w:p>
        </w:tc>
        <w:tc>
          <w:tcPr>
            <w:tcW w:w="3119" w:type="dxa"/>
            <w:noWrap/>
            <w:hideMark/>
          </w:tcPr>
          <w:p w14:paraId="160378B0" w14:textId="77777777" w:rsidR="00241DF0" w:rsidRPr="00241DF0" w:rsidRDefault="00241DF0">
            <w:r w:rsidRPr="00241DF0">
              <w:t>Introduction of band n105 for physical layer baseline implementation capabilities</w:t>
            </w:r>
          </w:p>
        </w:tc>
        <w:tc>
          <w:tcPr>
            <w:tcW w:w="3049" w:type="dxa"/>
            <w:noWrap/>
            <w:hideMark/>
          </w:tcPr>
          <w:p w14:paraId="1E39C42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7BF5C79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EF6860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727FBD5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98F7871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000C459F" w14:textId="77777777" w:rsidR="00241DF0" w:rsidRPr="00241DF0" w:rsidRDefault="00241DF0">
            <w:r w:rsidRPr="00241DF0">
              <w:t>0709</w:t>
            </w:r>
          </w:p>
        </w:tc>
        <w:tc>
          <w:tcPr>
            <w:tcW w:w="637" w:type="dxa"/>
            <w:noWrap/>
            <w:hideMark/>
          </w:tcPr>
          <w:p w14:paraId="71D78B9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51263B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8743F5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5F50B8B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E28801" w14:textId="77777777" w:rsidR="00241DF0" w:rsidRPr="00241DF0" w:rsidRDefault="00241DF0">
            <w:r w:rsidRPr="00241DF0">
              <w:t>R5-247709</w:t>
            </w:r>
          </w:p>
        </w:tc>
        <w:tc>
          <w:tcPr>
            <w:tcW w:w="3119" w:type="dxa"/>
            <w:noWrap/>
            <w:hideMark/>
          </w:tcPr>
          <w:p w14:paraId="0A88454A" w14:textId="77777777" w:rsidR="00241DF0" w:rsidRPr="00241DF0" w:rsidRDefault="00241DF0">
            <w:r w:rsidRPr="00241DF0">
              <w:t>Introduction of band n54, n98 and n109 for physical layer baseline implementation capabilities</w:t>
            </w:r>
          </w:p>
        </w:tc>
        <w:tc>
          <w:tcPr>
            <w:tcW w:w="3049" w:type="dxa"/>
            <w:noWrap/>
            <w:hideMark/>
          </w:tcPr>
          <w:p w14:paraId="28D6E0D4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0B56433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5CD2D3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F108D3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066966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56062F8A" w14:textId="77777777" w:rsidR="00241DF0" w:rsidRPr="00241DF0" w:rsidRDefault="00241DF0">
            <w:r w:rsidRPr="00241DF0">
              <w:t>0751</w:t>
            </w:r>
          </w:p>
        </w:tc>
        <w:tc>
          <w:tcPr>
            <w:tcW w:w="637" w:type="dxa"/>
            <w:noWrap/>
            <w:hideMark/>
          </w:tcPr>
          <w:p w14:paraId="465AB7E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14DA2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54B92D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3C4CCEB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6CBBF6B" w14:textId="77777777" w:rsidR="00241DF0" w:rsidRPr="00241DF0" w:rsidRDefault="00241DF0">
            <w:r w:rsidRPr="00241DF0">
              <w:t>R5-247710</w:t>
            </w:r>
          </w:p>
        </w:tc>
        <w:tc>
          <w:tcPr>
            <w:tcW w:w="3119" w:type="dxa"/>
            <w:noWrap/>
            <w:hideMark/>
          </w:tcPr>
          <w:p w14:paraId="417B2B69" w14:textId="77777777" w:rsidR="00241DF0" w:rsidRPr="00241DF0" w:rsidRDefault="00241DF0">
            <w:r w:rsidRPr="00241DF0">
              <w:t>Updating PICS for R18 dynamic UL Tx switching</w:t>
            </w:r>
          </w:p>
        </w:tc>
        <w:tc>
          <w:tcPr>
            <w:tcW w:w="3049" w:type="dxa"/>
            <w:noWrap/>
            <w:hideMark/>
          </w:tcPr>
          <w:p w14:paraId="2D3D362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A3D27C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72B6A56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379B40C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11F753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7E4A18D8" w14:textId="77777777" w:rsidR="00241DF0" w:rsidRPr="00241DF0" w:rsidRDefault="00241DF0">
            <w:r w:rsidRPr="00241DF0">
              <w:t>0739</w:t>
            </w:r>
          </w:p>
        </w:tc>
        <w:tc>
          <w:tcPr>
            <w:tcW w:w="637" w:type="dxa"/>
            <w:noWrap/>
            <w:hideMark/>
          </w:tcPr>
          <w:p w14:paraId="7BA813A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A079B6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E1AA3E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72F03A6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A1F852" w14:textId="77777777" w:rsidR="00241DF0" w:rsidRPr="00241DF0" w:rsidRDefault="00241DF0">
            <w:r w:rsidRPr="00241DF0">
              <w:t>R5-247711</w:t>
            </w:r>
          </w:p>
        </w:tc>
        <w:tc>
          <w:tcPr>
            <w:tcW w:w="3119" w:type="dxa"/>
            <w:noWrap/>
            <w:hideMark/>
          </w:tcPr>
          <w:p w14:paraId="05C05F73" w14:textId="77777777" w:rsidR="00241DF0" w:rsidRPr="00241DF0" w:rsidRDefault="00241DF0">
            <w:r w:rsidRPr="00241DF0">
              <w:t>Addition of new capabilities for adding DL and UL MIMO evolution test cases</w:t>
            </w:r>
          </w:p>
        </w:tc>
        <w:tc>
          <w:tcPr>
            <w:tcW w:w="3049" w:type="dxa"/>
            <w:noWrap/>
            <w:hideMark/>
          </w:tcPr>
          <w:p w14:paraId="401A6358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6734E68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37C5268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37254A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270BBF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78FA803D" w14:textId="77777777" w:rsidR="00241DF0" w:rsidRPr="00241DF0" w:rsidRDefault="00241DF0">
            <w:r w:rsidRPr="00241DF0">
              <w:t>0737</w:t>
            </w:r>
          </w:p>
        </w:tc>
        <w:tc>
          <w:tcPr>
            <w:tcW w:w="637" w:type="dxa"/>
            <w:noWrap/>
            <w:hideMark/>
          </w:tcPr>
          <w:p w14:paraId="3D16ACE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F406C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B54A4E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15BFE9A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FE21E5" w14:textId="77777777" w:rsidR="00241DF0" w:rsidRPr="00241DF0" w:rsidRDefault="00241DF0">
            <w:r w:rsidRPr="00241DF0">
              <w:t>R5-247712</w:t>
            </w:r>
          </w:p>
        </w:tc>
        <w:tc>
          <w:tcPr>
            <w:tcW w:w="3119" w:type="dxa"/>
            <w:noWrap/>
            <w:hideMark/>
          </w:tcPr>
          <w:p w14:paraId="24670DF5" w14:textId="77777777" w:rsidR="00241DF0" w:rsidRPr="00241DF0" w:rsidRDefault="00241DF0">
            <w:r w:rsidRPr="00241DF0">
              <w:t>Adding PICS for higher power limit inter-band capabilities</w:t>
            </w:r>
          </w:p>
        </w:tc>
        <w:tc>
          <w:tcPr>
            <w:tcW w:w="3049" w:type="dxa"/>
            <w:noWrap/>
            <w:hideMark/>
          </w:tcPr>
          <w:p w14:paraId="208F3996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1C0270D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4AEF0F9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665F3B4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E71DCD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1314FD0" w14:textId="77777777" w:rsidR="00241DF0" w:rsidRPr="00241DF0" w:rsidRDefault="00241DF0">
            <w:r w:rsidRPr="00241DF0">
              <w:t>0717</w:t>
            </w:r>
          </w:p>
        </w:tc>
        <w:tc>
          <w:tcPr>
            <w:tcW w:w="637" w:type="dxa"/>
            <w:noWrap/>
            <w:hideMark/>
          </w:tcPr>
          <w:p w14:paraId="7BCFAB3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8E82F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E809424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6220B77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E740E9F" w14:textId="77777777" w:rsidR="00241DF0" w:rsidRPr="00241DF0" w:rsidRDefault="00241DF0">
            <w:r w:rsidRPr="00241DF0">
              <w:t>R5-247713</w:t>
            </w:r>
          </w:p>
        </w:tc>
        <w:tc>
          <w:tcPr>
            <w:tcW w:w="3119" w:type="dxa"/>
            <w:noWrap/>
            <w:hideMark/>
          </w:tcPr>
          <w:p w14:paraId="4561F13B" w14:textId="77777777" w:rsidR="00241DF0" w:rsidRPr="00241DF0" w:rsidRDefault="00241DF0">
            <w:r w:rsidRPr="00241DF0">
              <w:t>New pic definition for CA HST-SFN UE capability</w:t>
            </w:r>
          </w:p>
        </w:tc>
        <w:tc>
          <w:tcPr>
            <w:tcW w:w="3049" w:type="dxa"/>
            <w:noWrap/>
            <w:hideMark/>
          </w:tcPr>
          <w:p w14:paraId="59704DD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FB84D2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744C99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04AB605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9C1D36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9196328" w14:textId="77777777" w:rsidR="00241DF0" w:rsidRPr="00241DF0" w:rsidRDefault="00241DF0">
            <w:r w:rsidRPr="00241DF0">
              <w:t>0753</w:t>
            </w:r>
          </w:p>
        </w:tc>
        <w:tc>
          <w:tcPr>
            <w:tcW w:w="637" w:type="dxa"/>
            <w:noWrap/>
            <w:hideMark/>
          </w:tcPr>
          <w:p w14:paraId="4DFDB46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8FE6FB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41198D2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27E8780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2AF76C" w14:textId="77777777" w:rsidR="00241DF0" w:rsidRPr="00241DF0" w:rsidRDefault="00241DF0">
            <w:r w:rsidRPr="00241DF0">
              <w:t>R5-247714</w:t>
            </w:r>
          </w:p>
        </w:tc>
        <w:tc>
          <w:tcPr>
            <w:tcW w:w="3119" w:type="dxa"/>
            <w:noWrap/>
            <w:hideMark/>
          </w:tcPr>
          <w:p w14:paraId="37629DA3" w14:textId="77777777" w:rsidR="00241DF0" w:rsidRPr="00241DF0" w:rsidRDefault="00241DF0">
            <w:r w:rsidRPr="00241DF0">
              <w:t>Update NR band and CADC configs status in ICS Annex B</w:t>
            </w:r>
          </w:p>
        </w:tc>
        <w:tc>
          <w:tcPr>
            <w:tcW w:w="3049" w:type="dxa"/>
            <w:noWrap/>
            <w:hideMark/>
          </w:tcPr>
          <w:p w14:paraId="5D4640EB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206A72F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ECA3B8A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F5AD8A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B355481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7F7C5A9" w14:textId="77777777" w:rsidR="00241DF0" w:rsidRPr="00241DF0" w:rsidRDefault="00241DF0">
            <w:r w:rsidRPr="00241DF0">
              <w:t>0729</w:t>
            </w:r>
          </w:p>
        </w:tc>
        <w:tc>
          <w:tcPr>
            <w:tcW w:w="637" w:type="dxa"/>
            <w:noWrap/>
            <w:hideMark/>
          </w:tcPr>
          <w:p w14:paraId="0766B45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A21668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679C6B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2F5DE4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50B4FA" w14:textId="77777777" w:rsidR="00241DF0" w:rsidRPr="00241DF0" w:rsidRDefault="00241DF0">
            <w:r w:rsidRPr="00241DF0">
              <w:t>R5-247715</w:t>
            </w:r>
          </w:p>
        </w:tc>
        <w:tc>
          <w:tcPr>
            <w:tcW w:w="3119" w:type="dxa"/>
            <w:noWrap/>
            <w:hideMark/>
          </w:tcPr>
          <w:p w14:paraId="5F3BA2E6" w14:textId="77777777" w:rsidR="00241DF0" w:rsidRPr="00241DF0" w:rsidRDefault="00241DF0">
            <w:r w:rsidRPr="00241DF0">
              <w:t>Addition EN-DC combo DC_2A-5A_n66A applicability declaration</w:t>
            </w:r>
          </w:p>
        </w:tc>
        <w:tc>
          <w:tcPr>
            <w:tcW w:w="3049" w:type="dxa"/>
            <w:noWrap/>
            <w:hideMark/>
          </w:tcPr>
          <w:p w14:paraId="0DE547B8" w14:textId="77777777" w:rsidR="00241DF0" w:rsidRPr="00241DF0" w:rsidRDefault="00241DF0">
            <w:r w:rsidRPr="00241DF0">
              <w:t>WE Certification Oy, AT&amp;T</w:t>
            </w:r>
          </w:p>
        </w:tc>
        <w:tc>
          <w:tcPr>
            <w:tcW w:w="920" w:type="dxa"/>
            <w:noWrap/>
            <w:hideMark/>
          </w:tcPr>
          <w:p w14:paraId="047B693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8060A3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108182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E930F7D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AC63C9F" w14:textId="77777777" w:rsidR="00241DF0" w:rsidRPr="00241DF0" w:rsidRDefault="00241DF0">
            <w:r w:rsidRPr="00241DF0">
              <w:t>0731</w:t>
            </w:r>
          </w:p>
        </w:tc>
        <w:tc>
          <w:tcPr>
            <w:tcW w:w="637" w:type="dxa"/>
            <w:noWrap/>
            <w:hideMark/>
          </w:tcPr>
          <w:p w14:paraId="521096A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171288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2C163C" w14:textId="77777777" w:rsidR="00241DF0" w:rsidRPr="00241DF0" w:rsidRDefault="00241DF0">
            <w:r w:rsidRPr="00241DF0">
              <w:t>RP-242736</w:t>
            </w:r>
          </w:p>
        </w:tc>
      </w:tr>
      <w:tr w:rsidR="004F179A" w:rsidRPr="00241DF0" w14:paraId="2887552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0746CC" w14:textId="77777777" w:rsidR="00241DF0" w:rsidRPr="00241DF0" w:rsidRDefault="00241DF0">
            <w:r w:rsidRPr="00241DF0">
              <w:t>R5-247716</w:t>
            </w:r>
          </w:p>
        </w:tc>
        <w:tc>
          <w:tcPr>
            <w:tcW w:w="3119" w:type="dxa"/>
            <w:noWrap/>
            <w:hideMark/>
          </w:tcPr>
          <w:p w14:paraId="7233DFA4" w14:textId="77777777" w:rsidR="00241DF0" w:rsidRPr="00241DF0" w:rsidRDefault="00241DF0">
            <w:r w:rsidRPr="00241DF0">
              <w:t>Addition of PICS for supportedGapPattern-NRonly-r16</w:t>
            </w:r>
          </w:p>
        </w:tc>
        <w:tc>
          <w:tcPr>
            <w:tcW w:w="3049" w:type="dxa"/>
            <w:noWrap/>
            <w:hideMark/>
          </w:tcPr>
          <w:p w14:paraId="4B17871F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0D86C6E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689AC45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6AA27B7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66E74E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64C49731" w14:textId="77777777" w:rsidR="00241DF0" w:rsidRPr="00241DF0" w:rsidRDefault="00241DF0">
            <w:r w:rsidRPr="00241DF0">
              <w:t>0733</w:t>
            </w:r>
          </w:p>
        </w:tc>
        <w:tc>
          <w:tcPr>
            <w:tcW w:w="637" w:type="dxa"/>
            <w:noWrap/>
            <w:hideMark/>
          </w:tcPr>
          <w:p w14:paraId="64E9166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D0C707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42536D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1156F06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DAFA8E" w14:textId="77777777" w:rsidR="00241DF0" w:rsidRPr="00241DF0" w:rsidRDefault="00241DF0">
            <w:r w:rsidRPr="00241DF0">
              <w:t>R5-247717</w:t>
            </w:r>
          </w:p>
        </w:tc>
        <w:tc>
          <w:tcPr>
            <w:tcW w:w="3119" w:type="dxa"/>
            <w:noWrap/>
            <w:hideMark/>
          </w:tcPr>
          <w:p w14:paraId="6DCB12AB" w14:textId="77777777" w:rsidR="00241DF0" w:rsidRPr="00241DF0" w:rsidRDefault="00241DF0">
            <w:r w:rsidRPr="00241DF0">
              <w:t>Adding test point analysis for ATG test cases</w:t>
            </w:r>
          </w:p>
        </w:tc>
        <w:tc>
          <w:tcPr>
            <w:tcW w:w="3049" w:type="dxa"/>
            <w:noWrap/>
            <w:hideMark/>
          </w:tcPr>
          <w:p w14:paraId="2298185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15B207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FF8A91B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217C35A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523C3B1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381721F9" w14:textId="77777777" w:rsidR="00241DF0" w:rsidRPr="00241DF0" w:rsidRDefault="00241DF0">
            <w:r w:rsidRPr="00241DF0">
              <w:t>0964</w:t>
            </w:r>
          </w:p>
        </w:tc>
        <w:tc>
          <w:tcPr>
            <w:tcW w:w="637" w:type="dxa"/>
            <w:noWrap/>
            <w:hideMark/>
          </w:tcPr>
          <w:p w14:paraId="6A7F264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AEC91F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A97E16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653366D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F517429" w14:textId="77777777" w:rsidR="00241DF0" w:rsidRPr="00241DF0" w:rsidRDefault="00241DF0">
            <w:r w:rsidRPr="00241DF0">
              <w:t>R5-247718</w:t>
            </w:r>
          </w:p>
        </w:tc>
        <w:tc>
          <w:tcPr>
            <w:tcW w:w="3119" w:type="dxa"/>
            <w:noWrap/>
            <w:hideMark/>
          </w:tcPr>
          <w:p w14:paraId="02E23372" w14:textId="77777777" w:rsidR="00241DF0" w:rsidRPr="00241DF0" w:rsidRDefault="00241DF0">
            <w:r w:rsidRPr="00241DF0">
              <w:t>Addition of new TC PRACH time mask for ATG</w:t>
            </w:r>
          </w:p>
        </w:tc>
        <w:tc>
          <w:tcPr>
            <w:tcW w:w="3049" w:type="dxa"/>
            <w:noWrap/>
            <w:hideMark/>
          </w:tcPr>
          <w:p w14:paraId="3ADC5B21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5FA61C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85719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764BD4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EBEF2F6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6E7BA5D9" w14:textId="77777777" w:rsidR="00241DF0" w:rsidRPr="00241DF0" w:rsidRDefault="00241DF0">
            <w:r w:rsidRPr="00241DF0">
              <w:t>3042</w:t>
            </w:r>
          </w:p>
        </w:tc>
        <w:tc>
          <w:tcPr>
            <w:tcW w:w="637" w:type="dxa"/>
            <w:noWrap/>
            <w:hideMark/>
          </w:tcPr>
          <w:p w14:paraId="189677E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F82E5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BB33635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59E60DD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FFD5344" w14:textId="77777777" w:rsidR="00241DF0" w:rsidRPr="00241DF0" w:rsidRDefault="00241DF0">
            <w:r w:rsidRPr="00241DF0">
              <w:t>R5-247719</w:t>
            </w:r>
          </w:p>
        </w:tc>
        <w:tc>
          <w:tcPr>
            <w:tcW w:w="3119" w:type="dxa"/>
            <w:noWrap/>
            <w:hideMark/>
          </w:tcPr>
          <w:p w14:paraId="34706000" w14:textId="77777777" w:rsidR="00241DF0" w:rsidRPr="00241DF0" w:rsidRDefault="00241DF0">
            <w:r w:rsidRPr="00241DF0">
              <w:t>Addition of new TC 6.3J.3.4 SRS time mask for ATG</w:t>
            </w:r>
          </w:p>
        </w:tc>
        <w:tc>
          <w:tcPr>
            <w:tcW w:w="3049" w:type="dxa"/>
            <w:noWrap/>
            <w:hideMark/>
          </w:tcPr>
          <w:p w14:paraId="561FA30F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391972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60C80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2E7717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3F9AF4A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6CC66C6B" w14:textId="77777777" w:rsidR="00241DF0" w:rsidRPr="00241DF0" w:rsidRDefault="00241DF0">
            <w:r w:rsidRPr="00241DF0">
              <w:t>3043</w:t>
            </w:r>
          </w:p>
        </w:tc>
        <w:tc>
          <w:tcPr>
            <w:tcW w:w="637" w:type="dxa"/>
            <w:noWrap/>
            <w:hideMark/>
          </w:tcPr>
          <w:p w14:paraId="133A2A1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6DEA3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BEC706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28E6F38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AECB92" w14:textId="77777777" w:rsidR="00241DF0" w:rsidRPr="00241DF0" w:rsidRDefault="00241DF0">
            <w:r w:rsidRPr="00241DF0">
              <w:t>R5-247720</w:t>
            </w:r>
          </w:p>
        </w:tc>
        <w:tc>
          <w:tcPr>
            <w:tcW w:w="3119" w:type="dxa"/>
            <w:noWrap/>
            <w:hideMark/>
          </w:tcPr>
          <w:p w14:paraId="71C49CA4" w14:textId="77777777" w:rsidR="00241DF0" w:rsidRPr="00241DF0" w:rsidRDefault="00241DF0">
            <w:r w:rsidRPr="00241DF0">
              <w:t>Addition of Annex F for ATG test cases</w:t>
            </w:r>
          </w:p>
        </w:tc>
        <w:tc>
          <w:tcPr>
            <w:tcW w:w="3049" w:type="dxa"/>
            <w:noWrap/>
            <w:hideMark/>
          </w:tcPr>
          <w:p w14:paraId="1EBA426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378856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1A1EB4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BCCB5A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7608DFE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7E34456D" w14:textId="77777777" w:rsidR="00241DF0" w:rsidRPr="00241DF0" w:rsidRDefault="00241DF0">
            <w:r w:rsidRPr="00241DF0">
              <w:t>3123</w:t>
            </w:r>
          </w:p>
        </w:tc>
        <w:tc>
          <w:tcPr>
            <w:tcW w:w="637" w:type="dxa"/>
            <w:noWrap/>
            <w:hideMark/>
          </w:tcPr>
          <w:p w14:paraId="365865F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84CF99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C0F1009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287FFB0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1935BE" w14:textId="77777777" w:rsidR="00241DF0" w:rsidRPr="00241DF0" w:rsidRDefault="00241DF0">
            <w:r w:rsidRPr="00241DF0">
              <w:t>R5-247721</w:t>
            </w:r>
          </w:p>
        </w:tc>
        <w:tc>
          <w:tcPr>
            <w:tcW w:w="3119" w:type="dxa"/>
            <w:noWrap/>
            <w:hideMark/>
          </w:tcPr>
          <w:p w14:paraId="452FA09A" w14:textId="77777777" w:rsidR="00241DF0" w:rsidRPr="00241DF0" w:rsidRDefault="00241DF0">
            <w:r w:rsidRPr="00241DF0">
              <w:t>Addition of test point analysis for NR FR2 TX ONOFF CA_2UL CA</w:t>
            </w:r>
          </w:p>
        </w:tc>
        <w:tc>
          <w:tcPr>
            <w:tcW w:w="3049" w:type="dxa"/>
            <w:noWrap/>
            <w:hideMark/>
          </w:tcPr>
          <w:p w14:paraId="4F3100F9" w14:textId="77777777" w:rsidR="00241DF0" w:rsidRPr="00241DF0" w:rsidRDefault="00241DF0">
            <w:r w:rsidRPr="00241DF0">
              <w:t>Sporton International INC.</w:t>
            </w:r>
          </w:p>
        </w:tc>
        <w:tc>
          <w:tcPr>
            <w:tcW w:w="920" w:type="dxa"/>
            <w:noWrap/>
            <w:hideMark/>
          </w:tcPr>
          <w:p w14:paraId="4998F5D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1C92B3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3F34A31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1615676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6E3ED40A" w14:textId="77777777" w:rsidR="00241DF0" w:rsidRPr="00241DF0" w:rsidRDefault="00241DF0">
            <w:r w:rsidRPr="00241DF0">
              <w:t>0951</w:t>
            </w:r>
          </w:p>
        </w:tc>
        <w:tc>
          <w:tcPr>
            <w:tcW w:w="637" w:type="dxa"/>
            <w:noWrap/>
            <w:hideMark/>
          </w:tcPr>
          <w:p w14:paraId="7B59886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4D2D28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6E3494E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6F70C0E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CDC5CF" w14:textId="77777777" w:rsidR="00241DF0" w:rsidRPr="00241DF0" w:rsidRDefault="00241DF0">
            <w:r w:rsidRPr="00241DF0">
              <w:t>R5-247722</w:t>
            </w:r>
          </w:p>
        </w:tc>
        <w:tc>
          <w:tcPr>
            <w:tcW w:w="3119" w:type="dxa"/>
            <w:noWrap/>
            <w:hideMark/>
          </w:tcPr>
          <w:p w14:paraId="012A6B9F" w14:textId="77777777" w:rsidR="00241DF0" w:rsidRPr="00241DF0" w:rsidRDefault="00241DF0">
            <w:r w:rsidRPr="00241DF0">
              <w:t>Introduction of reference sensitivity power level test requirements for CA_n5A-n78A</w:t>
            </w:r>
          </w:p>
        </w:tc>
        <w:tc>
          <w:tcPr>
            <w:tcW w:w="3049" w:type="dxa"/>
            <w:noWrap/>
            <w:hideMark/>
          </w:tcPr>
          <w:p w14:paraId="536F68EF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17F3F67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542A3C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89292E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1AF1A0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6B46010" w14:textId="77777777" w:rsidR="00241DF0" w:rsidRPr="00241DF0" w:rsidRDefault="00241DF0">
            <w:r w:rsidRPr="00241DF0">
              <w:t>3134</w:t>
            </w:r>
          </w:p>
        </w:tc>
        <w:tc>
          <w:tcPr>
            <w:tcW w:w="637" w:type="dxa"/>
            <w:noWrap/>
            <w:hideMark/>
          </w:tcPr>
          <w:p w14:paraId="60D636F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50713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B7555FE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4A0BBD4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A5FACB" w14:textId="77777777" w:rsidR="00241DF0" w:rsidRPr="00241DF0" w:rsidRDefault="00241DF0">
            <w:r w:rsidRPr="00241DF0">
              <w:t>R5-247723</w:t>
            </w:r>
          </w:p>
        </w:tc>
        <w:tc>
          <w:tcPr>
            <w:tcW w:w="3119" w:type="dxa"/>
            <w:noWrap/>
            <w:hideMark/>
          </w:tcPr>
          <w:p w14:paraId="21932EAA" w14:textId="77777777" w:rsidR="00241DF0" w:rsidRPr="00241DF0" w:rsidRDefault="00241DF0">
            <w:r w:rsidRPr="00241DF0">
              <w:t>Update test configuration and test requirement for 3DL CA reference sensitivity exceptions for CA_n3A-n5A-n78A</w:t>
            </w:r>
          </w:p>
        </w:tc>
        <w:tc>
          <w:tcPr>
            <w:tcW w:w="3049" w:type="dxa"/>
            <w:noWrap/>
            <w:hideMark/>
          </w:tcPr>
          <w:p w14:paraId="2671FF55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7F2B07C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D7720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43F659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F2A32C5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30EA7746" w14:textId="77777777" w:rsidR="00241DF0" w:rsidRPr="00241DF0" w:rsidRDefault="00241DF0">
            <w:r w:rsidRPr="00241DF0">
              <w:t>3136</w:t>
            </w:r>
          </w:p>
        </w:tc>
        <w:tc>
          <w:tcPr>
            <w:tcW w:w="637" w:type="dxa"/>
            <w:noWrap/>
            <w:hideMark/>
          </w:tcPr>
          <w:p w14:paraId="2DEE8BC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741DF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AF5991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704BE32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6A4AED" w14:textId="77777777" w:rsidR="00241DF0" w:rsidRPr="00241DF0" w:rsidRDefault="00241DF0">
            <w:r w:rsidRPr="00241DF0">
              <w:t>R5-247724</w:t>
            </w:r>
          </w:p>
        </w:tc>
        <w:tc>
          <w:tcPr>
            <w:tcW w:w="3119" w:type="dxa"/>
            <w:noWrap/>
            <w:hideMark/>
          </w:tcPr>
          <w:p w14:paraId="6BC94E05" w14:textId="77777777" w:rsidR="00241DF0" w:rsidRPr="00241DF0" w:rsidRDefault="00241DF0">
            <w:r w:rsidRPr="00241DF0">
              <w:t>Addition of delta RIBc and reference sensitivity for CA_n40A-n77A</w:t>
            </w:r>
          </w:p>
        </w:tc>
        <w:tc>
          <w:tcPr>
            <w:tcW w:w="3049" w:type="dxa"/>
            <w:noWrap/>
            <w:hideMark/>
          </w:tcPr>
          <w:p w14:paraId="24C3138C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49060EF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77E8C1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B28E63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B159FDA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37A26B67" w14:textId="77777777" w:rsidR="00241DF0" w:rsidRPr="00241DF0" w:rsidRDefault="00241DF0">
            <w:r w:rsidRPr="00241DF0">
              <w:t>2992</w:t>
            </w:r>
          </w:p>
        </w:tc>
        <w:tc>
          <w:tcPr>
            <w:tcW w:w="637" w:type="dxa"/>
            <w:noWrap/>
            <w:hideMark/>
          </w:tcPr>
          <w:p w14:paraId="6CFF15F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0FADD3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04F587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14F78D9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A564855" w14:textId="77777777" w:rsidR="00241DF0" w:rsidRPr="00241DF0" w:rsidRDefault="00241DF0">
            <w:r w:rsidRPr="00241DF0">
              <w:t>R5-247725</w:t>
            </w:r>
          </w:p>
        </w:tc>
        <w:tc>
          <w:tcPr>
            <w:tcW w:w="3119" w:type="dxa"/>
            <w:noWrap/>
            <w:hideMark/>
          </w:tcPr>
          <w:p w14:paraId="4B21A458" w14:textId="77777777" w:rsidR="00241DF0" w:rsidRPr="00241DF0" w:rsidRDefault="00241DF0">
            <w:r w:rsidRPr="00241DF0">
              <w:t>Addition of delta RIBc and reference sensitivity for new 3CC NRCA combos within FR1</w:t>
            </w:r>
          </w:p>
        </w:tc>
        <w:tc>
          <w:tcPr>
            <w:tcW w:w="3049" w:type="dxa"/>
            <w:noWrap/>
            <w:hideMark/>
          </w:tcPr>
          <w:p w14:paraId="64AA9809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6074E90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01CA65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626D1B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A483F75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40B75BE6" w14:textId="77777777" w:rsidR="00241DF0" w:rsidRPr="00241DF0" w:rsidRDefault="00241DF0">
            <w:r w:rsidRPr="00241DF0">
              <w:t>2994</w:t>
            </w:r>
          </w:p>
        </w:tc>
        <w:tc>
          <w:tcPr>
            <w:tcW w:w="637" w:type="dxa"/>
            <w:noWrap/>
            <w:hideMark/>
          </w:tcPr>
          <w:p w14:paraId="554D4BB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15E780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030A359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7BCDF43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800724F" w14:textId="77777777" w:rsidR="00241DF0" w:rsidRPr="00241DF0" w:rsidRDefault="00241DF0">
            <w:r w:rsidRPr="00241DF0">
              <w:t>R5-247726</w:t>
            </w:r>
          </w:p>
        </w:tc>
        <w:tc>
          <w:tcPr>
            <w:tcW w:w="3119" w:type="dxa"/>
            <w:noWrap/>
            <w:hideMark/>
          </w:tcPr>
          <w:p w14:paraId="442E3C55" w14:textId="77777777" w:rsidR="00241DF0" w:rsidRPr="00241DF0" w:rsidRDefault="00241DF0">
            <w:r w:rsidRPr="00241DF0">
              <w:t>Adding transmitter requirements for band n39</w:t>
            </w:r>
          </w:p>
        </w:tc>
        <w:tc>
          <w:tcPr>
            <w:tcW w:w="3049" w:type="dxa"/>
            <w:noWrap/>
            <w:hideMark/>
          </w:tcPr>
          <w:p w14:paraId="3CCD57A1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10D98B3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4BD6C4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1F0CB3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B0155B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273015F5" w14:textId="77777777" w:rsidR="00241DF0" w:rsidRPr="00241DF0" w:rsidRDefault="00241DF0">
            <w:r w:rsidRPr="00241DF0">
              <w:t>3115</w:t>
            </w:r>
          </w:p>
        </w:tc>
        <w:tc>
          <w:tcPr>
            <w:tcW w:w="637" w:type="dxa"/>
            <w:noWrap/>
            <w:hideMark/>
          </w:tcPr>
          <w:p w14:paraId="7AC71FE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420FC0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724BAD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0B96C83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1F40BE" w14:textId="77777777" w:rsidR="00241DF0" w:rsidRPr="00241DF0" w:rsidRDefault="00241DF0">
            <w:r w:rsidRPr="00241DF0">
              <w:t>R5-247727</w:t>
            </w:r>
          </w:p>
        </w:tc>
        <w:tc>
          <w:tcPr>
            <w:tcW w:w="3119" w:type="dxa"/>
            <w:noWrap/>
            <w:hideMark/>
          </w:tcPr>
          <w:p w14:paraId="7503939C" w14:textId="77777777" w:rsidR="00241DF0" w:rsidRPr="00241DF0" w:rsidRDefault="00241DF0">
            <w:r w:rsidRPr="00241DF0">
              <w:t>Update TP analysis for NS_62</w:t>
            </w:r>
          </w:p>
        </w:tc>
        <w:tc>
          <w:tcPr>
            <w:tcW w:w="3049" w:type="dxa"/>
            <w:noWrap/>
            <w:hideMark/>
          </w:tcPr>
          <w:p w14:paraId="2542B8AA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5CBE89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B9D4BF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3823513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F097A8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51F6E398" w14:textId="77777777" w:rsidR="00241DF0" w:rsidRPr="00241DF0" w:rsidRDefault="00241DF0">
            <w:r w:rsidRPr="00241DF0">
              <w:t>0962</w:t>
            </w:r>
          </w:p>
        </w:tc>
        <w:tc>
          <w:tcPr>
            <w:tcW w:w="637" w:type="dxa"/>
            <w:noWrap/>
            <w:hideMark/>
          </w:tcPr>
          <w:p w14:paraId="078616B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E220B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B1E119F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580B2EF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8CD74E" w14:textId="77777777" w:rsidR="00241DF0" w:rsidRPr="00241DF0" w:rsidRDefault="00241DF0">
            <w:r w:rsidRPr="00241DF0">
              <w:t>R5-247729</w:t>
            </w:r>
          </w:p>
        </w:tc>
        <w:tc>
          <w:tcPr>
            <w:tcW w:w="3119" w:type="dxa"/>
            <w:noWrap/>
            <w:hideMark/>
          </w:tcPr>
          <w:p w14:paraId="602C8A93" w14:textId="77777777" w:rsidR="00241DF0" w:rsidRPr="00241DF0" w:rsidRDefault="00241DF0">
            <w:r w:rsidRPr="00241DF0">
              <w:t>Update of MU for configured output power and absolute power tolerance</w:t>
            </w:r>
          </w:p>
        </w:tc>
        <w:tc>
          <w:tcPr>
            <w:tcW w:w="3049" w:type="dxa"/>
            <w:noWrap/>
            <w:hideMark/>
          </w:tcPr>
          <w:p w14:paraId="27CD0EEF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5E519B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C52F57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6B60F0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16B1AB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4EDC264" w14:textId="77777777" w:rsidR="00241DF0" w:rsidRPr="00241DF0" w:rsidRDefault="00241DF0">
            <w:r w:rsidRPr="00241DF0">
              <w:t>3100</w:t>
            </w:r>
          </w:p>
        </w:tc>
        <w:tc>
          <w:tcPr>
            <w:tcW w:w="637" w:type="dxa"/>
            <w:noWrap/>
            <w:hideMark/>
          </w:tcPr>
          <w:p w14:paraId="5047483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9AAA10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EF653B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4C78A6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14E1B1" w14:textId="77777777" w:rsidR="00241DF0" w:rsidRPr="00241DF0" w:rsidRDefault="00241DF0">
            <w:r w:rsidRPr="00241DF0">
              <w:t>R5-247731</w:t>
            </w:r>
          </w:p>
        </w:tc>
        <w:tc>
          <w:tcPr>
            <w:tcW w:w="3119" w:type="dxa"/>
            <w:noWrap/>
            <w:hideMark/>
          </w:tcPr>
          <w:p w14:paraId="7C2323BB" w14:textId="77777777" w:rsidR="00241DF0" w:rsidRPr="00241DF0" w:rsidRDefault="00241DF0">
            <w:r w:rsidRPr="00241DF0">
              <w:t>Addition of four antenna port Reference sensitivity requirements for bands n13 and n85</w:t>
            </w:r>
          </w:p>
        </w:tc>
        <w:tc>
          <w:tcPr>
            <w:tcW w:w="3049" w:type="dxa"/>
            <w:noWrap/>
            <w:hideMark/>
          </w:tcPr>
          <w:p w14:paraId="6B1EB45E" w14:textId="77777777" w:rsidR="00241DF0" w:rsidRPr="00241DF0" w:rsidRDefault="00241DF0">
            <w:r w:rsidRPr="00241DF0">
              <w:t>Nokia, China Telecom</w:t>
            </w:r>
          </w:p>
        </w:tc>
        <w:tc>
          <w:tcPr>
            <w:tcW w:w="920" w:type="dxa"/>
            <w:noWrap/>
            <w:hideMark/>
          </w:tcPr>
          <w:p w14:paraId="5412513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C2696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6522D4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9A07BC7" w14:textId="77777777" w:rsidR="00241DF0" w:rsidRPr="00241DF0" w:rsidRDefault="00241DF0">
            <w:r w:rsidRPr="00241DF0">
              <w:t>4Rx_NR_bands_R18-UEConTest</w:t>
            </w:r>
          </w:p>
        </w:tc>
        <w:tc>
          <w:tcPr>
            <w:tcW w:w="680" w:type="dxa"/>
            <w:noWrap/>
            <w:hideMark/>
          </w:tcPr>
          <w:p w14:paraId="3CB9397D" w14:textId="77777777" w:rsidR="00241DF0" w:rsidRPr="00241DF0" w:rsidRDefault="00241DF0">
            <w:r w:rsidRPr="00241DF0">
              <w:t>3002</w:t>
            </w:r>
          </w:p>
        </w:tc>
        <w:tc>
          <w:tcPr>
            <w:tcW w:w="637" w:type="dxa"/>
            <w:noWrap/>
            <w:hideMark/>
          </w:tcPr>
          <w:p w14:paraId="28DF531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A837BA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2BE839" w14:textId="77777777" w:rsidR="00241DF0" w:rsidRPr="00241DF0" w:rsidRDefault="00241DF0">
            <w:r w:rsidRPr="00241DF0">
              <w:t>RP-242697</w:t>
            </w:r>
          </w:p>
        </w:tc>
      </w:tr>
      <w:tr w:rsidR="004F179A" w:rsidRPr="00241DF0" w14:paraId="0A52244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A2F27D" w14:textId="77777777" w:rsidR="00241DF0" w:rsidRPr="00241DF0" w:rsidRDefault="00241DF0">
            <w:r w:rsidRPr="00241DF0">
              <w:t>R5-247732</w:t>
            </w:r>
          </w:p>
        </w:tc>
        <w:tc>
          <w:tcPr>
            <w:tcW w:w="3119" w:type="dxa"/>
            <w:noWrap/>
            <w:hideMark/>
          </w:tcPr>
          <w:p w14:paraId="453D8937" w14:textId="77777777" w:rsidR="00241DF0" w:rsidRPr="00241DF0" w:rsidRDefault="00241DF0">
            <w:r w:rsidRPr="00241DF0">
              <w:t>Update to Annex F for NR V2X test cases</w:t>
            </w:r>
          </w:p>
        </w:tc>
        <w:tc>
          <w:tcPr>
            <w:tcW w:w="3049" w:type="dxa"/>
            <w:noWrap/>
            <w:hideMark/>
          </w:tcPr>
          <w:p w14:paraId="64C5DAB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F4BD60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5E85C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4404A0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1653494" w14:textId="77777777" w:rsidR="00241DF0" w:rsidRPr="00241DF0" w:rsidRDefault="00241DF0">
            <w:r w:rsidRPr="00241DF0">
              <w:t>5G_V2X_NRSL_eV2XARC-UEConTest</w:t>
            </w:r>
          </w:p>
        </w:tc>
        <w:tc>
          <w:tcPr>
            <w:tcW w:w="680" w:type="dxa"/>
            <w:noWrap/>
            <w:hideMark/>
          </w:tcPr>
          <w:p w14:paraId="029EEE9B" w14:textId="77777777" w:rsidR="00241DF0" w:rsidRPr="00241DF0" w:rsidRDefault="00241DF0">
            <w:r w:rsidRPr="00241DF0">
              <w:t>3144</w:t>
            </w:r>
          </w:p>
        </w:tc>
        <w:tc>
          <w:tcPr>
            <w:tcW w:w="637" w:type="dxa"/>
            <w:noWrap/>
            <w:hideMark/>
          </w:tcPr>
          <w:p w14:paraId="263465C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332843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4068CBF" w14:textId="77777777" w:rsidR="00241DF0" w:rsidRPr="00241DF0" w:rsidRDefault="00241DF0">
            <w:r w:rsidRPr="00241DF0">
              <w:t>RP-242669</w:t>
            </w:r>
          </w:p>
        </w:tc>
      </w:tr>
      <w:tr w:rsidR="004F179A" w:rsidRPr="00241DF0" w14:paraId="7D80799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C475832" w14:textId="77777777" w:rsidR="00241DF0" w:rsidRPr="00241DF0" w:rsidRDefault="00241DF0">
            <w:r w:rsidRPr="00241DF0">
              <w:t>R5-247733</w:t>
            </w:r>
          </w:p>
        </w:tc>
        <w:tc>
          <w:tcPr>
            <w:tcW w:w="3119" w:type="dxa"/>
            <w:noWrap/>
            <w:hideMark/>
          </w:tcPr>
          <w:p w14:paraId="280F2ED0" w14:textId="77777777" w:rsidR="00241DF0" w:rsidRPr="00241DF0" w:rsidRDefault="00241DF0">
            <w:r w:rsidRPr="00241DF0">
              <w:t>Update of DL interruption allowed note</w:t>
            </w:r>
          </w:p>
        </w:tc>
        <w:tc>
          <w:tcPr>
            <w:tcW w:w="3049" w:type="dxa"/>
            <w:noWrap/>
            <w:hideMark/>
          </w:tcPr>
          <w:p w14:paraId="6983A153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1E50562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B04DA40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4358DC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58E1FC2" w14:textId="77777777" w:rsidR="00241DF0" w:rsidRPr="00241DF0" w:rsidRDefault="00241DF0">
            <w:r w:rsidRPr="00241DF0">
              <w:t>DL_intrpt_combos_TxSW_R18-UEConTest</w:t>
            </w:r>
          </w:p>
        </w:tc>
        <w:tc>
          <w:tcPr>
            <w:tcW w:w="680" w:type="dxa"/>
            <w:noWrap/>
            <w:hideMark/>
          </w:tcPr>
          <w:p w14:paraId="58651BFC" w14:textId="77777777" w:rsidR="00241DF0" w:rsidRPr="00241DF0" w:rsidRDefault="00241DF0">
            <w:r w:rsidRPr="00241DF0">
              <w:t>3069</w:t>
            </w:r>
          </w:p>
        </w:tc>
        <w:tc>
          <w:tcPr>
            <w:tcW w:w="637" w:type="dxa"/>
            <w:noWrap/>
            <w:hideMark/>
          </w:tcPr>
          <w:p w14:paraId="39EF697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0ADC8A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F89BDF" w14:textId="77777777" w:rsidR="00241DF0" w:rsidRPr="00241DF0" w:rsidRDefault="00241DF0">
            <w:r w:rsidRPr="00241DF0">
              <w:t>RP-242723</w:t>
            </w:r>
          </w:p>
        </w:tc>
      </w:tr>
      <w:tr w:rsidR="004F179A" w:rsidRPr="00241DF0" w14:paraId="75CDDE3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4C6D122" w14:textId="77777777" w:rsidR="00241DF0" w:rsidRPr="00241DF0" w:rsidRDefault="00241DF0">
            <w:r w:rsidRPr="00241DF0">
              <w:t>R5-247734</w:t>
            </w:r>
          </w:p>
        </w:tc>
        <w:tc>
          <w:tcPr>
            <w:tcW w:w="3119" w:type="dxa"/>
            <w:noWrap/>
            <w:hideMark/>
          </w:tcPr>
          <w:p w14:paraId="1A51CF4F" w14:textId="77777777" w:rsidR="00241DF0" w:rsidRPr="00241DF0" w:rsidRDefault="00241DF0">
            <w:r w:rsidRPr="00241DF0">
              <w:t>Update the UE power class table for n2 and n66</w:t>
            </w:r>
          </w:p>
        </w:tc>
        <w:tc>
          <w:tcPr>
            <w:tcW w:w="3049" w:type="dxa"/>
            <w:noWrap/>
            <w:hideMark/>
          </w:tcPr>
          <w:p w14:paraId="4F8AC7E4" w14:textId="77777777" w:rsidR="00241DF0" w:rsidRPr="00241DF0" w:rsidRDefault="00241DF0">
            <w:r w:rsidRPr="00241DF0">
              <w:t>Verizon</w:t>
            </w:r>
          </w:p>
        </w:tc>
        <w:tc>
          <w:tcPr>
            <w:tcW w:w="920" w:type="dxa"/>
            <w:noWrap/>
            <w:hideMark/>
          </w:tcPr>
          <w:p w14:paraId="2765E27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AE293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66F83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F0C67BB" w14:textId="77777777" w:rsidR="00241DF0" w:rsidRPr="00241DF0" w:rsidRDefault="00241DF0">
            <w:r w:rsidRPr="00241DF0">
              <w:t>HPUE_NR_CADC_NR_LTE_DC_R18-UEConTest</w:t>
            </w:r>
          </w:p>
        </w:tc>
        <w:tc>
          <w:tcPr>
            <w:tcW w:w="680" w:type="dxa"/>
            <w:noWrap/>
            <w:hideMark/>
          </w:tcPr>
          <w:p w14:paraId="69F42D19" w14:textId="77777777" w:rsidR="00241DF0" w:rsidRPr="00241DF0" w:rsidRDefault="00241DF0">
            <w:r w:rsidRPr="00241DF0">
              <w:t>3028</w:t>
            </w:r>
          </w:p>
        </w:tc>
        <w:tc>
          <w:tcPr>
            <w:tcW w:w="637" w:type="dxa"/>
            <w:noWrap/>
            <w:hideMark/>
          </w:tcPr>
          <w:p w14:paraId="577312D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4A5A3A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83512D" w14:textId="77777777" w:rsidR="00241DF0" w:rsidRPr="00241DF0" w:rsidRDefault="00241DF0">
            <w:r w:rsidRPr="00241DF0">
              <w:t>RP-242693</w:t>
            </w:r>
          </w:p>
        </w:tc>
      </w:tr>
      <w:tr w:rsidR="004F179A" w:rsidRPr="00241DF0" w14:paraId="57AB5CD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D3175B" w14:textId="77777777" w:rsidR="00241DF0" w:rsidRPr="00241DF0" w:rsidRDefault="00241DF0">
            <w:r w:rsidRPr="00241DF0">
              <w:t>R5-247735</w:t>
            </w:r>
          </w:p>
        </w:tc>
        <w:tc>
          <w:tcPr>
            <w:tcW w:w="3119" w:type="dxa"/>
            <w:noWrap/>
            <w:hideMark/>
          </w:tcPr>
          <w:p w14:paraId="3E33F891" w14:textId="77777777" w:rsidR="00241DF0" w:rsidRPr="00241DF0" w:rsidRDefault="00241DF0">
            <w:r w:rsidRPr="00241DF0">
              <w:t>Introduction of General description of Transmit ON/OFF time mask for ATG</w:t>
            </w:r>
          </w:p>
        </w:tc>
        <w:tc>
          <w:tcPr>
            <w:tcW w:w="3049" w:type="dxa"/>
            <w:noWrap/>
            <w:hideMark/>
          </w:tcPr>
          <w:p w14:paraId="6AD3ABEA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1185F84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935B4B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F22245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D9CEA4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0DD92EAA" w14:textId="77777777" w:rsidR="00241DF0" w:rsidRPr="00241DF0" w:rsidRDefault="00241DF0">
            <w:r w:rsidRPr="00241DF0">
              <w:t>3045</w:t>
            </w:r>
          </w:p>
        </w:tc>
        <w:tc>
          <w:tcPr>
            <w:tcW w:w="637" w:type="dxa"/>
            <w:noWrap/>
            <w:hideMark/>
          </w:tcPr>
          <w:p w14:paraId="5FDFF55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D4E72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B55C86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3DD3C1F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158DFA" w14:textId="77777777" w:rsidR="00241DF0" w:rsidRPr="00241DF0" w:rsidRDefault="00241DF0">
            <w:r w:rsidRPr="00241DF0">
              <w:t>R5-247736</w:t>
            </w:r>
          </w:p>
        </w:tc>
        <w:tc>
          <w:tcPr>
            <w:tcW w:w="3119" w:type="dxa"/>
            <w:noWrap/>
            <w:hideMark/>
          </w:tcPr>
          <w:p w14:paraId="29F4A2E9" w14:textId="77777777" w:rsidR="00241DF0" w:rsidRPr="00241DF0" w:rsidRDefault="00241DF0">
            <w:r w:rsidRPr="00241DF0">
              <w:t>Introduction of Transmit power time mask TCs for ATG</w:t>
            </w:r>
          </w:p>
        </w:tc>
        <w:tc>
          <w:tcPr>
            <w:tcW w:w="3049" w:type="dxa"/>
            <w:noWrap/>
            <w:hideMark/>
          </w:tcPr>
          <w:p w14:paraId="291A9E7C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5FB7341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5675E2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9F5079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82FFC72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13F49927" w14:textId="77777777" w:rsidR="00241DF0" w:rsidRPr="00241DF0" w:rsidRDefault="00241DF0">
            <w:r w:rsidRPr="00241DF0">
              <w:t>3046</w:t>
            </w:r>
          </w:p>
        </w:tc>
        <w:tc>
          <w:tcPr>
            <w:tcW w:w="637" w:type="dxa"/>
            <w:noWrap/>
            <w:hideMark/>
          </w:tcPr>
          <w:p w14:paraId="29A42AB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A065A4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C26CC7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3D4DCD8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FC613D9" w14:textId="77777777" w:rsidR="00241DF0" w:rsidRPr="00241DF0" w:rsidRDefault="00241DF0">
            <w:r w:rsidRPr="00241DF0">
              <w:t>R5-247737</w:t>
            </w:r>
          </w:p>
        </w:tc>
        <w:tc>
          <w:tcPr>
            <w:tcW w:w="3119" w:type="dxa"/>
            <w:noWrap/>
            <w:hideMark/>
          </w:tcPr>
          <w:p w14:paraId="6CF46AAF" w14:textId="77777777" w:rsidR="00241DF0" w:rsidRPr="00241DF0" w:rsidRDefault="00241DF0">
            <w:r w:rsidRPr="00241DF0">
              <w:t>Addition to ATG Absolute power tolerance TC</w:t>
            </w:r>
          </w:p>
        </w:tc>
        <w:tc>
          <w:tcPr>
            <w:tcW w:w="3049" w:type="dxa"/>
            <w:noWrap/>
            <w:hideMark/>
          </w:tcPr>
          <w:p w14:paraId="77ADA957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433E965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1B727B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F03CCD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D582F6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2D0DD5B6" w14:textId="77777777" w:rsidR="00241DF0" w:rsidRPr="00241DF0" w:rsidRDefault="00241DF0">
            <w:r w:rsidRPr="00241DF0">
              <w:t>3047</w:t>
            </w:r>
          </w:p>
        </w:tc>
        <w:tc>
          <w:tcPr>
            <w:tcW w:w="637" w:type="dxa"/>
            <w:noWrap/>
            <w:hideMark/>
          </w:tcPr>
          <w:p w14:paraId="06CC5F6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974429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C2C5F39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574BD82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CD34468" w14:textId="77777777" w:rsidR="00241DF0" w:rsidRPr="00241DF0" w:rsidRDefault="00241DF0">
            <w:r w:rsidRPr="00241DF0">
              <w:t>R5-247738</w:t>
            </w:r>
          </w:p>
        </w:tc>
        <w:tc>
          <w:tcPr>
            <w:tcW w:w="3119" w:type="dxa"/>
            <w:noWrap/>
            <w:hideMark/>
          </w:tcPr>
          <w:p w14:paraId="7FF42DBB" w14:textId="77777777" w:rsidR="00241DF0" w:rsidRPr="00241DF0" w:rsidRDefault="00241DF0">
            <w:r w:rsidRPr="00241DF0">
              <w:t>Addition to ATG Relative power tolerance TC</w:t>
            </w:r>
          </w:p>
        </w:tc>
        <w:tc>
          <w:tcPr>
            <w:tcW w:w="3049" w:type="dxa"/>
            <w:noWrap/>
            <w:hideMark/>
          </w:tcPr>
          <w:p w14:paraId="558B6B20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700AF99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16FA96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C9844C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892681F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63B13617" w14:textId="77777777" w:rsidR="00241DF0" w:rsidRPr="00241DF0" w:rsidRDefault="00241DF0">
            <w:r w:rsidRPr="00241DF0">
              <w:t>3048</w:t>
            </w:r>
          </w:p>
        </w:tc>
        <w:tc>
          <w:tcPr>
            <w:tcW w:w="637" w:type="dxa"/>
            <w:noWrap/>
            <w:hideMark/>
          </w:tcPr>
          <w:p w14:paraId="2074FF7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379AD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F2D115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638F5CC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3B08C51" w14:textId="77777777" w:rsidR="00241DF0" w:rsidRPr="00241DF0" w:rsidRDefault="00241DF0">
            <w:r w:rsidRPr="00241DF0">
              <w:t>R5-247739</w:t>
            </w:r>
          </w:p>
        </w:tc>
        <w:tc>
          <w:tcPr>
            <w:tcW w:w="3119" w:type="dxa"/>
            <w:noWrap/>
            <w:hideMark/>
          </w:tcPr>
          <w:p w14:paraId="7703B6B8" w14:textId="77777777" w:rsidR="00241DF0" w:rsidRPr="00241DF0" w:rsidRDefault="00241DF0">
            <w:r w:rsidRPr="00241DF0">
              <w:t>Addition to ATG Aggregate power tolerance TC</w:t>
            </w:r>
          </w:p>
        </w:tc>
        <w:tc>
          <w:tcPr>
            <w:tcW w:w="3049" w:type="dxa"/>
            <w:noWrap/>
            <w:hideMark/>
          </w:tcPr>
          <w:p w14:paraId="6485B2FE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0005A00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2D7DD5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E542FE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BF512A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6C99AFB1" w14:textId="77777777" w:rsidR="00241DF0" w:rsidRPr="00241DF0" w:rsidRDefault="00241DF0">
            <w:r w:rsidRPr="00241DF0">
              <w:t>3049</w:t>
            </w:r>
          </w:p>
        </w:tc>
        <w:tc>
          <w:tcPr>
            <w:tcW w:w="637" w:type="dxa"/>
            <w:noWrap/>
            <w:hideMark/>
          </w:tcPr>
          <w:p w14:paraId="5EF607A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F911A6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AE3E0E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6C930CF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E61E66" w14:textId="77777777" w:rsidR="00241DF0" w:rsidRPr="00241DF0" w:rsidRDefault="00241DF0">
            <w:r w:rsidRPr="00241DF0">
              <w:t>R5-247740</w:t>
            </w:r>
          </w:p>
        </w:tc>
        <w:tc>
          <w:tcPr>
            <w:tcW w:w="3119" w:type="dxa"/>
            <w:noWrap/>
            <w:hideMark/>
          </w:tcPr>
          <w:p w14:paraId="5028F111" w14:textId="77777777" w:rsidR="00241DF0" w:rsidRPr="00241DF0" w:rsidRDefault="00241DF0">
            <w:r w:rsidRPr="00241DF0">
              <w:t>Addition to MU and TT for ATG Power control TCs</w:t>
            </w:r>
          </w:p>
        </w:tc>
        <w:tc>
          <w:tcPr>
            <w:tcW w:w="3049" w:type="dxa"/>
            <w:noWrap/>
            <w:hideMark/>
          </w:tcPr>
          <w:p w14:paraId="4DB4F3FD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5FBD2D5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78040D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E44255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75A2F88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09DE70F1" w14:textId="77777777" w:rsidR="00241DF0" w:rsidRPr="00241DF0" w:rsidRDefault="00241DF0">
            <w:r w:rsidRPr="00241DF0">
              <w:t>3050</w:t>
            </w:r>
          </w:p>
        </w:tc>
        <w:tc>
          <w:tcPr>
            <w:tcW w:w="637" w:type="dxa"/>
            <w:noWrap/>
            <w:hideMark/>
          </w:tcPr>
          <w:p w14:paraId="359F7CA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27F02B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9808B7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11B9B3A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065AB02" w14:textId="77777777" w:rsidR="00241DF0" w:rsidRPr="00241DF0" w:rsidRDefault="00241DF0">
            <w:r w:rsidRPr="00241DF0">
              <w:t>R5-247741</w:t>
            </w:r>
          </w:p>
        </w:tc>
        <w:tc>
          <w:tcPr>
            <w:tcW w:w="3119" w:type="dxa"/>
            <w:noWrap/>
            <w:hideMark/>
          </w:tcPr>
          <w:p w14:paraId="375E63FD" w14:textId="77777777" w:rsidR="00241DF0" w:rsidRPr="00241DF0" w:rsidRDefault="00241DF0">
            <w:r w:rsidRPr="00241DF0">
              <w:t>Adding missing reference sensitivity exceptions due to IMD test requirements for CA_n25A-n66A, CA_n25A-n77A and CA_n25A-n78A</w:t>
            </w:r>
          </w:p>
        </w:tc>
        <w:tc>
          <w:tcPr>
            <w:tcW w:w="3049" w:type="dxa"/>
            <w:noWrap/>
            <w:hideMark/>
          </w:tcPr>
          <w:p w14:paraId="3B2EA8D8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57FE00E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674F45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FCE41F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C649F8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30109EBD" w14:textId="77777777" w:rsidR="00241DF0" w:rsidRPr="00241DF0" w:rsidRDefault="00241DF0">
            <w:r w:rsidRPr="00241DF0">
              <w:t>3003</w:t>
            </w:r>
          </w:p>
        </w:tc>
        <w:tc>
          <w:tcPr>
            <w:tcW w:w="637" w:type="dxa"/>
            <w:noWrap/>
            <w:hideMark/>
          </w:tcPr>
          <w:p w14:paraId="08A6850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749A1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C39F0E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40EA7AC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2EDAA7" w14:textId="77777777" w:rsidR="00241DF0" w:rsidRPr="00241DF0" w:rsidRDefault="00241DF0">
            <w:r w:rsidRPr="00241DF0">
              <w:t>R5-247742</w:t>
            </w:r>
          </w:p>
        </w:tc>
        <w:tc>
          <w:tcPr>
            <w:tcW w:w="3119" w:type="dxa"/>
            <w:noWrap/>
            <w:hideMark/>
          </w:tcPr>
          <w:p w14:paraId="4C86F43C" w14:textId="77777777" w:rsidR="00241DF0" w:rsidRPr="00241DF0" w:rsidRDefault="00241DF0">
            <w:r w:rsidRPr="00241DF0">
              <w:t>Remove Editors Notes again</w:t>
            </w:r>
          </w:p>
        </w:tc>
        <w:tc>
          <w:tcPr>
            <w:tcW w:w="3049" w:type="dxa"/>
            <w:noWrap/>
            <w:hideMark/>
          </w:tcPr>
          <w:p w14:paraId="70548B25" w14:textId="77777777" w:rsidR="00241DF0" w:rsidRPr="00241DF0" w:rsidRDefault="00241DF0">
            <w:r w:rsidRPr="00241DF0">
              <w:t>Verizon</w:t>
            </w:r>
          </w:p>
        </w:tc>
        <w:tc>
          <w:tcPr>
            <w:tcW w:w="920" w:type="dxa"/>
            <w:noWrap/>
            <w:hideMark/>
          </w:tcPr>
          <w:p w14:paraId="3E7BB7B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B4342F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E6DD28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6317C99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1385DC57" w14:textId="77777777" w:rsidR="00241DF0" w:rsidRPr="00241DF0" w:rsidRDefault="00241DF0">
            <w:r w:rsidRPr="00241DF0">
              <w:t>3026</w:t>
            </w:r>
          </w:p>
        </w:tc>
        <w:tc>
          <w:tcPr>
            <w:tcW w:w="637" w:type="dxa"/>
            <w:noWrap/>
            <w:hideMark/>
          </w:tcPr>
          <w:p w14:paraId="1162B88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34D81A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F7404D7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3DD01C1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E7519DA" w14:textId="77777777" w:rsidR="00241DF0" w:rsidRPr="00241DF0" w:rsidRDefault="00241DF0">
            <w:r w:rsidRPr="00241DF0">
              <w:t>R5-247743</w:t>
            </w:r>
          </w:p>
        </w:tc>
        <w:tc>
          <w:tcPr>
            <w:tcW w:w="3119" w:type="dxa"/>
            <w:noWrap/>
            <w:hideMark/>
          </w:tcPr>
          <w:p w14:paraId="6D6DC02C" w14:textId="77777777" w:rsidR="00241DF0" w:rsidRPr="00241DF0" w:rsidRDefault="00241DF0">
            <w:r w:rsidRPr="00241DF0">
              <w:t>Adding transmitter requirements for UL-MIMO bands n13, n26, n85, n105</w:t>
            </w:r>
          </w:p>
        </w:tc>
        <w:tc>
          <w:tcPr>
            <w:tcW w:w="3049" w:type="dxa"/>
            <w:noWrap/>
            <w:hideMark/>
          </w:tcPr>
          <w:p w14:paraId="26723B1E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97B4FC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AAF82E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A3E491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287ABEA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49DAE355" w14:textId="77777777" w:rsidR="00241DF0" w:rsidRPr="00241DF0" w:rsidRDefault="00241DF0">
            <w:r w:rsidRPr="00241DF0">
              <w:t>3024</w:t>
            </w:r>
          </w:p>
        </w:tc>
        <w:tc>
          <w:tcPr>
            <w:tcW w:w="637" w:type="dxa"/>
            <w:noWrap/>
            <w:hideMark/>
          </w:tcPr>
          <w:p w14:paraId="6D501DF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59AE17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C7ECB2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43776D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3D182E0" w14:textId="77777777" w:rsidR="00241DF0" w:rsidRPr="00241DF0" w:rsidRDefault="00241DF0">
            <w:r w:rsidRPr="00241DF0">
              <w:t>R5-247744</w:t>
            </w:r>
          </w:p>
        </w:tc>
        <w:tc>
          <w:tcPr>
            <w:tcW w:w="3119" w:type="dxa"/>
            <w:noWrap/>
            <w:hideMark/>
          </w:tcPr>
          <w:p w14:paraId="4796CF40" w14:textId="77777777" w:rsidR="00241DF0" w:rsidRPr="00241DF0" w:rsidRDefault="00241DF0">
            <w:r w:rsidRPr="00241DF0">
              <w:t>Editorial Correction to Power control TCs</w:t>
            </w:r>
          </w:p>
        </w:tc>
        <w:tc>
          <w:tcPr>
            <w:tcW w:w="3049" w:type="dxa"/>
            <w:noWrap/>
            <w:hideMark/>
          </w:tcPr>
          <w:p w14:paraId="7F999819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1FA8075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2EBF3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86A91A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B635485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1CAE2E7C" w14:textId="77777777" w:rsidR="00241DF0" w:rsidRPr="00241DF0" w:rsidRDefault="00241DF0">
            <w:r w:rsidRPr="00241DF0">
              <w:t>3051</w:t>
            </w:r>
          </w:p>
        </w:tc>
        <w:tc>
          <w:tcPr>
            <w:tcW w:w="637" w:type="dxa"/>
            <w:noWrap/>
            <w:hideMark/>
          </w:tcPr>
          <w:p w14:paraId="613A1F6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DD4139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BFFE817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7BE2C83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A65716" w14:textId="77777777" w:rsidR="00241DF0" w:rsidRPr="00241DF0" w:rsidRDefault="00241DF0">
            <w:r w:rsidRPr="00241DF0">
              <w:t>R5-247745</w:t>
            </w:r>
          </w:p>
        </w:tc>
        <w:tc>
          <w:tcPr>
            <w:tcW w:w="3119" w:type="dxa"/>
            <w:noWrap/>
            <w:hideMark/>
          </w:tcPr>
          <w:p w14:paraId="2367BAFD" w14:textId="77777777" w:rsidR="00241DF0" w:rsidRPr="00241DF0" w:rsidRDefault="00241DF0">
            <w:r w:rsidRPr="00241DF0">
              <w:t>Addition of n8 into AMPR TC with UL-MIMO</w:t>
            </w:r>
          </w:p>
        </w:tc>
        <w:tc>
          <w:tcPr>
            <w:tcW w:w="3049" w:type="dxa"/>
            <w:noWrap/>
            <w:hideMark/>
          </w:tcPr>
          <w:p w14:paraId="5D7D4723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3EBCD0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A3837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7F86F6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0D5F11E" w14:textId="77777777" w:rsidR="00241DF0" w:rsidRPr="00241DF0" w:rsidRDefault="00241DF0">
            <w:r w:rsidRPr="00241DF0">
              <w:t>NR_bands_UL_MIMO_R18-UEConTest</w:t>
            </w:r>
          </w:p>
        </w:tc>
        <w:tc>
          <w:tcPr>
            <w:tcW w:w="680" w:type="dxa"/>
            <w:noWrap/>
            <w:hideMark/>
          </w:tcPr>
          <w:p w14:paraId="5A900907" w14:textId="77777777" w:rsidR="00241DF0" w:rsidRPr="00241DF0" w:rsidRDefault="00241DF0">
            <w:r w:rsidRPr="00241DF0">
              <w:t>3113</w:t>
            </w:r>
          </w:p>
        </w:tc>
        <w:tc>
          <w:tcPr>
            <w:tcW w:w="637" w:type="dxa"/>
            <w:noWrap/>
            <w:hideMark/>
          </w:tcPr>
          <w:p w14:paraId="62B7389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A02098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33C394" w14:textId="77777777" w:rsidR="00241DF0" w:rsidRPr="00241DF0" w:rsidRDefault="00241DF0">
            <w:r w:rsidRPr="00241DF0">
              <w:t>RP-242688</w:t>
            </w:r>
          </w:p>
        </w:tc>
      </w:tr>
      <w:tr w:rsidR="004F179A" w:rsidRPr="00241DF0" w14:paraId="57D4D32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2738A6" w14:textId="77777777" w:rsidR="00241DF0" w:rsidRPr="00241DF0" w:rsidRDefault="00241DF0">
            <w:r w:rsidRPr="00241DF0">
              <w:t>R5-247746</w:t>
            </w:r>
          </w:p>
        </w:tc>
        <w:tc>
          <w:tcPr>
            <w:tcW w:w="3119" w:type="dxa"/>
            <w:noWrap/>
            <w:hideMark/>
          </w:tcPr>
          <w:p w14:paraId="69B51656" w14:textId="77777777" w:rsidR="00241DF0" w:rsidRPr="00241DF0" w:rsidRDefault="00241DF0">
            <w:r w:rsidRPr="00241DF0">
              <w:t>n71 intra-band non-contiguous CA - updates in test case 7.3A.1.1_1</w:t>
            </w:r>
          </w:p>
        </w:tc>
        <w:tc>
          <w:tcPr>
            <w:tcW w:w="3049" w:type="dxa"/>
            <w:noWrap/>
            <w:hideMark/>
          </w:tcPr>
          <w:p w14:paraId="6326DFDF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9C41E9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3D5900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302E68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151E922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4E69AA5F" w14:textId="77777777" w:rsidR="00241DF0" w:rsidRPr="00241DF0" w:rsidRDefault="00241DF0">
            <w:r w:rsidRPr="00241DF0">
              <w:t>3016</w:t>
            </w:r>
          </w:p>
        </w:tc>
        <w:tc>
          <w:tcPr>
            <w:tcW w:w="637" w:type="dxa"/>
            <w:noWrap/>
            <w:hideMark/>
          </w:tcPr>
          <w:p w14:paraId="46B9E35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454535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20EAB78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46BB8F9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AB5D16B" w14:textId="77777777" w:rsidR="00241DF0" w:rsidRPr="00241DF0" w:rsidRDefault="00241DF0">
            <w:r w:rsidRPr="00241DF0">
              <w:t>R5-247747</w:t>
            </w:r>
          </w:p>
        </w:tc>
        <w:tc>
          <w:tcPr>
            <w:tcW w:w="3119" w:type="dxa"/>
            <w:noWrap/>
            <w:hideMark/>
          </w:tcPr>
          <w:p w14:paraId="4C2FC392" w14:textId="77777777" w:rsidR="00241DF0" w:rsidRPr="00241DF0" w:rsidRDefault="00241DF0">
            <w:r w:rsidRPr="00241DF0">
              <w:t>Correction to test configuration of 7.3A.1_1 for Rel-17 CA configuration</w:t>
            </w:r>
          </w:p>
        </w:tc>
        <w:tc>
          <w:tcPr>
            <w:tcW w:w="3049" w:type="dxa"/>
            <w:noWrap/>
            <w:hideMark/>
          </w:tcPr>
          <w:p w14:paraId="5F6E9FBD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3FE6D28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52691A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3AE980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C09F3CB" w14:textId="77777777" w:rsidR="00241DF0" w:rsidRPr="00241DF0" w:rsidRDefault="00241DF0">
            <w:r w:rsidRPr="00241DF0">
              <w:t>NR_CADC_NR_LTE_DC_R17-UEConTest</w:t>
            </w:r>
          </w:p>
        </w:tc>
        <w:tc>
          <w:tcPr>
            <w:tcW w:w="680" w:type="dxa"/>
            <w:noWrap/>
            <w:hideMark/>
          </w:tcPr>
          <w:p w14:paraId="04DA8AA4" w14:textId="77777777" w:rsidR="00241DF0" w:rsidRPr="00241DF0" w:rsidRDefault="00241DF0">
            <w:r w:rsidRPr="00241DF0">
              <w:t>3104</w:t>
            </w:r>
          </w:p>
        </w:tc>
        <w:tc>
          <w:tcPr>
            <w:tcW w:w="637" w:type="dxa"/>
            <w:noWrap/>
            <w:hideMark/>
          </w:tcPr>
          <w:p w14:paraId="4F056B8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DFAEB7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290542" w14:textId="77777777" w:rsidR="00241DF0" w:rsidRPr="00241DF0" w:rsidRDefault="00241DF0">
            <w:r w:rsidRPr="00241DF0">
              <w:t>RP-242677</w:t>
            </w:r>
          </w:p>
        </w:tc>
      </w:tr>
      <w:tr w:rsidR="004F179A" w:rsidRPr="00241DF0" w14:paraId="41423D6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7F784E" w14:textId="77777777" w:rsidR="00241DF0" w:rsidRPr="00241DF0" w:rsidRDefault="00241DF0">
            <w:r w:rsidRPr="00241DF0">
              <w:t>R5-247748</w:t>
            </w:r>
          </w:p>
        </w:tc>
        <w:tc>
          <w:tcPr>
            <w:tcW w:w="3119" w:type="dxa"/>
            <w:noWrap/>
            <w:hideMark/>
          </w:tcPr>
          <w:p w14:paraId="49371EE1" w14:textId="77777777" w:rsidR="00241DF0" w:rsidRPr="00241DF0" w:rsidRDefault="00241DF0">
            <w:r w:rsidRPr="00241DF0">
              <w:t>Addition of delta TIBc for new 3CC NRCA combos within FR1</w:t>
            </w:r>
          </w:p>
        </w:tc>
        <w:tc>
          <w:tcPr>
            <w:tcW w:w="3049" w:type="dxa"/>
            <w:noWrap/>
            <w:hideMark/>
          </w:tcPr>
          <w:p w14:paraId="62A86FB5" w14:textId="77777777" w:rsidR="00241DF0" w:rsidRPr="00241DF0" w:rsidRDefault="00241DF0">
            <w:r w:rsidRPr="00241DF0">
              <w:t>KDDI Corporation</w:t>
            </w:r>
          </w:p>
        </w:tc>
        <w:tc>
          <w:tcPr>
            <w:tcW w:w="920" w:type="dxa"/>
            <w:noWrap/>
            <w:hideMark/>
          </w:tcPr>
          <w:p w14:paraId="05924C3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8224C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3C9E7D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3D0257B" w14:textId="77777777" w:rsidR="00241DF0" w:rsidRPr="00241DF0" w:rsidRDefault="00241DF0">
            <w:r w:rsidRPr="00241DF0">
              <w:t>NR_CADC_NR_LTE_DC_R18-UEConTest</w:t>
            </w:r>
          </w:p>
        </w:tc>
        <w:tc>
          <w:tcPr>
            <w:tcW w:w="680" w:type="dxa"/>
            <w:noWrap/>
            <w:hideMark/>
          </w:tcPr>
          <w:p w14:paraId="233ABB9F" w14:textId="77777777" w:rsidR="00241DF0" w:rsidRPr="00241DF0" w:rsidRDefault="00241DF0">
            <w:r w:rsidRPr="00241DF0">
              <w:t>2993</w:t>
            </w:r>
          </w:p>
        </w:tc>
        <w:tc>
          <w:tcPr>
            <w:tcW w:w="637" w:type="dxa"/>
            <w:noWrap/>
            <w:hideMark/>
          </w:tcPr>
          <w:p w14:paraId="1F3C97B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295BA0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0E50E4" w14:textId="77777777" w:rsidR="00241DF0" w:rsidRPr="00241DF0" w:rsidRDefault="00241DF0">
            <w:r w:rsidRPr="00241DF0">
              <w:t>RP-242689</w:t>
            </w:r>
          </w:p>
        </w:tc>
      </w:tr>
      <w:tr w:rsidR="004F179A" w:rsidRPr="00241DF0" w14:paraId="4DD83F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53B6F84" w14:textId="77777777" w:rsidR="00241DF0" w:rsidRPr="00241DF0" w:rsidRDefault="00241DF0">
            <w:r w:rsidRPr="00241DF0">
              <w:t>R5-247749</w:t>
            </w:r>
          </w:p>
        </w:tc>
        <w:tc>
          <w:tcPr>
            <w:tcW w:w="3119" w:type="dxa"/>
            <w:noWrap/>
            <w:hideMark/>
          </w:tcPr>
          <w:p w14:paraId="7431EA86" w14:textId="77777777" w:rsidR="00241DF0" w:rsidRPr="00241DF0" w:rsidRDefault="00241DF0">
            <w:r w:rsidRPr="00241DF0">
              <w:t>Addition of delta TIB for NR CA configuration CA_n5A-n78A</w:t>
            </w:r>
          </w:p>
        </w:tc>
        <w:tc>
          <w:tcPr>
            <w:tcW w:w="3049" w:type="dxa"/>
            <w:noWrap/>
            <w:hideMark/>
          </w:tcPr>
          <w:p w14:paraId="39FF1323" w14:textId="77777777" w:rsidR="00241DF0" w:rsidRPr="00241DF0" w:rsidRDefault="00241DF0">
            <w:r w:rsidRPr="00241DF0">
              <w:t>ZTE Corporation, China Telecom</w:t>
            </w:r>
          </w:p>
        </w:tc>
        <w:tc>
          <w:tcPr>
            <w:tcW w:w="920" w:type="dxa"/>
            <w:noWrap/>
            <w:hideMark/>
          </w:tcPr>
          <w:p w14:paraId="7FADFDC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ED2AF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595E26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21C5F3D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257E99BA" w14:textId="77777777" w:rsidR="00241DF0" w:rsidRPr="00241DF0" w:rsidRDefault="00241DF0">
            <w:r w:rsidRPr="00241DF0">
              <w:t>3132</w:t>
            </w:r>
          </w:p>
        </w:tc>
        <w:tc>
          <w:tcPr>
            <w:tcW w:w="637" w:type="dxa"/>
            <w:noWrap/>
            <w:hideMark/>
          </w:tcPr>
          <w:p w14:paraId="04DC440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12955C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CD2383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7DC56CF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07A134" w14:textId="77777777" w:rsidR="00241DF0" w:rsidRPr="00241DF0" w:rsidRDefault="00241DF0">
            <w:r w:rsidRPr="00241DF0">
              <w:t>R5-247750</w:t>
            </w:r>
          </w:p>
        </w:tc>
        <w:tc>
          <w:tcPr>
            <w:tcW w:w="3119" w:type="dxa"/>
            <w:noWrap/>
            <w:hideMark/>
          </w:tcPr>
          <w:p w14:paraId="4BC03416" w14:textId="77777777" w:rsidR="00241DF0" w:rsidRPr="00241DF0" w:rsidRDefault="00241DF0">
            <w:r w:rsidRPr="00241DF0">
              <w:t>Updating REFSENS requirements for 8Rx UE</w:t>
            </w:r>
          </w:p>
        </w:tc>
        <w:tc>
          <w:tcPr>
            <w:tcW w:w="3049" w:type="dxa"/>
            <w:noWrap/>
            <w:hideMark/>
          </w:tcPr>
          <w:p w14:paraId="279B14EC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A9032C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F88B34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201295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19C24E9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5E40AF80" w14:textId="77777777" w:rsidR="00241DF0" w:rsidRPr="00241DF0" w:rsidRDefault="00241DF0">
            <w:r w:rsidRPr="00241DF0">
              <w:t>3081</w:t>
            </w:r>
          </w:p>
        </w:tc>
        <w:tc>
          <w:tcPr>
            <w:tcW w:w="637" w:type="dxa"/>
            <w:noWrap/>
            <w:hideMark/>
          </w:tcPr>
          <w:p w14:paraId="72999C7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A140ED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8B36E3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3F0A9EC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F14886" w14:textId="77777777" w:rsidR="00241DF0" w:rsidRPr="00241DF0" w:rsidRDefault="00241DF0">
            <w:r w:rsidRPr="00241DF0">
              <w:t>R5-247751</w:t>
            </w:r>
          </w:p>
        </w:tc>
        <w:tc>
          <w:tcPr>
            <w:tcW w:w="3119" w:type="dxa"/>
            <w:noWrap/>
            <w:hideMark/>
          </w:tcPr>
          <w:p w14:paraId="5877F09B" w14:textId="77777777" w:rsidR="00241DF0" w:rsidRPr="00241DF0" w:rsidRDefault="00241DF0">
            <w:r w:rsidRPr="00241DF0">
              <w:t>Updating test requirement in REFSENS for 4DL CA testing</w:t>
            </w:r>
          </w:p>
        </w:tc>
        <w:tc>
          <w:tcPr>
            <w:tcW w:w="3049" w:type="dxa"/>
            <w:noWrap/>
            <w:hideMark/>
          </w:tcPr>
          <w:p w14:paraId="0C563F6E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CA4839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E583B7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9EE7D1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41464D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2C32D03D" w14:textId="77777777" w:rsidR="00241DF0" w:rsidRPr="00241DF0" w:rsidRDefault="00241DF0">
            <w:r w:rsidRPr="00241DF0">
              <w:t>3085</w:t>
            </w:r>
          </w:p>
        </w:tc>
        <w:tc>
          <w:tcPr>
            <w:tcW w:w="637" w:type="dxa"/>
            <w:noWrap/>
            <w:hideMark/>
          </w:tcPr>
          <w:p w14:paraId="346B8CF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D0B297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434067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2FD0E3F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797589" w14:textId="77777777" w:rsidR="00241DF0" w:rsidRPr="00241DF0" w:rsidRDefault="00241DF0">
            <w:r w:rsidRPr="00241DF0">
              <w:t>R5-247752</w:t>
            </w:r>
          </w:p>
        </w:tc>
        <w:tc>
          <w:tcPr>
            <w:tcW w:w="3119" w:type="dxa"/>
            <w:noWrap/>
            <w:hideMark/>
          </w:tcPr>
          <w:p w14:paraId="6F9EC250" w14:textId="77777777" w:rsidR="00241DF0" w:rsidRPr="00241DF0" w:rsidRDefault="00241DF0">
            <w:r w:rsidRPr="00241DF0">
              <w:t>Updating Wide band Intermodulation and Spurious emission test cases for 8Rx UE</w:t>
            </w:r>
          </w:p>
        </w:tc>
        <w:tc>
          <w:tcPr>
            <w:tcW w:w="3049" w:type="dxa"/>
            <w:noWrap/>
            <w:hideMark/>
          </w:tcPr>
          <w:p w14:paraId="38916415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533E5E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07FAF5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4333E4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CE90941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5314C5D3" w14:textId="77777777" w:rsidR="00241DF0" w:rsidRPr="00241DF0" w:rsidRDefault="00241DF0">
            <w:r w:rsidRPr="00241DF0">
              <w:t>3091</w:t>
            </w:r>
          </w:p>
        </w:tc>
        <w:tc>
          <w:tcPr>
            <w:tcW w:w="637" w:type="dxa"/>
            <w:noWrap/>
            <w:hideMark/>
          </w:tcPr>
          <w:p w14:paraId="5EF606D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F725CF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658CA2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41038C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BC64EA6" w14:textId="77777777" w:rsidR="00241DF0" w:rsidRPr="00241DF0" w:rsidRDefault="00241DF0">
            <w:r w:rsidRPr="00241DF0">
              <w:t>R5-247753</w:t>
            </w:r>
          </w:p>
        </w:tc>
        <w:tc>
          <w:tcPr>
            <w:tcW w:w="3119" w:type="dxa"/>
            <w:noWrap/>
            <w:hideMark/>
          </w:tcPr>
          <w:p w14:paraId="01C42C6F" w14:textId="77777777" w:rsidR="00241DF0" w:rsidRPr="00241DF0" w:rsidRDefault="00241DF0">
            <w:r w:rsidRPr="00241DF0">
              <w:t>Updating maximum input level test cases for 8Rx UE</w:t>
            </w:r>
          </w:p>
        </w:tc>
        <w:tc>
          <w:tcPr>
            <w:tcW w:w="3049" w:type="dxa"/>
            <w:noWrap/>
            <w:hideMark/>
          </w:tcPr>
          <w:p w14:paraId="5DE94C67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196E64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50DFBE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48698C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A9FD06E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000BC00A" w14:textId="77777777" w:rsidR="00241DF0" w:rsidRPr="00241DF0" w:rsidRDefault="00241DF0">
            <w:r w:rsidRPr="00241DF0">
              <w:t>3088</w:t>
            </w:r>
          </w:p>
        </w:tc>
        <w:tc>
          <w:tcPr>
            <w:tcW w:w="637" w:type="dxa"/>
            <w:noWrap/>
            <w:hideMark/>
          </w:tcPr>
          <w:p w14:paraId="5DD2FC5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226DAF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AA080C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20BA05C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33E60C" w14:textId="77777777" w:rsidR="00241DF0" w:rsidRPr="00241DF0" w:rsidRDefault="00241DF0">
            <w:r w:rsidRPr="00241DF0">
              <w:t>R5-247754</w:t>
            </w:r>
          </w:p>
        </w:tc>
        <w:tc>
          <w:tcPr>
            <w:tcW w:w="3119" w:type="dxa"/>
            <w:noWrap/>
            <w:hideMark/>
          </w:tcPr>
          <w:p w14:paraId="220D389F" w14:textId="77777777" w:rsidR="00241DF0" w:rsidRPr="00241DF0" w:rsidRDefault="00241DF0">
            <w:r w:rsidRPr="00241DF0">
              <w:t>Updating Adjacent channel selectivity test cases for 8Rx UE</w:t>
            </w:r>
          </w:p>
        </w:tc>
        <w:tc>
          <w:tcPr>
            <w:tcW w:w="3049" w:type="dxa"/>
            <w:noWrap/>
            <w:hideMark/>
          </w:tcPr>
          <w:p w14:paraId="7041F291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C0E141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32627D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9D39A1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5CAE0D6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732036F9" w14:textId="77777777" w:rsidR="00241DF0" w:rsidRPr="00241DF0" w:rsidRDefault="00241DF0">
            <w:r w:rsidRPr="00241DF0">
              <w:t>3089</w:t>
            </w:r>
          </w:p>
        </w:tc>
        <w:tc>
          <w:tcPr>
            <w:tcW w:w="637" w:type="dxa"/>
            <w:noWrap/>
            <w:hideMark/>
          </w:tcPr>
          <w:p w14:paraId="35E9E85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984260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DB2D5A0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4BBC40F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7BCAE1" w14:textId="77777777" w:rsidR="00241DF0" w:rsidRPr="00241DF0" w:rsidRDefault="00241DF0">
            <w:r w:rsidRPr="00241DF0">
              <w:t>R5-247755</w:t>
            </w:r>
          </w:p>
        </w:tc>
        <w:tc>
          <w:tcPr>
            <w:tcW w:w="3119" w:type="dxa"/>
            <w:noWrap/>
            <w:hideMark/>
          </w:tcPr>
          <w:p w14:paraId="7722E6B0" w14:textId="77777777" w:rsidR="00241DF0" w:rsidRPr="00241DF0" w:rsidRDefault="00241DF0">
            <w:r w:rsidRPr="00241DF0">
              <w:t>Adding receiver requirements for band n109</w:t>
            </w:r>
          </w:p>
        </w:tc>
        <w:tc>
          <w:tcPr>
            <w:tcW w:w="3049" w:type="dxa"/>
            <w:noWrap/>
            <w:hideMark/>
          </w:tcPr>
          <w:p w14:paraId="10F8DCAF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78D9D6D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13D197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B5C85D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867558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C50A9AD" w14:textId="77777777" w:rsidR="00241DF0" w:rsidRPr="00241DF0" w:rsidRDefault="00241DF0">
            <w:r w:rsidRPr="00241DF0">
              <w:t>3121</w:t>
            </w:r>
          </w:p>
        </w:tc>
        <w:tc>
          <w:tcPr>
            <w:tcW w:w="637" w:type="dxa"/>
            <w:noWrap/>
            <w:hideMark/>
          </w:tcPr>
          <w:p w14:paraId="3D8A43A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C52A74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9E906F3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429127D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150F69" w14:textId="77777777" w:rsidR="00241DF0" w:rsidRPr="00241DF0" w:rsidRDefault="00241DF0">
            <w:r w:rsidRPr="00241DF0">
              <w:t>R5-247756</w:t>
            </w:r>
          </w:p>
        </w:tc>
        <w:tc>
          <w:tcPr>
            <w:tcW w:w="3119" w:type="dxa"/>
            <w:noWrap/>
            <w:hideMark/>
          </w:tcPr>
          <w:p w14:paraId="12FCF428" w14:textId="77777777" w:rsidR="00241DF0" w:rsidRPr="00241DF0" w:rsidRDefault="00241DF0">
            <w:r w:rsidRPr="00241DF0">
              <w:t>General updates of clause 5 for R18 new CBW configurations</w:t>
            </w:r>
          </w:p>
        </w:tc>
        <w:tc>
          <w:tcPr>
            <w:tcW w:w="3049" w:type="dxa"/>
            <w:noWrap/>
            <w:hideMark/>
          </w:tcPr>
          <w:p w14:paraId="0D2F612D" w14:textId="77777777" w:rsidR="00241DF0" w:rsidRPr="00241DF0" w:rsidRDefault="00241DF0">
            <w:r w:rsidRPr="00241DF0">
              <w:t>China Unicom,Nokia,China Telecom</w:t>
            </w:r>
          </w:p>
        </w:tc>
        <w:tc>
          <w:tcPr>
            <w:tcW w:w="920" w:type="dxa"/>
            <w:noWrap/>
            <w:hideMark/>
          </w:tcPr>
          <w:p w14:paraId="7A5C27F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C776E0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CC5D1D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C10459A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774B01A1" w14:textId="77777777" w:rsidR="00241DF0" w:rsidRPr="00241DF0" w:rsidRDefault="00241DF0">
            <w:r w:rsidRPr="00241DF0">
              <w:t>3068</w:t>
            </w:r>
          </w:p>
        </w:tc>
        <w:tc>
          <w:tcPr>
            <w:tcW w:w="637" w:type="dxa"/>
            <w:noWrap/>
            <w:hideMark/>
          </w:tcPr>
          <w:p w14:paraId="138A71C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13BB58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B0253C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67ED159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B15F88" w14:textId="77777777" w:rsidR="00241DF0" w:rsidRPr="00241DF0" w:rsidRDefault="00241DF0">
            <w:r w:rsidRPr="00241DF0">
              <w:t>R5-247757</w:t>
            </w:r>
          </w:p>
        </w:tc>
        <w:tc>
          <w:tcPr>
            <w:tcW w:w="3119" w:type="dxa"/>
            <w:noWrap/>
            <w:hideMark/>
          </w:tcPr>
          <w:p w14:paraId="10AABFBF" w14:textId="77777777" w:rsidR="00241DF0" w:rsidRPr="00241DF0" w:rsidRDefault="00241DF0">
            <w:r w:rsidRPr="00241DF0">
              <w:t>Adding transmitter requirements for band n105</w:t>
            </w:r>
          </w:p>
        </w:tc>
        <w:tc>
          <w:tcPr>
            <w:tcW w:w="3049" w:type="dxa"/>
            <w:noWrap/>
            <w:hideMark/>
          </w:tcPr>
          <w:p w14:paraId="018AC5FA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235D7F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AB5FA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78218C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4FCAB0E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1C3B3D76" w14:textId="77777777" w:rsidR="00241DF0" w:rsidRPr="00241DF0" w:rsidRDefault="00241DF0">
            <w:r w:rsidRPr="00241DF0">
              <w:t>2995</w:t>
            </w:r>
          </w:p>
        </w:tc>
        <w:tc>
          <w:tcPr>
            <w:tcW w:w="637" w:type="dxa"/>
            <w:noWrap/>
            <w:hideMark/>
          </w:tcPr>
          <w:p w14:paraId="27B197A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312EB6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7DEC309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4994D4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61720F" w14:textId="77777777" w:rsidR="00241DF0" w:rsidRPr="00241DF0" w:rsidRDefault="00241DF0">
            <w:r w:rsidRPr="00241DF0">
              <w:t>R5-247758</w:t>
            </w:r>
          </w:p>
        </w:tc>
        <w:tc>
          <w:tcPr>
            <w:tcW w:w="3119" w:type="dxa"/>
            <w:noWrap/>
            <w:hideMark/>
          </w:tcPr>
          <w:p w14:paraId="6E617221" w14:textId="77777777" w:rsidR="00241DF0" w:rsidRPr="00241DF0" w:rsidRDefault="00241DF0">
            <w:r w:rsidRPr="00241DF0">
              <w:t>Adding message content for NR-U SEM test case</w:t>
            </w:r>
          </w:p>
        </w:tc>
        <w:tc>
          <w:tcPr>
            <w:tcW w:w="3049" w:type="dxa"/>
            <w:noWrap/>
            <w:hideMark/>
          </w:tcPr>
          <w:p w14:paraId="2B643D2C" w14:textId="77777777" w:rsidR="00241DF0" w:rsidRPr="00241DF0" w:rsidRDefault="00241DF0">
            <w:r w:rsidRPr="00241DF0">
              <w:t>Qualcomm Korea</w:t>
            </w:r>
          </w:p>
        </w:tc>
        <w:tc>
          <w:tcPr>
            <w:tcW w:w="920" w:type="dxa"/>
            <w:noWrap/>
            <w:hideMark/>
          </w:tcPr>
          <w:p w14:paraId="7869068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2B4F23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887EE9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1DA1BCF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769AA11" w14:textId="77777777" w:rsidR="00241DF0" w:rsidRPr="00241DF0" w:rsidRDefault="00241DF0">
            <w:r w:rsidRPr="00241DF0">
              <w:t>3035</w:t>
            </w:r>
          </w:p>
        </w:tc>
        <w:tc>
          <w:tcPr>
            <w:tcW w:w="637" w:type="dxa"/>
            <w:noWrap/>
            <w:hideMark/>
          </w:tcPr>
          <w:p w14:paraId="3BAE2E2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42DA88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6A6D70D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230161C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A19238" w14:textId="77777777" w:rsidR="00241DF0" w:rsidRPr="00241DF0" w:rsidRDefault="00241DF0">
            <w:r w:rsidRPr="00241DF0">
              <w:t>R5-247759</w:t>
            </w:r>
          </w:p>
        </w:tc>
        <w:tc>
          <w:tcPr>
            <w:tcW w:w="3119" w:type="dxa"/>
            <w:noWrap/>
            <w:hideMark/>
          </w:tcPr>
          <w:p w14:paraId="6A735F09" w14:textId="77777777" w:rsidR="00241DF0" w:rsidRPr="00241DF0" w:rsidRDefault="00241DF0">
            <w:r w:rsidRPr="00241DF0">
              <w:t>Updating editors note for NR-U Refsens test case</w:t>
            </w:r>
          </w:p>
        </w:tc>
        <w:tc>
          <w:tcPr>
            <w:tcW w:w="3049" w:type="dxa"/>
            <w:noWrap/>
            <w:hideMark/>
          </w:tcPr>
          <w:p w14:paraId="6711BD4D" w14:textId="77777777" w:rsidR="00241DF0" w:rsidRPr="00241DF0" w:rsidRDefault="00241DF0">
            <w:r w:rsidRPr="00241DF0">
              <w:t>Qualcomm Korea</w:t>
            </w:r>
          </w:p>
        </w:tc>
        <w:tc>
          <w:tcPr>
            <w:tcW w:w="920" w:type="dxa"/>
            <w:noWrap/>
            <w:hideMark/>
          </w:tcPr>
          <w:p w14:paraId="557DBD9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E002FB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3DF33F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4D89FCF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5779A51" w14:textId="77777777" w:rsidR="00241DF0" w:rsidRPr="00241DF0" w:rsidRDefault="00241DF0">
            <w:r w:rsidRPr="00241DF0">
              <w:t>3038</w:t>
            </w:r>
          </w:p>
        </w:tc>
        <w:tc>
          <w:tcPr>
            <w:tcW w:w="637" w:type="dxa"/>
            <w:noWrap/>
            <w:hideMark/>
          </w:tcPr>
          <w:p w14:paraId="086818A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C858E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A7D0C8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58F1B46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70FB51B" w14:textId="77777777" w:rsidR="00241DF0" w:rsidRPr="00241DF0" w:rsidRDefault="00241DF0">
            <w:r w:rsidRPr="00241DF0">
              <w:t>R5-247760</w:t>
            </w:r>
          </w:p>
        </w:tc>
        <w:tc>
          <w:tcPr>
            <w:tcW w:w="3119" w:type="dxa"/>
            <w:noWrap/>
            <w:hideMark/>
          </w:tcPr>
          <w:p w14:paraId="00A382B0" w14:textId="77777777" w:rsidR="00241DF0" w:rsidRPr="00241DF0" w:rsidRDefault="00241DF0">
            <w:r w:rsidRPr="00241DF0">
              <w:t>Updated NR-U Rx blocking test case</w:t>
            </w:r>
          </w:p>
        </w:tc>
        <w:tc>
          <w:tcPr>
            <w:tcW w:w="3049" w:type="dxa"/>
            <w:noWrap/>
            <w:hideMark/>
          </w:tcPr>
          <w:p w14:paraId="1BD93E0E" w14:textId="77777777" w:rsidR="00241DF0" w:rsidRPr="00241DF0" w:rsidRDefault="00241DF0">
            <w:r w:rsidRPr="00241DF0">
              <w:t>Qualcomm Korea</w:t>
            </w:r>
          </w:p>
        </w:tc>
        <w:tc>
          <w:tcPr>
            <w:tcW w:w="920" w:type="dxa"/>
            <w:noWrap/>
            <w:hideMark/>
          </w:tcPr>
          <w:p w14:paraId="49E1914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8F9FB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9F0306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E7D2340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1BE2D8F" w14:textId="77777777" w:rsidR="00241DF0" w:rsidRPr="00241DF0" w:rsidRDefault="00241DF0">
            <w:r w:rsidRPr="00241DF0">
              <w:t>3039</w:t>
            </w:r>
          </w:p>
        </w:tc>
        <w:tc>
          <w:tcPr>
            <w:tcW w:w="637" w:type="dxa"/>
            <w:noWrap/>
            <w:hideMark/>
          </w:tcPr>
          <w:p w14:paraId="67E6A29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5F833F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EDDAD9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0DE3520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A30A78" w14:textId="77777777" w:rsidR="00241DF0" w:rsidRPr="00241DF0" w:rsidRDefault="00241DF0">
            <w:r w:rsidRPr="00241DF0">
              <w:t>R5-247761</w:t>
            </w:r>
          </w:p>
        </w:tc>
        <w:tc>
          <w:tcPr>
            <w:tcW w:w="3119" w:type="dxa"/>
            <w:noWrap/>
            <w:hideMark/>
          </w:tcPr>
          <w:p w14:paraId="48D56DC4" w14:textId="77777777" w:rsidR="00241DF0" w:rsidRPr="00241DF0" w:rsidRDefault="00241DF0">
            <w:r w:rsidRPr="00241DF0">
              <w:t>Adding message content for NR-U ACLR test case</w:t>
            </w:r>
          </w:p>
        </w:tc>
        <w:tc>
          <w:tcPr>
            <w:tcW w:w="3049" w:type="dxa"/>
            <w:noWrap/>
            <w:hideMark/>
          </w:tcPr>
          <w:p w14:paraId="3EE0DFAE" w14:textId="77777777" w:rsidR="00241DF0" w:rsidRPr="00241DF0" w:rsidRDefault="00241DF0">
            <w:r w:rsidRPr="00241DF0">
              <w:t>Qualcomm Korea</w:t>
            </w:r>
          </w:p>
        </w:tc>
        <w:tc>
          <w:tcPr>
            <w:tcW w:w="920" w:type="dxa"/>
            <w:noWrap/>
            <w:hideMark/>
          </w:tcPr>
          <w:p w14:paraId="2FFBF2B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9B53D6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4EC252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25A8FC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74B999E" w14:textId="77777777" w:rsidR="00241DF0" w:rsidRPr="00241DF0" w:rsidRDefault="00241DF0">
            <w:r w:rsidRPr="00241DF0">
              <w:t>3036</w:t>
            </w:r>
          </w:p>
        </w:tc>
        <w:tc>
          <w:tcPr>
            <w:tcW w:w="637" w:type="dxa"/>
            <w:noWrap/>
            <w:hideMark/>
          </w:tcPr>
          <w:p w14:paraId="3A511CB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4C6610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863D1C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06AB801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CDF3B6" w14:textId="77777777" w:rsidR="00241DF0" w:rsidRPr="00241DF0" w:rsidRDefault="00241DF0">
            <w:r w:rsidRPr="00241DF0">
              <w:t>R5-247762</w:t>
            </w:r>
          </w:p>
        </w:tc>
        <w:tc>
          <w:tcPr>
            <w:tcW w:w="3119" w:type="dxa"/>
            <w:noWrap/>
            <w:hideMark/>
          </w:tcPr>
          <w:p w14:paraId="4C0B76EA" w14:textId="77777777" w:rsidR="00241DF0" w:rsidRPr="00241DF0" w:rsidRDefault="00241DF0">
            <w:r w:rsidRPr="00241DF0">
              <w:t>Updates to REFSENS power level test for XR UEs</w:t>
            </w:r>
          </w:p>
        </w:tc>
        <w:tc>
          <w:tcPr>
            <w:tcW w:w="3049" w:type="dxa"/>
            <w:noWrap/>
            <w:hideMark/>
          </w:tcPr>
          <w:p w14:paraId="6EDDDB20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2108E10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AEB0AC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4BCA77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71C9DD" w14:textId="77777777" w:rsidR="00241DF0" w:rsidRPr="00241DF0" w:rsidRDefault="00241DF0">
            <w:r w:rsidRPr="00241DF0">
              <w:t>NR_XR_enh_plus_CT1-UEConTest</w:t>
            </w:r>
          </w:p>
        </w:tc>
        <w:tc>
          <w:tcPr>
            <w:tcW w:w="680" w:type="dxa"/>
            <w:noWrap/>
            <w:hideMark/>
          </w:tcPr>
          <w:p w14:paraId="2C59F542" w14:textId="77777777" w:rsidR="00241DF0" w:rsidRPr="00241DF0" w:rsidRDefault="00241DF0">
            <w:r w:rsidRPr="00241DF0">
              <w:t>3147</w:t>
            </w:r>
          </w:p>
        </w:tc>
        <w:tc>
          <w:tcPr>
            <w:tcW w:w="637" w:type="dxa"/>
            <w:noWrap/>
            <w:hideMark/>
          </w:tcPr>
          <w:p w14:paraId="1222B3E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85B7C7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C347EF" w14:textId="77777777" w:rsidR="00241DF0" w:rsidRPr="00241DF0" w:rsidRDefault="00241DF0">
            <w:r w:rsidRPr="00241DF0">
              <w:t>RP-242702</w:t>
            </w:r>
          </w:p>
        </w:tc>
      </w:tr>
      <w:tr w:rsidR="004F179A" w:rsidRPr="00241DF0" w14:paraId="08E7284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C5D5A73" w14:textId="77777777" w:rsidR="00241DF0" w:rsidRPr="00241DF0" w:rsidRDefault="00241DF0">
            <w:r w:rsidRPr="00241DF0">
              <w:t>R5-247763</w:t>
            </w:r>
          </w:p>
        </w:tc>
        <w:tc>
          <w:tcPr>
            <w:tcW w:w="3119" w:type="dxa"/>
            <w:noWrap/>
            <w:hideMark/>
          </w:tcPr>
          <w:p w14:paraId="2463F028" w14:textId="77777777" w:rsidR="00241DF0" w:rsidRPr="00241DF0" w:rsidRDefault="00241DF0">
            <w:r w:rsidRPr="00241DF0">
              <w:t>Update to UE AMPR for UL MIMO</w:t>
            </w:r>
          </w:p>
        </w:tc>
        <w:tc>
          <w:tcPr>
            <w:tcW w:w="3049" w:type="dxa"/>
            <w:noWrap/>
            <w:hideMark/>
          </w:tcPr>
          <w:p w14:paraId="2900E41B" w14:textId="77777777" w:rsidR="00241DF0" w:rsidRPr="00241DF0" w:rsidRDefault="00241DF0">
            <w:r w:rsidRPr="00241DF0">
              <w:t>CMCC, Anritsu</w:t>
            </w:r>
          </w:p>
        </w:tc>
        <w:tc>
          <w:tcPr>
            <w:tcW w:w="920" w:type="dxa"/>
            <w:noWrap/>
            <w:hideMark/>
          </w:tcPr>
          <w:p w14:paraId="0FC1FB5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FD32EA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3B1FA3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D9BEC4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5783F6C" w14:textId="77777777" w:rsidR="00241DF0" w:rsidRPr="00241DF0" w:rsidRDefault="00241DF0">
            <w:r w:rsidRPr="00241DF0">
              <w:t>3052</w:t>
            </w:r>
          </w:p>
        </w:tc>
        <w:tc>
          <w:tcPr>
            <w:tcW w:w="637" w:type="dxa"/>
            <w:noWrap/>
            <w:hideMark/>
          </w:tcPr>
          <w:p w14:paraId="7125BA0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F5E3C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D559FFA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23FBCBC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0088A7" w14:textId="77777777" w:rsidR="00241DF0" w:rsidRPr="00241DF0" w:rsidRDefault="00241DF0">
            <w:r w:rsidRPr="00241DF0">
              <w:t>R5-247764</w:t>
            </w:r>
          </w:p>
        </w:tc>
        <w:tc>
          <w:tcPr>
            <w:tcW w:w="3119" w:type="dxa"/>
            <w:noWrap/>
            <w:hideMark/>
          </w:tcPr>
          <w:p w14:paraId="5A87413D" w14:textId="77777777" w:rsidR="00241DF0" w:rsidRPr="00241DF0" w:rsidRDefault="00241DF0">
            <w:r w:rsidRPr="00241DF0">
              <w:t>Editorial Correction to AMPR Tx Diversity TC</w:t>
            </w:r>
          </w:p>
        </w:tc>
        <w:tc>
          <w:tcPr>
            <w:tcW w:w="3049" w:type="dxa"/>
            <w:noWrap/>
            <w:hideMark/>
          </w:tcPr>
          <w:p w14:paraId="11DEA172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7541340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176336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E9FEE0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7B9867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89265AF" w14:textId="77777777" w:rsidR="00241DF0" w:rsidRPr="00241DF0" w:rsidRDefault="00241DF0">
            <w:r w:rsidRPr="00241DF0">
              <w:t>3053</w:t>
            </w:r>
          </w:p>
        </w:tc>
        <w:tc>
          <w:tcPr>
            <w:tcW w:w="637" w:type="dxa"/>
            <w:noWrap/>
            <w:hideMark/>
          </w:tcPr>
          <w:p w14:paraId="1353C23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F4F8BE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B80745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4B842A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C5E99D" w14:textId="77777777" w:rsidR="00241DF0" w:rsidRPr="00241DF0" w:rsidRDefault="00241DF0">
            <w:r w:rsidRPr="00241DF0">
              <w:t>R5-247765</w:t>
            </w:r>
          </w:p>
        </w:tc>
        <w:tc>
          <w:tcPr>
            <w:tcW w:w="3119" w:type="dxa"/>
            <w:noWrap/>
            <w:hideMark/>
          </w:tcPr>
          <w:p w14:paraId="7C9FEEB8" w14:textId="77777777" w:rsidR="00241DF0" w:rsidRPr="00241DF0" w:rsidRDefault="00241DF0">
            <w:r w:rsidRPr="00241DF0">
              <w:t>Update AMPR TC for n41 CBW 5MHz</w:t>
            </w:r>
          </w:p>
        </w:tc>
        <w:tc>
          <w:tcPr>
            <w:tcW w:w="3049" w:type="dxa"/>
            <w:noWrap/>
            <w:hideMark/>
          </w:tcPr>
          <w:p w14:paraId="1E95FC03" w14:textId="77777777" w:rsidR="00241DF0" w:rsidRPr="00241DF0" w:rsidRDefault="00241DF0">
            <w:r w:rsidRPr="00241DF0">
              <w:t>CMCC, Huawei, HiSilicon, Ericsson</w:t>
            </w:r>
          </w:p>
        </w:tc>
        <w:tc>
          <w:tcPr>
            <w:tcW w:w="920" w:type="dxa"/>
            <w:noWrap/>
            <w:hideMark/>
          </w:tcPr>
          <w:p w14:paraId="5B78AF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EF737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02E82C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35B527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1176D6EE" w14:textId="77777777" w:rsidR="00241DF0" w:rsidRPr="00241DF0" w:rsidRDefault="00241DF0">
            <w:r w:rsidRPr="00241DF0">
              <w:t>3054</w:t>
            </w:r>
          </w:p>
        </w:tc>
        <w:tc>
          <w:tcPr>
            <w:tcW w:w="637" w:type="dxa"/>
            <w:noWrap/>
            <w:hideMark/>
          </w:tcPr>
          <w:p w14:paraId="1720112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43EAA7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31F1C0F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35C1FC4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4F8880" w14:textId="77777777" w:rsidR="00241DF0" w:rsidRPr="00241DF0" w:rsidRDefault="00241DF0">
            <w:r w:rsidRPr="00241DF0">
              <w:t>R5-247766</w:t>
            </w:r>
          </w:p>
        </w:tc>
        <w:tc>
          <w:tcPr>
            <w:tcW w:w="3119" w:type="dxa"/>
            <w:noWrap/>
            <w:hideMark/>
          </w:tcPr>
          <w:p w14:paraId="0E346FAB" w14:textId="77777777" w:rsidR="00241DF0" w:rsidRPr="00241DF0" w:rsidRDefault="00241DF0">
            <w:r w:rsidRPr="00241DF0">
              <w:t>Update ASEM TC for n41 CBW 5MHz</w:t>
            </w:r>
          </w:p>
        </w:tc>
        <w:tc>
          <w:tcPr>
            <w:tcW w:w="3049" w:type="dxa"/>
            <w:noWrap/>
            <w:hideMark/>
          </w:tcPr>
          <w:p w14:paraId="0CACAC72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750F746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F17F63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7B0EF6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9DE092F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61308B8" w14:textId="77777777" w:rsidR="00241DF0" w:rsidRPr="00241DF0" w:rsidRDefault="00241DF0">
            <w:r w:rsidRPr="00241DF0">
              <w:t>3055</w:t>
            </w:r>
          </w:p>
        </w:tc>
        <w:tc>
          <w:tcPr>
            <w:tcW w:w="637" w:type="dxa"/>
            <w:noWrap/>
            <w:hideMark/>
          </w:tcPr>
          <w:p w14:paraId="634260F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48EFA0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C1B1357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73AFD25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F7D315" w14:textId="77777777" w:rsidR="00241DF0" w:rsidRPr="00241DF0" w:rsidRDefault="00241DF0">
            <w:r w:rsidRPr="00241DF0">
              <w:t>R5-247767</w:t>
            </w:r>
          </w:p>
        </w:tc>
        <w:tc>
          <w:tcPr>
            <w:tcW w:w="3119" w:type="dxa"/>
            <w:noWrap/>
            <w:hideMark/>
          </w:tcPr>
          <w:p w14:paraId="5769BBAC" w14:textId="77777777" w:rsidR="00241DF0" w:rsidRPr="00241DF0" w:rsidRDefault="00241DF0">
            <w:r w:rsidRPr="00241DF0">
              <w:t>Update ASE TC for n41 CBW 5MHz</w:t>
            </w:r>
          </w:p>
        </w:tc>
        <w:tc>
          <w:tcPr>
            <w:tcW w:w="3049" w:type="dxa"/>
            <w:noWrap/>
            <w:hideMark/>
          </w:tcPr>
          <w:p w14:paraId="0E5196D2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24F6349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4BB74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7C4054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0A40E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0268401A" w14:textId="77777777" w:rsidR="00241DF0" w:rsidRPr="00241DF0" w:rsidRDefault="00241DF0">
            <w:r w:rsidRPr="00241DF0">
              <w:t>3056</w:t>
            </w:r>
          </w:p>
        </w:tc>
        <w:tc>
          <w:tcPr>
            <w:tcW w:w="637" w:type="dxa"/>
            <w:noWrap/>
            <w:hideMark/>
          </w:tcPr>
          <w:p w14:paraId="746FCDD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0383A8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82AF96F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1456B0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B264D76" w14:textId="77777777" w:rsidR="00241DF0" w:rsidRPr="00241DF0" w:rsidRDefault="00241DF0">
            <w:r w:rsidRPr="00241DF0">
              <w:t>R5-247768</w:t>
            </w:r>
          </w:p>
        </w:tc>
        <w:tc>
          <w:tcPr>
            <w:tcW w:w="3119" w:type="dxa"/>
            <w:noWrap/>
            <w:hideMark/>
          </w:tcPr>
          <w:p w14:paraId="47767305" w14:textId="77777777" w:rsidR="00241DF0" w:rsidRPr="00241DF0" w:rsidRDefault="00241DF0">
            <w:r w:rsidRPr="00241DF0">
              <w:t>Update REFSENSE power level for n41 CBW 5MHz</w:t>
            </w:r>
          </w:p>
        </w:tc>
        <w:tc>
          <w:tcPr>
            <w:tcW w:w="3049" w:type="dxa"/>
            <w:noWrap/>
            <w:hideMark/>
          </w:tcPr>
          <w:p w14:paraId="262767C7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1C3F222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D0DBBE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2EEA4A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2F475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8D01EE2" w14:textId="77777777" w:rsidR="00241DF0" w:rsidRPr="00241DF0" w:rsidRDefault="00241DF0">
            <w:r w:rsidRPr="00241DF0">
              <w:t>3057</w:t>
            </w:r>
          </w:p>
        </w:tc>
        <w:tc>
          <w:tcPr>
            <w:tcW w:w="637" w:type="dxa"/>
            <w:noWrap/>
            <w:hideMark/>
          </w:tcPr>
          <w:p w14:paraId="233D94E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C8527E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576F53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76901F9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C86BE0" w14:textId="77777777" w:rsidR="00241DF0" w:rsidRPr="00241DF0" w:rsidRDefault="00241DF0">
            <w:r w:rsidRPr="00241DF0">
              <w:t>R5-247769</w:t>
            </w:r>
          </w:p>
        </w:tc>
        <w:tc>
          <w:tcPr>
            <w:tcW w:w="3119" w:type="dxa"/>
            <w:noWrap/>
            <w:hideMark/>
          </w:tcPr>
          <w:p w14:paraId="0FDF6950" w14:textId="77777777" w:rsidR="00241DF0" w:rsidRPr="00241DF0" w:rsidRDefault="00241DF0">
            <w:r w:rsidRPr="00241DF0">
              <w:t>Editorial Correction to Uplink configuration RB allocation in REFSENS testing</w:t>
            </w:r>
          </w:p>
        </w:tc>
        <w:tc>
          <w:tcPr>
            <w:tcW w:w="3049" w:type="dxa"/>
            <w:noWrap/>
            <w:hideMark/>
          </w:tcPr>
          <w:p w14:paraId="08D7DBFC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359928B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BC841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E2477B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119002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4CE5F1D" w14:textId="77777777" w:rsidR="00241DF0" w:rsidRPr="00241DF0" w:rsidRDefault="00241DF0">
            <w:r w:rsidRPr="00241DF0">
              <w:t>3008</w:t>
            </w:r>
          </w:p>
        </w:tc>
        <w:tc>
          <w:tcPr>
            <w:tcW w:w="637" w:type="dxa"/>
            <w:noWrap/>
            <w:hideMark/>
          </w:tcPr>
          <w:p w14:paraId="3C23B2D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09039F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80BC4F7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72CE5CE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1867AE" w14:textId="77777777" w:rsidR="00241DF0" w:rsidRPr="00241DF0" w:rsidRDefault="00241DF0">
            <w:r w:rsidRPr="00241DF0">
              <w:t>R5-247770</w:t>
            </w:r>
          </w:p>
        </w:tc>
        <w:tc>
          <w:tcPr>
            <w:tcW w:w="3119" w:type="dxa"/>
            <w:noWrap/>
            <w:hideMark/>
          </w:tcPr>
          <w:p w14:paraId="4D4E3BE0" w14:textId="77777777" w:rsidR="00241DF0" w:rsidRPr="00241DF0" w:rsidRDefault="00241DF0">
            <w:r w:rsidRPr="00241DF0">
              <w:t>A-MPR for UL MIMO - added missing CBWs for Rel-16</w:t>
            </w:r>
          </w:p>
        </w:tc>
        <w:tc>
          <w:tcPr>
            <w:tcW w:w="3049" w:type="dxa"/>
            <w:noWrap/>
            <w:hideMark/>
          </w:tcPr>
          <w:p w14:paraId="4D5BED05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469B199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30C03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44AF77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B036E63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DAE989F" w14:textId="77777777" w:rsidR="00241DF0" w:rsidRPr="00241DF0" w:rsidRDefault="00241DF0">
            <w:r w:rsidRPr="00241DF0">
              <w:t>3012</w:t>
            </w:r>
          </w:p>
        </w:tc>
        <w:tc>
          <w:tcPr>
            <w:tcW w:w="637" w:type="dxa"/>
            <w:noWrap/>
            <w:hideMark/>
          </w:tcPr>
          <w:p w14:paraId="7E21B84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EA704D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724504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37ED561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CE06F1" w14:textId="77777777" w:rsidR="00241DF0" w:rsidRPr="00241DF0" w:rsidRDefault="00241DF0">
            <w:r w:rsidRPr="00241DF0">
              <w:t>R5-247771</w:t>
            </w:r>
          </w:p>
        </w:tc>
        <w:tc>
          <w:tcPr>
            <w:tcW w:w="3119" w:type="dxa"/>
            <w:noWrap/>
            <w:hideMark/>
          </w:tcPr>
          <w:p w14:paraId="07ED3847" w14:textId="77777777" w:rsidR="00241DF0" w:rsidRPr="00241DF0" w:rsidRDefault="00241DF0">
            <w:r w:rsidRPr="00241DF0">
              <w:t>Update of Refsens TC for RedCap UE</w:t>
            </w:r>
          </w:p>
        </w:tc>
        <w:tc>
          <w:tcPr>
            <w:tcW w:w="3049" w:type="dxa"/>
            <w:noWrap/>
            <w:hideMark/>
          </w:tcPr>
          <w:p w14:paraId="32949E7C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4B1B628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9FB65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E2458D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371138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4074A08" w14:textId="77777777" w:rsidR="00241DF0" w:rsidRPr="00241DF0" w:rsidRDefault="00241DF0">
            <w:r w:rsidRPr="00241DF0">
              <w:t>3025</w:t>
            </w:r>
          </w:p>
        </w:tc>
        <w:tc>
          <w:tcPr>
            <w:tcW w:w="637" w:type="dxa"/>
            <w:noWrap/>
            <w:hideMark/>
          </w:tcPr>
          <w:p w14:paraId="06AFF7E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7C597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497A7F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20842E2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0BB4A7" w14:textId="77777777" w:rsidR="00241DF0" w:rsidRPr="00241DF0" w:rsidRDefault="00241DF0">
            <w:r w:rsidRPr="00241DF0">
              <w:t>R5-247772</w:t>
            </w:r>
          </w:p>
        </w:tc>
        <w:tc>
          <w:tcPr>
            <w:tcW w:w="3119" w:type="dxa"/>
            <w:noWrap/>
            <w:hideMark/>
          </w:tcPr>
          <w:p w14:paraId="071E226B" w14:textId="77777777" w:rsidR="00241DF0" w:rsidRPr="00241DF0" w:rsidRDefault="00241DF0">
            <w:r w:rsidRPr="00241DF0">
              <w:t>General updates of clause 5 for R17 new CBW configurations</w:t>
            </w:r>
          </w:p>
        </w:tc>
        <w:tc>
          <w:tcPr>
            <w:tcW w:w="3049" w:type="dxa"/>
            <w:noWrap/>
            <w:hideMark/>
          </w:tcPr>
          <w:p w14:paraId="2A1B1BBE" w14:textId="77777777" w:rsidR="00241DF0" w:rsidRPr="00241DF0" w:rsidRDefault="00241DF0">
            <w:r w:rsidRPr="00241DF0">
              <w:t>China Unicom,CMCC</w:t>
            </w:r>
          </w:p>
        </w:tc>
        <w:tc>
          <w:tcPr>
            <w:tcW w:w="920" w:type="dxa"/>
            <w:noWrap/>
            <w:hideMark/>
          </w:tcPr>
          <w:p w14:paraId="56FBC20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4ECEC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1603C8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3FFE24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A97F38A" w14:textId="77777777" w:rsidR="00241DF0" w:rsidRPr="00241DF0" w:rsidRDefault="00241DF0">
            <w:r w:rsidRPr="00241DF0">
              <w:t>3067</w:t>
            </w:r>
          </w:p>
        </w:tc>
        <w:tc>
          <w:tcPr>
            <w:tcW w:w="637" w:type="dxa"/>
            <w:noWrap/>
            <w:hideMark/>
          </w:tcPr>
          <w:p w14:paraId="7266CED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D19386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B950F98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0539D4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9EAA832" w14:textId="77777777" w:rsidR="00241DF0" w:rsidRPr="00241DF0" w:rsidRDefault="00241DF0">
            <w:r w:rsidRPr="00241DF0">
              <w:t>R5-247773</w:t>
            </w:r>
          </w:p>
        </w:tc>
        <w:tc>
          <w:tcPr>
            <w:tcW w:w="3119" w:type="dxa"/>
            <w:noWrap/>
            <w:hideMark/>
          </w:tcPr>
          <w:p w14:paraId="0A43317A" w14:textId="77777777" w:rsidR="00241DF0" w:rsidRPr="00241DF0" w:rsidRDefault="00241DF0">
            <w:r w:rsidRPr="00241DF0">
              <w:t>Update to editors note and clause content for multiple Tx test cases</w:t>
            </w:r>
          </w:p>
        </w:tc>
        <w:tc>
          <w:tcPr>
            <w:tcW w:w="3049" w:type="dxa"/>
            <w:noWrap/>
            <w:hideMark/>
          </w:tcPr>
          <w:p w14:paraId="4ECDC859" w14:textId="77777777" w:rsidR="00241DF0" w:rsidRPr="00241DF0" w:rsidRDefault="00241DF0">
            <w:r w:rsidRPr="00241DF0">
              <w:t>Bureau Veritas ADT, ROHDE &amp; SCHWARZ</w:t>
            </w:r>
          </w:p>
        </w:tc>
        <w:tc>
          <w:tcPr>
            <w:tcW w:w="920" w:type="dxa"/>
            <w:noWrap/>
            <w:hideMark/>
          </w:tcPr>
          <w:p w14:paraId="216BA65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DA4508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0597186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090E33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16A8C9B" w14:textId="77777777" w:rsidR="00241DF0" w:rsidRPr="00241DF0" w:rsidRDefault="00241DF0">
            <w:r w:rsidRPr="00241DF0">
              <w:t>1116</w:t>
            </w:r>
          </w:p>
        </w:tc>
        <w:tc>
          <w:tcPr>
            <w:tcW w:w="637" w:type="dxa"/>
            <w:noWrap/>
            <w:hideMark/>
          </w:tcPr>
          <w:p w14:paraId="0FA0C9F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66FB56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6903479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369D89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AA9989" w14:textId="77777777" w:rsidR="00241DF0" w:rsidRPr="00241DF0" w:rsidRDefault="00241DF0">
            <w:r w:rsidRPr="00241DF0">
              <w:t>R5-247774</w:t>
            </w:r>
          </w:p>
        </w:tc>
        <w:tc>
          <w:tcPr>
            <w:tcW w:w="3119" w:type="dxa"/>
            <w:noWrap/>
            <w:hideMark/>
          </w:tcPr>
          <w:p w14:paraId="29D0E5E7" w14:textId="77777777" w:rsidR="00241DF0" w:rsidRPr="00241DF0" w:rsidRDefault="00241DF0">
            <w:r w:rsidRPr="00241DF0">
              <w:t>Update of EVM test cases</w:t>
            </w:r>
          </w:p>
        </w:tc>
        <w:tc>
          <w:tcPr>
            <w:tcW w:w="3049" w:type="dxa"/>
            <w:noWrap/>
            <w:hideMark/>
          </w:tcPr>
          <w:p w14:paraId="4E108D2F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28ACCD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1E16B29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2FD8E4E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ED33A8E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87A26FC" w14:textId="77777777" w:rsidR="00241DF0" w:rsidRPr="00241DF0" w:rsidRDefault="00241DF0">
            <w:r w:rsidRPr="00241DF0">
              <w:t>1112</w:t>
            </w:r>
          </w:p>
        </w:tc>
        <w:tc>
          <w:tcPr>
            <w:tcW w:w="637" w:type="dxa"/>
            <w:noWrap/>
            <w:hideMark/>
          </w:tcPr>
          <w:p w14:paraId="013683B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368BC9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4186313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7103985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4C17698" w14:textId="77777777" w:rsidR="00241DF0" w:rsidRPr="00241DF0" w:rsidRDefault="00241DF0">
            <w:r w:rsidRPr="00241DF0">
              <w:t>R5-247775</w:t>
            </w:r>
          </w:p>
        </w:tc>
        <w:tc>
          <w:tcPr>
            <w:tcW w:w="3119" w:type="dxa"/>
            <w:noWrap/>
            <w:hideMark/>
          </w:tcPr>
          <w:p w14:paraId="1CEF826F" w14:textId="77777777" w:rsidR="00241DF0" w:rsidRPr="00241DF0" w:rsidRDefault="00241DF0">
            <w:r w:rsidRPr="00241DF0">
              <w:t>Corrections on applicable maximum BW for Redcap UE</w:t>
            </w:r>
          </w:p>
        </w:tc>
        <w:tc>
          <w:tcPr>
            <w:tcW w:w="3049" w:type="dxa"/>
            <w:noWrap/>
            <w:hideMark/>
          </w:tcPr>
          <w:p w14:paraId="2B6B8E4E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179FEE8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8F5CAE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2FE367A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20CA053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96F7980" w14:textId="77777777" w:rsidR="00241DF0" w:rsidRPr="00241DF0" w:rsidRDefault="00241DF0">
            <w:r w:rsidRPr="00241DF0">
              <w:t>1113</w:t>
            </w:r>
          </w:p>
        </w:tc>
        <w:tc>
          <w:tcPr>
            <w:tcW w:w="637" w:type="dxa"/>
            <w:noWrap/>
            <w:hideMark/>
          </w:tcPr>
          <w:p w14:paraId="44950C2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500EAB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3A7768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561E1B3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1F806FE" w14:textId="77777777" w:rsidR="00241DF0" w:rsidRPr="00241DF0" w:rsidRDefault="00241DF0">
            <w:r w:rsidRPr="00241DF0">
              <w:t>R5-247776</w:t>
            </w:r>
          </w:p>
        </w:tc>
        <w:tc>
          <w:tcPr>
            <w:tcW w:w="3119" w:type="dxa"/>
            <w:noWrap/>
            <w:hideMark/>
          </w:tcPr>
          <w:p w14:paraId="1330F98B" w14:textId="77777777" w:rsidR="00241DF0" w:rsidRPr="00241DF0" w:rsidRDefault="00241DF0">
            <w:r w:rsidRPr="00241DF0">
              <w:t>Editorial Correction to 6.2D.2</w:t>
            </w:r>
          </w:p>
        </w:tc>
        <w:tc>
          <w:tcPr>
            <w:tcW w:w="3049" w:type="dxa"/>
            <w:noWrap/>
            <w:hideMark/>
          </w:tcPr>
          <w:p w14:paraId="58E216F9" w14:textId="77777777" w:rsidR="00241DF0" w:rsidRPr="00241DF0" w:rsidRDefault="00241DF0">
            <w:r w:rsidRPr="00241DF0">
              <w:t>Bureau Veritas ADT</w:t>
            </w:r>
          </w:p>
        </w:tc>
        <w:tc>
          <w:tcPr>
            <w:tcW w:w="920" w:type="dxa"/>
            <w:noWrap/>
            <w:hideMark/>
          </w:tcPr>
          <w:p w14:paraId="45E56A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3FF207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6934B40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5EC822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D4A2925" w14:textId="77777777" w:rsidR="00241DF0" w:rsidRPr="00241DF0" w:rsidRDefault="00241DF0">
            <w:r w:rsidRPr="00241DF0">
              <w:t>1117</w:t>
            </w:r>
          </w:p>
        </w:tc>
        <w:tc>
          <w:tcPr>
            <w:tcW w:w="637" w:type="dxa"/>
            <w:noWrap/>
            <w:hideMark/>
          </w:tcPr>
          <w:p w14:paraId="211970D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80BDB5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9EBCCD7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15D9813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C06CEEA" w14:textId="77777777" w:rsidR="00241DF0" w:rsidRPr="00241DF0" w:rsidRDefault="00241DF0">
            <w:r w:rsidRPr="00241DF0">
              <w:t>R5-247777</w:t>
            </w:r>
          </w:p>
        </w:tc>
        <w:tc>
          <w:tcPr>
            <w:tcW w:w="3119" w:type="dxa"/>
            <w:noWrap/>
            <w:hideMark/>
          </w:tcPr>
          <w:p w14:paraId="0C3CE138" w14:textId="77777777" w:rsidR="00241DF0" w:rsidRPr="00241DF0" w:rsidRDefault="00241DF0">
            <w:r w:rsidRPr="00241DF0">
              <w:t>Cleanup of n262 related content in clause 6 FR2 transmitter tests</w:t>
            </w:r>
          </w:p>
        </w:tc>
        <w:tc>
          <w:tcPr>
            <w:tcW w:w="3049" w:type="dxa"/>
            <w:noWrap/>
            <w:hideMark/>
          </w:tcPr>
          <w:p w14:paraId="1698DEA3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1E907E4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48CCF3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0BEB3C6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780E4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AC7DC95" w14:textId="77777777" w:rsidR="00241DF0" w:rsidRPr="00241DF0" w:rsidRDefault="00241DF0">
            <w:r w:rsidRPr="00241DF0">
              <w:t>1119</w:t>
            </w:r>
          </w:p>
        </w:tc>
        <w:tc>
          <w:tcPr>
            <w:tcW w:w="637" w:type="dxa"/>
            <w:noWrap/>
            <w:hideMark/>
          </w:tcPr>
          <w:p w14:paraId="70661B7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8388E2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B34E8E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5443F1A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43FF154" w14:textId="77777777" w:rsidR="00241DF0" w:rsidRPr="00241DF0" w:rsidRDefault="00241DF0">
            <w:r w:rsidRPr="00241DF0">
              <w:t>R5-247778</w:t>
            </w:r>
          </w:p>
        </w:tc>
        <w:tc>
          <w:tcPr>
            <w:tcW w:w="3119" w:type="dxa"/>
            <w:noWrap/>
            <w:hideMark/>
          </w:tcPr>
          <w:p w14:paraId="3419FA22" w14:textId="77777777" w:rsidR="00241DF0" w:rsidRPr="00241DF0" w:rsidRDefault="00241DF0">
            <w:r w:rsidRPr="00241DF0">
              <w:t>Correction of FR2 ACS test case</w:t>
            </w:r>
          </w:p>
        </w:tc>
        <w:tc>
          <w:tcPr>
            <w:tcW w:w="3049" w:type="dxa"/>
            <w:noWrap/>
            <w:hideMark/>
          </w:tcPr>
          <w:p w14:paraId="639DC34A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257961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271946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58016F7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A1EFF2D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230495A" w14:textId="77777777" w:rsidR="00241DF0" w:rsidRPr="00241DF0" w:rsidRDefault="00241DF0">
            <w:r w:rsidRPr="00241DF0">
              <w:t>1118</w:t>
            </w:r>
          </w:p>
        </w:tc>
        <w:tc>
          <w:tcPr>
            <w:tcW w:w="637" w:type="dxa"/>
            <w:noWrap/>
            <w:hideMark/>
          </w:tcPr>
          <w:p w14:paraId="317AB9A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C31A2E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4319DD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7D058A2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9965C2" w14:textId="77777777" w:rsidR="00241DF0" w:rsidRPr="00241DF0" w:rsidRDefault="00241DF0">
            <w:r w:rsidRPr="00241DF0">
              <w:t>R5-247779</w:t>
            </w:r>
          </w:p>
        </w:tc>
        <w:tc>
          <w:tcPr>
            <w:tcW w:w="3119" w:type="dxa"/>
            <w:noWrap/>
            <w:hideMark/>
          </w:tcPr>
          <w:p w14:paraId="10E1AD21" w14:textId="77777777" w:rsidR="00241DF0" w:rsidRPr="00241DF0" w:rsidRDefault="00241DF0">
            <w:r w:rsidRPr="00241DF0">
              <w:t>Cleanup of n262 related content in clause 7 FR2 receiver tests</w:t>
            </w:r>
          </w:p>
        </w:tc>
        <w:tc>
          <w:tcPr>
            <w:tcW w:w="3049" w:type="dxa"/>
            <w:noWrap/>
            <w:hideMark/>
          </w:tcPr>
          <w:p w14:paraId="3CBB82CF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1002D7B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1945C1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5C95D1E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AA21900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7A61AE6" w14:textId="77777777" w:rsidR="00241DF0" w:rsidRPr="00241DF0" w:rsidRDefault="00241DF0">
            <w:r w:rsidRPr="00241DF0">
              <w:t>1120</w:t>
            </w:r>
          </w:p>
        </w:tc>
        <w:tc>
          <w:tcPr>
            <w:tcW w:w="637" w:type="dxa"/>
            <w:noWrap/>
            <w:hideMark/>
          </w:tcPr>
          <w:p w14:paraId="7A62B3C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798E64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FC67F10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554BD54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914E55" w14:textId="77777777" w:rsidR="00241DF0" w:rsidRPr="00241DF0" w:rsidRDefault="00241DF0">
            <w:r w:rsidRPr="00241DF0">
              <w:t>R5-247780</w:t>
            </w:r>
          </w:p>
        </w:tc>
        <w:tc>
          <w:tcPr>
            <w:tcW w:w="3119" w:type="dxa"/>
            <w:noWrap/>
            <w:hideMark/>
          </w:tcPr>
          <w:p w14:paraId="59770930" w14:textId="77777777" w:rsidR="00241DF0" w:rsidRPr="00241DF0" w:rsidRDefault="00241DF0">
            <w:r w:rsidRPr="00241DF0">
              <w:t>Addition of reference sensitivity for PC2 DC_2A_n41A</w:t>
            </w:r>
          </w:p>
        </w:tc>
        <w:tc>
          <w:tcPr>
            <w:tcW w:w="3049" w:type="dxa"/>
            <w:noWrap/>
            <w:hideMark/>
          </w:tcPr>
          <w:p w14:paraId="46A86F5F" w14:textId="77777777" w:rsidR="00241DF0" w:rsidRPr="00241DF0" w:rsidRDefault="00241DF0">
            <w:r w:rsidRPr="00241DF0">
              <w:t>ZTE Corporation</w:t>
            </w:r>
          </w:p>
        </w:tc>
        <w:tc>
          <w:tcPr>
            <w:tcW w:w="920" w:type="dxa"/>
            <w:noWrap/>
            <w:hideMark/>
          </w:tcPr>
          <w:p w14:paraId="0D69492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278BCC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572AE0E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3030F48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76DFF51" w14:textId="77777777" w:rsidR="00241DF0" w:rsidRPr="00241DF0" w:rsidRDefault="00241DF0">
            <w:r w:rsidRPr="00241DF0">
              <w:t>1875</w:t>
            </w:r>
          </w:p>
        </w:tc>
        <w:tc>
          <w:tcPr>
            <w:tcW w:w="637" w:type="dxa"/>
            <w:noWrap/>
            <w:hideMark/>
          </w:tcPr>
          <w:p w14:paraId="61E8AF2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69528A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44E682" w14:textId="77777777" w:rsidR="00241DF0" w:rsidRPr="00241DF0" w:rsidRDefault="00241DF0">
            <w:r w:rsidRPr="00241DF0">
              <w:t>RP-242746</w:t>
            </w:r>
          </w:p>
        </w:tc>
      </w:tr>
      <w:tr w:rsidR="004F179A" w:rsidRPr="00241DF0" w14:paraId="53DA4BD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41ECA4" w14:textId="77777777" w:rsidR="00241DF0" w:rsidRPr="00241DF0" w:rsidRDefault="00241DF0">
            <w:r w:rsidRPr="00241DF0">
              <w:t>R5-247781</w:t>
            </w:r>
          </w:p>
        </w:tc>
        <w:tc>
          <w:tcPr>
            <w:tcW w:w="3119" w:type="dxa"/>
            <w:noWrap/>
            <w:hideMark/>
          </w:tcPr>
          <w:p w14:paraId="51204657" w14:textId="77777777" w:rsidR="00241DF0" w:rsidRPr="00241DF0" w:rsidRDefault="00241DF0">
            <w:r w:rsidRPr="00241DF0">
              <w:t>Update the rules of high power applicability for high order combinations</w:t>
            </w:r>
          </w:p>
        </w:tc>
        <w:tc>
          <w:tcPr>
            <w:tcW w:w="3049" w:type="dxa"/>
            <w:noWrap/>
            <w:hideMark/>
          </w:tcPr>
          <w:p w14:paraId="5E374D9F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35A4E87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77C2F4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177EBF5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47E5480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D7C96AE" w14:textId="77777777" w:rsidR="00241DF0" w:rsidRPr="00241DF0" w:rsidRDefault="00241DF0">
            <w:r w:rsidRPr="00241DF0">
              <w:t>1876</w:t>
            </w:r>
          </w:p>
        </w:tc>
        <w:tc>
          <w:tcPr>
            <w:tcW w:w="637" w:type="dxa"/>
            <w:noWrap/>
            <w:hideMark/>
          </w:tcPr>
          <w:p w14:paraId="1FAD658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A1BEC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C5E972B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73EFDB3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89CAE27" w14:textId="77777777" w:rsidR="00241DF0" w:rsidRPr="00241DF0" w:rsidRDefault="00241DF0">
            <w:r w:rsidRPr="00241DF0">
              <w:t>R5-247782</w:t>
            </w:r>
          </w:p>
        </w:tc>
        <w:tc>
          <w:tcPr>
            <w:tcW w:w="3119" w:type="dxa"/>
            <w:noWrap/>
            <w:hideMark/>
          </w:tcPr>
          <w:p w14:paraId="2DD204B5" w14:textId="77777777" w:rsidR="00241DF0" w:rsidRPr="00241DF0" w:rsidRDefault="00241DF0">
            <w:r w:rsidRPr="00241DF0">
              <w:t>Correction of the RB allocation condition</w:t>
            </w:r>
          </w:p>
        </w:tc>
        <w:tc>
          <w:tcPr>
            <w:tcW w:w="3049" w:type="dxa"/>
            <w:noWrap/>
            <w:hideMark/>
          </w:tcPr>
          <w:p w14:paraId="6D0B5504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1F8C1CC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39D28A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0E4EF1D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9FB82B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5B6909E9" w14:textId="77777777" w:rsidR="00241DF0" w:rsidRPr="00241DF0" w:rsidRDefault="00241DF0">
            <w:r w:rsidRPr="00241DF0">
              <w:t>1108</w:t>
            </w:r>
          </w:p>
        </w:tc>
        <w:tc>
          <w:tcPr>
            <w:tcW w:w="637" w:type="dxa"/>
            <w:noWrap/>
            <w:hideMark/>
          </w:tcPr>
          <w:p w14:paraId="67AE03A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9CE75C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8A47C4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45FF283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B95226" w14:textId="77777777" w:rsidR="00241DF0" w:rsidRPr="00241DF0" w:rsidRDefault="00241DF0">
            <w:r w:rsidRPr="00241DF0">
              <w:t>R5-247783</w:t>
            </w:r>
          </w:p>
        </w:tc>
        <w:tc>
          <w:tcPr>
            <w:tcW w:w="3119" w:type="dxa"/>
            <w:noWrap/>
            <w:hideMark/>
          </w:tcPr>
          <w:p w14:paraId="07916A2E" w14:textId="77777777" w:rsidR="00241DF0" w:rsidRPr="00241DF0" w:rsidRDefault="00241DF0">
            <w:r w:rsidRPr="00241DF0">
              <w:t>Introduction of test channel bandwidths and test frequencies for band n254</w:t>
            </w:r>
          </w:p>
        </w:tc>
        <w:tc>
          <w:tcPr>
            <w:tcW w:w="3049" w:type="dxa"/>
            <w:noWrap/>
            <w:hideMark/>
          </w:tcPr>
          <w:p w14:paraId="70A3092D" w14:textId="77777777" w:rsidR="00241DF0" w:rsidRPr="00241DF0" w:rsidRDefault="00241DF0">
            <w:r w:rsidRPr="00241DF0">
              <w:t>China Telecom, Apple</w:t>
            </w:r>
          </w:p>
        </w:tc>
        <w:tc>
          <w:tcPr>
            <w:tcW w:w="920" w:type="dxa"/>
            <w:noWrap/>
            <w:hideMark/>
          </w:tcPr>
          <w:p w14:paraId="5EBA006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AD7104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38D56FE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F320B3D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6DE610B4" w14:textId="77777777" w:rsidR="00241DF0" w:rsidRPr="00241DF0" w:rsidRDefault="00241DF0">
            <w:r w:rsidRPr="00241DF0">
              <w:t>3400</w:t>
            </w:r>
          </w:p>
        </w:tc>
        <w:tc>
          <w:tcPr>
            <w:tcW w:w="637" w:type="dxa"/>
            <w:noWrap/>
            <w:hideMark/>
          </w:tcPr>
          <w:p w14:paraId="2E1BB8C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88DBA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0494594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646E1C3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B5A927" w14:textId="77777777" w:rsidR="00241DF0" w:rsidRPr="00241DF0" w:rsidRDefault="00241DF0">
            <w:r w:rsidRPr="00241DF0">
              <w:t>R5-247784</w:t>
            </w:r>
          </w:p>
        </w:tc>
        <w:tc>
          <w:tcPr>
            <w:tcW w:w="3119" w:type="dxa"/>
            <w:noWrap/>
            <w:hideMark/>
          </w:tcPr>
          <w:p w14:paraId="1C2736B4" w14:textId="77777777" w:rsidR="00241DF0" w:rsidRPr="00241DF0" w:rsidRDefault="00241DF0">
            <w:r w:rsidRPr="00241DF0">
              <w:t>Update TP analysis for NS_03N, NS_04N and NS_05N</w:t>
            </w:r>
          </w:p>
        </w:tc>
        <w:tc>
          <w:tcPr>
            <w:tcW w:w="3049" w:type="dxa"/>
            <w:noWrap/>
            <w:hideMark/>
          </w:tcPr>
          <w:p w14:paraId="276A62B2" w14:textId="77777777" w:rsidR="00241DF0" w:rsidRPr="00241DF0" w:rsidRDefault="00241DF0">
            <w:r w:rsidRPr="00241DF0">
              <w:t>China Telecom</w:t>
            </w:r>
          </w:p>
        </w:tc>
        <w:tc>
          <w:tcPr>
            <w:tcW w:w="920" w:type="dxa"/>
            <w:noWrap/>
            <w:hideMark/>
          </w:tcPr>
          <w:p w14:paraId="5B83C26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C6476E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19AF288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FB23CD2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23D44192" w14:textId="77777777" w:rsidR="00241DF0" w:rsidRPr="00241DF0" w:rsidRDefault="00241DF0">
            <w:r w:rsidRPr="00241DF0">
              <w:t>0963</w:t>
            </w:r>
          </w:p>
        </w:tc>
        <w:tc>
          <w:tcPr>
            <w:tcW w:w="637" w:type="dxa"/>
            <w:noWrap/>
            <w:hideMark/>
          </w:tcPr>
          <w:p w14:paraId="20E44C7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157381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0ECA27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3DBC42A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F3E942C" w14:textId="77777777" w:rsidR="00241DF0" w:rsidRPr="00241DF0" w:rsidRDefault="00241DF0">
            <w:r w:rsidRPr="00241DF0">
              <w:t>R5-247785</w:t>
            </w:r>
          </w:p>
        </w:tc>
        <w:tc>
          <w:tcPr>
            <w:tcW w:w="3119" w:type="dxa"/>
            <w:noWrap/>
            <w:hideMark/>
          </w:tcPr>
          <w:p w14:paraId="4EC73C6B" w14:textId="77777777" w:rsidR="00241DF0" w:rsidRPr="00241DF0" w:rsidRDefault="00241DF0">
            <w:r w:rsidRPr="00241DF0">
              <w:t>Updating the test description in NTN performance test case</w:t>
            </w:r>
          </w:p>
        </w:tc>
        <w:tc>
          <w:tcPr>
            <w:tcW w:w="3049" w:type="dxa"/>
            <w:noWrap/>
            <w:hideMark/>
          </w:tcPr>
          <w:p w14:paraId="4C65A605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E157DB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84745A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5970743D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4A28364E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3B828A1" w14:textId="77777777" w:rsidR="00241DF0" w:rsidRPr="00241DF0" w:rsidRDefault="00241DF0">
            <w:r w:rsidRPr="00241DF0">
              <w:t>0080</w:t>
            </w:r>
          </w:p>
        </w:tc>
        <w:tc>
          <w:tcPr>
            <w:tcW w:w="637" w:type="dxa"/>
            <w:noWrap/>
            <w:hideMark/>
          </w:tcPr>
          <w:p w14:paraId="4AFB573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74ECC8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0A0DB3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6964EC3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A55C41A" w14:textId="77777777" w:rsidR="00241DF0" w:rsidRPr="00241DF0" w:rsidRDefault="00241DF0">
            <w:r w:rsidRPr="00241DF0">
              <w:t>R5-247786</w:t>
            </w:r>
          </w:p>
        </w:tc>
        <w:tc>
          <w:tcPr>
            <w:tcW w:w="3119" w:type="dxa"/>
            <w:noWrap/>
            <w:hideMark/>
          </w:tcPr>
          <w:p w14:paraId="47510591" w14:textId="77777777" w:rsidR="00241DF0" w:rsidRPr="00241DF0" w:rsidRDefault="00241DF0">
            <w:r w:rsidRPr="00241DF0">
              <w:t>addition of HARQ feedback disabled PICS for nr-ntn</w:t>
            </w:r>
          </w:p>
        </w:tc>
        <w:tc>
          <w:tcPr>
            <w:tcW w:w="3049" w:type="dxa"/>
            <w:noWrap/>
            <w:hideMark/>
          </w:tcPr>
          <w:p w14:paraId="0A4F69B7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2586E28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AD6821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18082F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A2D3ACA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43510EF" w14:textId="77777777" w:rsidR="00241DF0" w:rsidRPr="00241DF0" w:rsidRDefault="00241DF0">
            <w:r w:rsidRPr="00241DF0">
              <w:t>0741</w:t>
            </w:r>
          </w:p>
        </w:tc>
        <w:tc>
          <w:tcPr>
            <w:tcW w:w="637" w:type="dxa"/>
            <w:noWrap/>
            <w:hideMark/>
          </w:tcPr>
          <w:p w14:paraId="02D7411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6EA00C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2BB253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07C8DA6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FC63665" w14:textId="77777777" w:rsidR="00241DF0" w:rsidRPr="00241DF0" w:rsidRDefault="00241DF0">
            <w:r w:rsidRPr="00241DF0">
              <w:t>R5-247787</w:t>
            </w:r>
          </w:p>
        </w:tc>
        <w:tc>
          <w:tcPr>
            <w:tcW w:w="3119" w:type="dxa"/>
            <w:noWrap/>
            <w:hideMark/>
          </w:tcPr>
          <w:p w14:paraId="5221A0AC" w14:textId="77777777" w:rsidR="00241DF0" w:rsidRPr="00241DF0" w:rsidRDefault="00241DF0">
            <w:r w:rsidRPr="00241DF0">
              <w:t>addition of subtest selection criteria for DEMOD NR-NTN test case</w:t>
            </w:r>
          </w:p>
        </w:tc>
        <w:tc>
          <w:tcPr>
            <w:tcW w:w="3049" w:type="dxa"/>
            <w:noWrap/>
            <w:hideMark/>
          </w:tcPr>
          <w:p w14:paraId="6F1DDA79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27780BD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36BBD48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17493C24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6F94E168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3D9832B1" w14:textId="77777777" w:rsidR="00241DF0" w:rsidRPr="00241DF0" w:rsidRDefault="00241DF0">
            <w:r w:rsidRPr="00241DF0">
              <w:t>0081</w:t>
            </w:r>
          </w:p>
        </w:tc>
        <w:tc>
          <w:tcPr>
            <w:tcW w:w="637" w:type="dxa"/>
            <w:noWrap/>
            <w:hideMark/>
          </w:tcPr>
          <w:p w14:paraId="12DD76F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52979D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334B321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3252914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6F33A0" w14:textId="77777777" w:rsidR="00241DF0" w:rsidRPr="00241DF0" w:rsidRDefault="00241DF0">
            <w:r w:rsidRPr="00241DF0">
              <w:t>R5-247788</w:t>
            </w:r>
          </w:p>
        </w:tc>
        <w:tc>
          <w:tcPr>
            <w:tcW w:w="3119" w:type="dxa"/>
            <w:noWrap/>
            <w:hideMark/>
          </w:tcPr>
          <w:p w14:paraId="281C6049" w14:textId="77777777" w:rsidR="00241DF0" w:rsidRPr="00241DF0" w:rsidRDefault="00241DF0">
            <w:r w:rsidRPr="00241DF0">
              <w:t>Addition of new test case 13.3.1.1_1 for NB IoT NTN</w:t>
            </w:r>
          </w:p>
        </w:tc>
        <w:tc>
          <w:tcPr>
            <w:tcW w:w="3049" w:type="dxa"/>
            <w:noWrap/>
            <w:hideMark/>
          </w:tcPr>
          <w:p w14:paraId="63A69E38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210FAE8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A81E07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5994E555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402ED235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5F431D69" w14:textId="77777777" w:rsidR="00241DF0" w:rsidRPr="00241DF0" w:rsidRDefault="00241DF0">
            <w:r w:rsidRPr="00241DF0">
              <w:t>3061</w:t>
            </w:r>
          </w:p>
        </w:tc>
        <w:tc>
          <w:tcPr>
            <w:tcW w:w="637" w:type="dxa"/>
            <w:noWrap/>
            <w:hideMark/>
          </w:tcPr>
          <w:p w14:paraId="2CCC1D0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82BE9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D62B94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717FE67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49B1ED7" w14:textId="77777777" w:rsidR="00241DF0" w:rsidRPr="00241DF0" w:rsidRDefault="00241DF0">
            <w:r w:rsidRPr="00241DF0">
              <w:t>R5-247789</w:t>
            </w:r>
          </w:p>
        </w:tc>
        <w:tc>
          <w:tcPr>
            <w:tcW w:w="3119" w:type="dxa"/>
            <w:noWrap/>
            <w:hideMark/>
          </w:tcPr>
          <w:p w14:paraId="6DFAE8BB" w14:textId="77777777" w:rsidR="00241DF0" w:rsidRPr="00241DF0" w:rsidRDefault="00241DF0">
            <w:r w:rsidRPr="00241DF0">
              <w:t>Addition of new test case 13.1.1.2_1 for NB IoT NTN</w:t>
            </w:r>
          </w:p>
        </w:tc>
        <w:tc>
          <w:tcPr>
            <w:tcW w:w="3049" w:type="dxa"/>
            <w:noWrap/>
            <w:hideMark/>
          </w:tcPr>
          <w:p w14:paraId="4DBF4AD7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37F6BB4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F7A7A3E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68B056E4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00255C6" w14:textId="77777777" w:rsidR="00241DF0" w:rsidRPr="00241DF0" w:rsidRDefault="00241DF0">
            <w:r w:rsidRPr="00241DF0">
              <w:t>IoT_NTN_enh_plus_CT1-UEConTest</w:t>
            </w:r>
          </w:p>
        </w:tc>
        <w:tc>
          <w:tcPr>
            <w:tcW w:w="680" w:type="dxa"/>
            <w:noWrap/>
            <w:hideMark/>
          </w:tcPr>
          <w:p w14:paraId="04A16AD2" w14:textId="77777777" w:rsidR="00241DF0" w:rsidRPr="00241DF0" w:rsidRDefault="00241DF0">
            <w:r w:rsidRPr="00241DF0">
              <w:t>3062</w:t>
            </w:r>
          </w:p>
        </w:tc>
        <w:tc>
          <w:tcPr>
            <w:tcW w:w="637" w:type="dxa"/>
            <w:noWrap/>
            <w:hideMark/>
          </w:tcPr>
          <w:p w14:paraId="3F8B9E4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A4304A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161066" w14:textId="77777777" w:rsidR="00241DF0" w:rsidRPr="00241DF0" w:rsidRDefault="00241DF0">
            <w:r w:rsidRPr="00241DF0">
              <w:t>RP-242712</w:t>
            </w:r>
          </w:p>
        </w:tc>
      </w:tr>
      <w:tr w:rsidR="004F179A" w:rsidRPr="00241DF0" w14:paraId="534A73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2B8E255" w14:textId="77777777" w:rsidR="00241DF0" w:rsidRPr="00241DF0" w:rsidRDefault="00241DF0">
            <w:r w:rsidRPr="00241DF0">
              <w:t>R5-247790</w:t>
            </w:r>
          </w:p>
        </w:tc>
        <w:tc>
          <w:tcPr>
            <w:tcW w:w="3119" w:type="dxa"/>
            <w:noWrap/>
            <w:hideMark/>
          </w:tcPr>
          <w:p w14:paraId="19CFA9D4" w14:textId="77777777" w:rsidR="00241DF0" w:rsidRPr="00241DF0" w:rsidRDefault="00241DF0">
            <w:r w:rsidRPr="00241DF0">
              <w:t>Update of test configuration for NTN in Clause 13.1.1</w:t>
            </w:r>
          </w:p>
        </w:tc>
        <w:tc>
          <w:tcPr>
            <w:tcW w:w="3049" w:type="dxa"/>
            <w:noWrap/>
            <w:hideMark/>
          </w:tcPr>
          <w:p w14:paraId="4EB2E06A" w14:textId="77777777" w:rsidR="00241DF0" w:rsidRPr="00241DF0" w:rsidRDefault="00241DF0">
            <w:r w:rsidRPr="00241DF0">
              <w:t>Mediatek India Technology Pvt., Qualcomm Wireless Communication Tech</w:t>
            </w:r>
          </w:p>
        </w:tc>
        <w:tc>
          <w:tcPr>
            <w:tcW w:w="920" w:type="dxa"/>
            <w:noWrap/>
            <w:hideMark/>
          </w:tcPr>
          <w:p w14:paraId="143036F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8B9A3F5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24D3BC02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69E04F92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5D5992BE" w14:textId="77777777" w:rsidR="00241DF0" w:rsidRPr="00241DF0" w:rsidRDefault="00241DF0">
            <w:r w:rsidRPr="00241DF0">
              <w:t>3059</w:t>
            </w:r>
          </w:p>
        </w:tc>
        <w:tc>
          <w:tcPr>
            <w:tcW w:w="637" w:type="dxa"/>
            <w:noWrap/>
            <w:hideMark/>
          </w:tcPr>
          <w:p w14:paraId="505F62C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65D71B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9E14CC1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2DBC29E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4E8059" w14:textId="77777777" w:rsidR="00241DF0" w:rsidRPr="00241DF0" w:rsidRDefault="00241DF0">
            <w:r w:rsidRPr="00241DF0">
              <w:t>R5-247791</w:t>
            </w:r>
          </w:p>
        </w:tc>
        <w:tc>
          <w:tcPr>
            <w:tcW w:w="3119" w:type="dxa"/>
            <w:noWrap/>
            <w:hideMark/>
          </w:tcPr>
          <w:p w14:paraId="609EBF15" w14:textId="77777777" w:rsidR="00241DF0" w:rsidRPr="00241DF0" w:rsidRDefault="00241DF0">
            <w:r w:rsidRPr="00241DF0">
              <w:t>test time updates to RRM TC 13.6.2.1</w:t>
            </w:r>
          </w:p>
        </w:tc>
        <w:tc>
          <w:tcPr>
            <w:tcW w:w="3049" w:type="dxa"/>
            <w:noWrap/>
            <w:hideMark/>
          </w:tcPr>
          <w:p w14:paraId="45155FEC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3D4B410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B0B6020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4E735B47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A81A0B7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19FF51DE" w14:textId="77777777" w:rsidR="00241DF0" w:rsidRPr="00241DF0" w:rsidRDefault="00241DF0">
            <w:r w:rsidRPr="00241DF0">
              <w:t>3067</w:t>
            </w:r>
          </w:p>
        </w:tc>
        <w:tc>
          <w:tcPr>
            <w:tcW w:w="637" w:type="dxa"/>
            <w:noWrap/>
            <w:hideMark/>
          </w:tcPr>
          <w:p w14:paraId="72F46CC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5FD81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94EC3DA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147CD94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A08D76" w14:textId="77777777" w:rsidR="00241DF0" w:rsidRPr="00241DF0" w:rsidRDefault="00241DF0">
            <w:r w:rsidRPr="00241DF0">
              <w:t>R5-247792</w:t>
            </w:r>
          </w:p>
        </w:tc>
        <w:tc>
          <w:tcPr>
            <w:tcW w:w="3119" w:type="dxa"/>
            <w:noWrap/>
            <w:hideMark/>
          </w:tcPr>
          <w:p w14:paraId="785FBC15" w14:textId="77777777" w:rsidR="00241DF0" w:rsidRPr="00241DF0" w:rsidRDefault="00241DF0">
            <w:r w:rsidRPr="00241DF0">
              <w:t>Correction to TC 7.3A Reference sensitivity power level for UE category M1</w:t>
            </w:r>
          </w:p>
        </w:tc>
        <w:tc>
          <w:tcPr>
            <w:tcW w:w="3049" w:type="dxa"/>
            <w:noWrap/>
            <w:hideMark/>
          </w:tcPr>
          <w:p w14:paraId="0BBF7821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73B897A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B9FEBCB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11258EB6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68E085ED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087EBC94" w14:textId="77777777" w:rsidR="00241DF0" w:rsidRPr="00241DF0" w:rsidRDefault="00241DF0">
            <w:r w:rsidRPr="00241DF0">
              <w:t>0056</w:t>
            </w:r>
          </w:p>
        </w:tc>
        <w:tc>
          <w:tcPr>
            <w:tcW w:w="637" w:type="dxa"/>
            <w:noWrap/>
            <w:hideMark/>
          </w:tcPr>
          <w:p w14:paraId="0115275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3925F6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632B31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626003F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A8F65A" w14:textId="77777777" w:rsidR="00241DF0" w:rsidRPr="00241DF0" w:rsidRDefault="00241DF0">
            <w:r w:rsidRPr="00241DF0">
              <w:t>R5-247793</w:t>
            </w:r>
          </w:p>
        </w:tc>
        <w:tc>
          <w:tcPr>
            <w:tcW w:w="3119" w:type="dxa"/>
            <w:noWrap/>
            <w:hideMark/>
          </w:tcPr>
          <w:p w14:paraId="30FFA7F3" w14:textId="77777777" w:rsidR="00241DF0" w:rsidRPr="00241DF0" w:rsidRDefault="00241DF0">
            <w:r w:rsidRPr="00241DF0">
              <w:t>Editorial update of clause 5.2.2</w:t>
            </w:r>
          </w:p>
        </w:tc>
        <w:tc>
          <w:tcPr>
            <w:tcW w:w="3049" w:type="dxa"/>
            <w:noWrap/>
            <w:hideMark/>
          </w:tcPr>
          <w:p w14:paraId="5ADAD32B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56CC7B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DACCB8D" w14:textId="77777777" w:rsidR="00241DF0" w:rsidRPr="00241DF0" w:rsidRDefault="00241DF0">
            <w:r w:rsidRPr="00241DF0">
              <w:t>36.905</w:t>
            </w:r>
          </w:p>
        </w:tc>
        <w:tc>
          <w:tcPr>
            <w:tcW w:w="877" w:type="dxa"/>
            <w:noWrap/>
            <w:hideMark/>
          </w:tcPr>
          <w:p w14:paraId="6909DFAC" w14:textId="77777777" w:rsidR="00241DF0" w:rsidRPr="00241DF0" w:rsidRDefault="00241DF0">
            <w:r w:rsidRPr="00241DF0">
              <w:t>18.6.1</w:t>
            </w:r>
          </w:p>
        </w:tc>
        <w:tc>
          <w:tcPr>
            <w:tcW w:w="4538" w:type="dxa"/>
            <w:noWrap/>
            <w:hideMark/>
          </w:tcPr>
          <w:p w14:paraId="3AD6C8A3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5CDBF86B" w14:textId="77777777" w:rsidR="00241DF0" w:rsidRPr="00241DF0" w:rsidRDefault="00241DF0">
            <w:r w:rsidRPr="00241DF0">
              <w:t>0276</w:t>
            </w:r>
          </w:p>
        </w:tc>
        <w:tc>
          <w:tcPr>
            <w:tcW w:w="637" w:type="dxa"/>
            <w:noWrap/>
            <w:hideMark/>
          </w:tcPr>
          <w:p w14:paraId="7DD60D9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7D4493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609005F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478B78D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8860C0E" w14:textId="77777777" w:rsidR="00241DF0" w:rsidRPr="00241DF0" w:rsidRDefault="00241DF0">
            <w:r w:rsidRPr="00241DF0">
              <w:t>R5-247794</w:t>
            </w:r>
          </w:p>
        </w:tc>
        <w:tc>
          <w:tcPr>
            <w:tcW w:w="3119" w:type="dxa"/>
            <w:noWrap/>
            <w:hideMark/>
          </w:tcPr>
          <w:p w14:paraId="69893453" w14:textId="77777777" w:rsidR="00241DF0" w:rsidRPr="00241DF0" w:rsidRDefault="00241DF0">
            <w:r w:rsidRPr="00241DF0">
              <w:t>Update Table A.4.5-1 with additonal NB-NTN capabilities</w:t>
            </w:r>
          </w:p>
        </w:tc>
        <w:tc>
          <w:tcPr>
            <w:tcW w:w="3049" w:type="dxa"/>
            <w:noWrap/>
            <w:hideMark/>
          </w:tcPr>
          <w:p w14:paraId="4FA939AE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6344713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B74AA1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39B6D68F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651FE25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028FB540" w14:textId="77777777" w:rsidR="00241DF0" w:rsidRPr="00241DF0" w:rsidRDefault="00241DF0">
            <w:r w:rsidRPr="00241DF0">
              <w:t>1052</w:t>
            </w:r>
          </w:p>
        </w:tc>
        <w:tc>
          <w:tcPr>
            <w:tcW w:w="637" w:type="dxa"/>
            <w:noWrap/>
            <w:hideMark/>
          </w:tcPr>
          <w:p w14:paraId="5E2909A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76333D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C995FA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1935EE7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CA825A7" w14:textId="77777777" w:rsidR="00241DF0" w:rsidRPr="00241DF0" w:rsidRDefault="00241DF0">
            <w:r w:rsidRPr="00241DF0">
              <w:t>R5-247795</w:t>
            </w:r>
          </w:p>
        </w:tc>
        <w:tc>
          <w:tcPr>
            <w:tcW w:w="3119" w:type="dxa"/>
            <w:noWrap/>
            <w:hideMark/>
          </w:tcPr>
          <w:p w14:paraId="69B94511" w14:textId="77777777" w:rsidR="00241DF0" w:rsidRPr="00241DF0" w:rsidRDefault="00241DF0">
            <w:r w:rsidRPr="00241DF0">
              <w:t>Update of TP analysis for A-MPR of NS_24</w:t>
            </w:r>
          </w:p>
        </w:tc>
        <w:tc>
          <w:tcPr>
            <w:tcW w:w="3049" w:type="dxa"/>
            <w:noWrap/>
            <w:hideMark/>
          </w:tcPr>
          <w:p w14:paraId="039B8F5F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555F809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BD496E4" w14:textId="77777777" w:rsidR="00241DF0" w:rsidRPr="00241DF0" w:rsidRDefault="00241DF0">
            <w:r w:rsidRPr="00241DF0">
              <w:t>36.905</w:t>
            </w:r>
          </w:p>
        </w:tc>
        <w:tc>
          <w:tcPr>
            <w:tcW w:w="877" w:type="dxa"/>
            <w:noWrap/>
            <w:hideMark/>
          </w:tcPr>
          <w:p w14:paraId="35AD7C99" w14:textId="77777777" w:rsidR="00241DF0" w:rsidRPr="00241DF0" w:rsidRDefault="00241DF0">
            <w:r w:rsidRPr="00241DF0">
              <w:t>18.6.1</w:t>
            </w:r>
          </w:p>
        </w:tc>
        <w:tc>
          <w:tcPr>
            <w:tcW w:w="4538" w:type="dxa"/>
            <w:noWrap/>
            <w:hideMark/>
          </w:tcPr>
          <w:p w14:paraId="5B91D644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04D5E2FF" w14:textId="77777777" w:rsidR="00241DF0" w:rsidRPr="00241DF0" w:rsidRDefault="00241DF0">
            <w:r w:rsidRPr="00241DF0">
              <w:t>0277</w:t>
            </w:r>
          </w:p>
        </w:tc>
        <w:tc>
          <w:tcPr>
            <w:tcW w:w="637" w:type="dxa"/>
            <w:noWrap/>
            <w:hideMark/>
          </w:tcPr>
          <w:p w14:paraId="1C72008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C8AA46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D255E4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316849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508F3A9" w14:textId="77777777" w:rsidR="00241DF0" w:rsidRPr="00241DF0" w:rsidRDefault="00241DF0">
            <w:r w:rsidRPr="00241DF0">
              <w:t>R5-247796</w:t>
            </w:r>
          </w:p>
        </w:tc>
        <w:tc>
          <w:tcPr>
            <w:tcW w:w="3119" w:type="dxa"/>
            <w:noWrap/>
            <w:hideMark/>
          </w:tcPr>
          <w:p w14:paraId="03788459" w14:textId="77777777" w:rsidR="00241DF0" w:rsidRPr="00241DF0" w:rsidRDefault="00241DF0">
            <w:r w:rsidRPr="00241DF0">
              <w:t>Addition of band 253 into test case 7.3A Reference sensitivity power level for UE category M1</w:t>
            </w:r>
          </w:p>
        </w:tc>
        <w:tc>
          <w:tcPr>
            <w:tcW w:w="3049" w:type="dxa"/>
            <w:noWrap/>
            <w:hideMark/>
          </w:tcPr>
          <w:p w14:paraId="4179F7AA" w14:textId="77777777" w:rsidR="00241DF0" w:rsidRPr="00241DF0" w:rsidRDefault="00241DF0">
            <w:r w:rsidRPr="00241DF0">
              <w:t>MediaTek Beijing Inc.</w:t>
            </w:r>
          </w:p>
        </w:tc>
        <w:tc>
          <w:tcPr>
            <w:tcW w:w="920" w:type="dxa"/>
            <w:noWrap/>
            <w:hideMark/>
          </w:tcPr>
          <w:p w14:paraId="4304381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E8B14F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60E6ED34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1626C500" w14:textId="77777777" w:rsidR="00241DF0" w:rsidRPr="00241DF0" w:rsidRDefault="00241DF0">
            <w:r w:rsidRPr="00241DF0">
              <w:t>IoT_NTN_extLband-UEConTest</w:t>
            </w:r>
          </w:p>
        </w:tc>
        <w:tc>
          <w:tcPr>
            <w:tcW w:w="680" w:type="dxa"/>
            <w:noWrap/>
            <w:hideMark/>
          </w:tcPr>
          <w:p w14:paraId="6860540F" w14:textId="77777777" w:rsidR="00241DF0" w:rsidRPr="00241DF0" w:rsidRDefault="00241DF0">
            <w:r w:rsidRPr="00241DF0">
              <w:t>0052</w:t>
            </w:r>
          </w:p>
        </w:tc>
        <w:tc>
          <w:tcPr>
            <w:tcW w:w="637" w:type="dxa"/>
            <w:noWrap/>
            <w:hideMark/>
          </w:tcPr>
          <w:p w14:paraId="5285B31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E346BE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1D0C28" w14:textId="77777777" w:rsidR="00241DF0" w:rsidRPr="00241DF0" w:rsidRDefault="00241DF0">
            <w:r w:rsidRPr="00241DF0">
              <w:t>RP-242720</w:t>
            </w:r>
          </w:p>
        </w:tc>
      </w:tr>
      <w:tr w:rsidR="004F179A" w:rsidRPr="00241DF0" w14:paraId="596D120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C74E91" w14:textId="77777777" w:rsidR="00241DF0" w:rsidRPr="00241DF0" w:rsidRDefault="00241DF0">
            <w:r w:rsidRPr="00241DF0">
              <w:t>R5-247797</w:t>
            </w:r>
          </w:p>
        </w:tc>
        <w:tc>
          <w:tcPr>
            <w:tcW w:w="3119" w:type="dxa"/>
            <w:noWrap/>
            <w:hideMark/>
          </w:tcPr>
          <w:p w14:paraId="611DD828" w14:textId="77777777" w:rsidR="00241DF0" w:rsidRPr="00241DF0" w:rsidRDefault="00241DF0">
            <w:r w:rsidRPr="00241DF0">
              <w:t>Modifications of the table note to further clarify the required test frequencies</w:t>
            </w:r>
          </w:p>
        </w:tc>
        <w:tc>
          <w:tcPr>
            <w:tcW w:w="3049" w:type="dxa"/>
            <w:noWrap/>
            <w:hideMark/>
          </w:tcPr>
          <w:p w14:paraId="50FA5B4F" w14:textId="77777777" w:rsidR="00241DF0" w:rsidRPr="00241DF0" w:rsidRDefault="00241DF0">
            <w:r w:rsidRPr="00241DF0">
              <w:t>Verizon</w:t>
            </w:r>
          </w:p>
        </w:tc>
        <w:tc>
          <w:tcPr>
            <w:tcW w:w="920" w:type="dxa"/>
            <w:noWrap/>
            <w:hideMark/>
          </w:tcPr>
          <w:p w14:paraId="0DADC31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20F947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32080909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794F7BDA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794F5560" w14:textId="77777777" w:rsidR="00241DF0" w:rsidRPr="00241DF0" w:rsidRDefault="00241DF0">
            <w:r w:rsidRPr="00241DF0">
              <w:t>0064</w:t>
            </w:r>
          </w:p>
        </w:tc>
        <w:tc>
          <w:tcPr>
            <w:tcW w:w="637" w:type="dxa"/>
            <w:noWrap/>
            <w:hideMark/>
          </w:tcPr>
          <w:p w14:paraId="738B356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E8C1E5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7591F4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411ED8C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58C4CC" w14:textId="77777777" w:rsidR="00241DF0" w:rsidRPr="00241DF0" w:rsidRDefault="00241DF0">
            <w:r w:rsidRPr="00241DF0">
              <w:t>R5-247798</w:t>
            </w:r>
          </w:p>
        </w:tc>
        <w:tc>
          <w:tcPr>
            <w:tcW w:w="3119" w:type="dxa"/>
            <w:noWrap/>
            <w:hideMark/>
          </w:tcPr>
          <w:p w14:paraId="1082996F" w14:textId="77777777" w:rsidR="00241DF0" w:rsidRPr="00241DF0" w:rsidRDefault="00241DF0">
            <w:r w:rsidRPr="00241DF0">
              <w:t>Update to R18 IoT NTN test cases applicability</w:t>
            </w:r>
          </w:p>
        </w:tc>
        <w:tc>
          <w:tcPr>
            <w:tcW w:w="3049" w:type="dxa"/>
            <w:noWrap/>
            <w:hideMark/>
          </w:tcPr>
          <w:p w14:paraId="7D44EA32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289037B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FB693E4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5A5469F1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737133C4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58DBD1A6" w14:textId="77777777" w:rsidR="00241DF0" w:rsidRPr="00241DF0" w:rsidRDefault="00241DF0">
            <w:r w:rsidRPr="00241DF0">
              <w:t>1049</w:t>
            </w:r>
          </w:p>
        </w:tc>
        <w:tc>
          <w:tcPr>
            <w:tcW w:w="637" w:type="dxa"/>
            <w:noWrap/>
            <w:hideMark/>
          </w:tcPr>
          <w:p w14:paraId="0406B96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104689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2C073E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77A5CF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6FECF0" w14:textId="77777777" w:rsidR="00241DF0" w:rsidRPr="00241DF0" w:rsidRDefault="00241DF0">
            <w:r w:rsidRPr="00241DF0">
              <w:t>R5-247799</w:t>
            </w:r>
          </w:p>
        </w:tc>
        <w:tc>
          <w:tcPr>
            <w:tcW w:w="3119" w:type="dxa"/>
            <w:noWrap/>
            <w:hideMark/>
          </w:tcPr>
          <w:p w14:paraId="7BE1A36D" w14:textId="77777777" w:rsidR="00241DF0" w:rsidRPr="00241DF0" w:rsidRDefault="00241DF0">
            <w:r w:rsidRPr="00241DF0">
              <w:t>Update of test configuration for NTN in Clause 13.3.1</w:t>
            </w:r>
          </w:p>
        </w:tc>
        <w:tc>
          <w:tcPr>
            <w:tcW w:w="3049" w:type="dxa"/>
            <w:noWrap/>
            <w:hideMark/>
          </w:tcPr>
          <w:p w14:paraId="1A47908D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BB837A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53B1DB6" w14:textId="77777777" w:rsidR="00241DF0" w:rsidRPr="00241DF0" w:rsidRDefault="00241DF0">
            <w:r w:rsidRPr="00241DF0">
              <w:t>36.521-3</w:t>
            </w:r>
          </w:p>
        </w:tc>
        <w:tc>
          <w:tcPr>
            <w:tcW w:w="877" w:type="dxa"/>
            <w:noWrap/>
            <w:hideMark/>
          </w:tcPr>
          <w:p w14:paraId="27EFC3A2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430E2A3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52735750" w14:textId="77777777" w:rsidR="00241DF0" w:rsidRPr="00241DF0" w:rsidRDefault="00241DF0">
            <w:r w:rsidRPr="00241DF0">
              <w:t>3063</w:t>
            </w:r>
          </w:p>
        </w:tc>
        <w:tc>
          <w:tcPr>
            <w:tcW w:w="637" w:type="dxa"/>
            <w:noWrap/>
            <w:hideMark/>
          </w:tcPr>
          <w:p w14:paraId="2DE9789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0C3511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0A5684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64C14DF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F0EDCDF" w14:textId="77777777" w:rsidR="00241DF0" w:rsidRPr="00241DF0" w:rsidRDefault="00241DF0">
            <w:r w:rsidRPr="00241DF0">
              <w:t>R5-247800</w:t>
            </w:r>
          </w:p>
        </w:tc>
        <w:tc>
          <w:tcPr>
            <w:tcW w:w="3119" w:type="dxa"/>
            <w:noWrap/>
            <w:hideMark/>
          </w:tcPr>
          <w:p w14:paraId="683C2276" w14:textId="77777777" w:rsidR="00241DF0" w:rsidRPr="00241DF0" w:rsidRDefault="00241DF0">
            <w:r w:rsidRPr="00241DF0">
              <w:t>Updates on defintion of NTN terms and abbreviations</w:t>
            </w:r>
          </w:p>
        </w:tc>
        <w:tc>
          <w:tcPr>
            <w:tcW w:w="3049" w:type="dxa"/>
            <w:noWrap/>
            <w:hideMark/>
          </w:tcPr>
          <w:p w14:paraId="660305B2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70BE5FD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6F18CA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0B16D008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053783CC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3DC7E820" w14:textId="77777777" w:rsidR="00241DF0" w:rsidRPr="00241DF0" w:rsidRDefault="00241DF0">
            <w:r w:rsidRPr="00241DF0">
              <w:t>0086</w:t>
            </w:r>
          </w:p>
        </w:tc>
        <w:tc>
          <w:tcPr>
            <w:tcW w:w="637" w:type="dxa"/>
            <w:noWrap/>
            <w:hideMark/>
          </w:tcPr>
          <w:p w14:paraId="3920E44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DE12FC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F3F9C3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09D3692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6D99377" w14:textId="77777777" w:rsidR="00241DF0" w:rsidRPr="00241DF0" w:rsidRDefault="00241DF0">
            <w:r w:rsidRPr="00241DF0">
              <w:t>R5-247801</w:t>
            </w:r>
          </w:p>
        </w:tc>
        <w:tc>
          <w:tcPr>
            <w:tcW w:w="3119" w:type="dxa"/>
            <w:noWrap/>
            <w:hideMark/>
          </w:tcPr>
          <w:p w14:paraId="43FB21AF" w14:textId="77777777" w:rsidR="00241DF0" w:rsidRPr="00241DF0" w:rsidRDefault="00241DF0">
            <w:r w:rsidRPr="00241DF0">
              <w:t>Addition of physical layer link adaptation test cases</w:t>
            </w:r>
          </w:p>
        </w:tc>
        <w:tc>
          <w:tcPr>
            <w:tcW w:w="3049" w:type="dxa"/>
            <w:noWrap/>
            <w:hideMark/>
          </w:tcPr>
          <w:p w14:paraId="14480E2B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24D4F79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2B1E2B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263127F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6D63DF7" w14:textId="77777777" w:rsidR="00241DF0" w:rsidRPr="00241DF0" w:rsidRDefault="00241DF0">
            <w:r w:rsidRPr="00241DF0">
              <w:t>NR_demod_enh3-UEConTest</w:t>
            </w:r>
          </w:p>
        </w:tc>
        <w:tc>
          <w:tcPr>
            <w:tcW w:w="680" w:type="dxa"/>
            <w:noWrap/>
            <w:hideMark/>
          </w:tcPr>
          <w:p w14:paraId="2413F869" w14:textId="77777777" w:rsidR="00241DF0" w:rsidRPr="00241DF0" w:rsidRDefault="00241DF0">
            <w:r w:rsidRPr="00241DF0">
              <w:t>0914</w:t>
            </w:r>
          </w:p>
        </w:tc>
        <w:tc>
          <w:tcPr>
            <w:tcW w:w="637" w:type="dxa"/>
            <w:noWrap/>
            <w:hideMark/>
          </w:tcPr>
          <w:p w14:paraId="2D2D992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959522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2B23622" w14:textId="77777777" w:rsidR="00241DF0" w:rsidRPr="00241DF0" w:rsidRDefault="00241DF0">
            <w:r w:rsidRPr="00241DF0">
              <w:t>RP-242715</w:t>
            </w:r>
          </w:p>
        </w:tc>
      </w:tr>
      <w:tr w:rsidR="004F179A" w:rsidRPr="00241DF0" w14:paraId="30048CF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75DCDB" w14:textId="77777777" w:rsidR="00241DF0" w:rsidRPr="00241DF0" w:rsidRDefault="00241DF0">
            <w:r w:rsidRPr="00241DF0">
              <w:t>R5-247802</w:t>
            </w:r>
          </w:p>
        </w:tc>
        <w:tc>
          <w:tcPr>
            <w:tcW w:w="3119" w:type="dxa"/>
            <w:noWrap/>
            <w:hideMark/>
          </w:tcPr>
          <w:p w14:paraId="5AA6864E" w14:textId="77777777" w:rsidR="00241DF0" w:rsidRPr="00241DF0" w:rsidRDefault="00241DF0">
            <w:r w:rsidRPr="00241DF0">
              <w:t>Correction to 6.3.2.1.7 2Rx FDD PMI reporting for multi-TRP</w:t>
            </w:r>
          </w:p>
        </w:tc>
        <w:tc>
          <w:tcPr>
            <w:tcW w:w="3049" w:type="dxa"/>
            <w:noWrap/>
            <w:hideMark/>
          </w:tcPr>
          <w:p w14:paraId="417B373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878C6E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C72EA6C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0F982A0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B90D42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E281AA2" w14:textId="77777777" w:rsidR="00241DF0" w:rsidRPr="00241DF0" w:rsidRDefault="00241DF0">
            <w:r w:rsidRPr="00241DF0">
              <w:t>0902</w:t>
            </w:r>
          </w:p>
        </w:tc>
        <w:tc>
          <w:tcPr>
            <w:tcW w:w="637" w:type="dxa"/>
            <w:noWrap/>
            <w:hideMark/>
          </w:tcPr>
          <w:p w14:paraId="4392AEB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D45719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2419F5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1FDAE2C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A0CC14" w14:textId="77777777" w:rsidR="00241DF0" w:rsidRPr="00241DF0" w:rsidRDefault="00241DF0">
            <w:r w:rsidRPr="00241DF0">
              <w:t>R5-247803</w:t>
            </w:r>
          </w:p>
        </w:tc>
        <w:tc>
          <w:tcPr>
            <w:tcW w:w="3119" w:type="dxa"/>
            <w:noWrap/>
            <w:hideMark/>
          </w:tcPr>
          <w:p w14:paraId="68C1E7C4" w14:textId="77777777" w:rsidR="00241DF0" w:rsidRPr="00241DF0" w:rsidRDefault="00241DF0">
            <w:r w:rsidRPr="00241DF0">
              <w:t>core spec alignment for PMI test cases</w:t>
            </w:r>
          </w:p>
        </w:tc>
        <w:tc>
          <w:tcPr>
            <w:tcW w:w="3049" w:type="dxa"/>
            <w:noWrap/>
            <w:hideMark/>
          </w:tcPr>
          <w:p w14:paraId="71E5357F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4D5866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71A302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498768C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ACC81F2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42A21C52" w14:textId="77777777" w:rsidR="00241DF0" w:rsidRPr="00241DF0" w:rsidRDefault="00241DF0">
            <w:r w:rsidRPr="00241DF0">
              <w:t>0910</w:t>
            </w:r>
          </w:p>
        </w:tc>
        <w:tc>
          <w:tcPr>
            <w:tcW w:w="637" w:type="dxa"/>
            <w:noWrap/>
            <w:hideMark/>
          </w:tcPr>
          <w:p w14:paraId="602555E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35E1A4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23AE1A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631D248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B3AC323" w14:textId="77777777" w:rsidR="00241DF0" w:rsidRPr="00241DF0" w:rsidRDefault="00241DF0">
            <w:r w:rsidRPr="00241DF0">
              <w:t>R5-247804</w:t>
            </w:r>
          </w:p>
        </w:tc>
        <w:tc>
          <w:tcPr>
            <w:tcW w:w="3119" w:type="dxa"/>
            <w:noWrap/>
            <w:hideMark/>
          </w:tcPr>
          <w:p w14:paraId="085CDD33" w14:textId="77777777" w:rsidR="00241DF0" w:rsidRPr="00241DF0" w:rsidRDefault="00241DF0">
            <w:r w:rsidRPr="00241DF0">
              <w:t>Correction in Multiple PMI with 16Tx Type1 codebook test cases</w:t>
            </w:r>
          </w:p>
        </w:tc>
        <w:tc>
          <w:tcPr>
            <w:tcW w:w="3049" w:type="dxa"/>
            <w:noWrap/>
            <w:hideMark/>
          </w:tcPr>
          <w:p w14:paraId="6D9EABF1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967E64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FADB41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3FBA512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C8782B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4AB70780" w14:textId="77777777" w:rsidR="00241DF0" w:rsidRPr="00241DF0" w:rsidRDefault="00241DF0">
            <w:r w:rsidRPr="00241DF0">
              <w:t>0917</w:t>
            </w:r>
          </w:p>
        </w:tc>
        <w:tc>
          <w:tcPr>
            <w:tcW w:w="637" w:type="dxa"/>
            <w:noWrap/>
            <w:hideMark/>
          </w:tcPr>
          <w:p w14:paraId="6AA7995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AB237E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188E6F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2B4553B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0EE73E" w14:textId="77777777" w:rsidR="00241DF0" w:rsidRPr="00241DF0" w:rsidRDefault="00241DF0">
            <w:r w:rsidRPr="00241DF0">
              <w:t>R5-247805</w:t>
            </w:r>
          </w:p>
        </w:tc>
        <w:tc>
          <w:tcPr>
            <w:tcW w:w="3119" w:type="dxa"/>
            <w:noWrap/>
            <w:hideMark/>
          </w:tcPr>
          <w:p w14:paraId="06CA2911" w14:textId="77777777" w:rsidR="00241DF0" w:rsidRPr="00241DF0" w:rsidRDefault="00241DF0">
            <w:r w:rsidRPr="00241DF0">
              <w:t>Core alignment in FR1 HST DPS Performance test cases</w:t>
            </w:r>
          </w:p>
        </w:tc>
        <w:tc>
          <w:tcPr>
            <w:tcW w:w="3049" w:type="dxa"/>
            <w:noWrap/>
            <w:hideMark/>
          </w:tcPr>
          <w:p w14:paraId="14962840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31B2749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2FCDC0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12F5131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EEB53F7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501246B" w14:textId="77777777" w:rsidR="00241DF0" w:rsidRPr="00241DF0" w:rsidRDefault="00241DF0">
            <w:r w:rsidRPr="00241DF0">
              <w:t>0921</w:t>
            </w:r>
          </w:p>
        </w:tc>
        <w:tc>
          <w:tcPr>
            <w:tcW w:w="637" w:type="dxa"/>
            <w:noWrap/>
            <w:hideMark/>
          </w:tcPr>
          <w:p w14:paraId="17DECFC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9D4B90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0CB88A0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171CF8F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DA97B69" w14:textId="77777777" w:rsidR="00241DF0" w:rsidRPr="00241DF0" w:rsidRDefault="00241DF0">
            <w:r w:rsidRPr="00241DF0">
              <w:t>R5-247807</w:t>
            </w:r>
          </w:p>
        </w:tc>
        <w:tc>
          <w:tcPr>
            <w:tcW w:w="3119" w:type="dxa"/>
            <w:noWrap/>
            <w:hideMark/>
          </w:tcPr>
          <w:p w14:paraId="09F01C27" w14:textId="77777777" w:rsidR="00241DF0" w:rsidRPr="00241DF0" w:rsidRDefault="00241DF0">
            <w:r w:rsidRPr="00241DF0">
              <w:t>Update to NR SA FR1 SSB-less SCell Activation SSB-less inter-band CA based on A-TRS in non-DRX test case</w:t>
            </w:r>
          </w:p>
        </w:tc>
        <w:tc>
          <w:tcPr>
            <w:tcW w:w="3049" w:type="dxa"/>
            <w:noWrap/>
            <w:hideMark/>
          </w:tcPr>
          <w:p w14:paraId="5B74AFB3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0A53845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08724B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C1570A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9076FC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0A318F2C" w14:textId="77777777" w:rsidR="00241DF0" w:rsidRPr="00241DF0" w:rsidRDefault="00241DF0">
            <w:r w:rsidRPr="00241DF0">
              <w:t>3584</w:t>
            </w:r>
          </w:p>
        </w:tc>
        <w:tc>
          <w:tcPr>
            <w:tcW w:w="637" w:type="dxa"/>
            <w:noWrap/>
            <w:hideMark/>
          </w:tcPr>
          <w:p w14:paraId="2A4E347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540B7B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ED5B210" w14:textId="77777777" w:rsidR="00241DF0" w:rsidRPr="00241DF0" w:rsidRDefault="00241DF0">
            <w:r w:rsidRPr="00241DF0">
              <w:t>RP-242706</w:t>
            </w:r>
          </w:p>
        </w:tc>
      </w:tr>
      <w:tr w:rsidR="004F179A" w:rsidRPr="00241DF0" w14:paraId="7AFD50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D86E308" w14:textId="77777777" w:rsidR="00241DF0" w:rsidRPr="00241DF0" w:rsidRDefault="00241DF0">
            <w:r w:rsidRPr="00241DF0">
              <w:t>R5-247808</w:t>
            </w:r>
          </w:p>
        </w:tc>
        <w:tc>
          <w:tcPr>
            <w:tcW w:w="3119" w:type="dxa"/>
            <w:noWrap/>
            <w:hideMark/>
          </w:tcPr>
          <w:p w14:paraId="4AC08D8F" w14:textId="77777777" w:rsidR="00241DF0" w:rsidRPr="00241DF0" w:rsidRDefault="00241DF0">
            <w:r w:rsidRPr="00241DF0">
              <w:t>Introduction of NR SA FR2 intra-frequency NES triggering conditional handover test case 7.3.3.3</w:t>
            </w:r>
          </w:p>
        </w:tc>
        <w:tc>
          <w:tcPr>
            <w:tcW w:w="3049" w:type="dxa"/>
            <w:noWrap/>
            <w:hideMark/>
          </w:tcPr>
          <w:p w14:paraId="5803971E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02FEBF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7C6DB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58A29E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0753DC9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4CCFFF77" w14:textId="77777777" w:rsidR="00241DF0" w:rsidRPr="00241DF0" w:rsidRDefault="00241DF0">
            <w:r w:rsidRPr="00241DF0">
              <w:t>3642</w:t>
            </w:r>
          </w:p>
        </w:tc>
        <w:tc>
          <w:tcPr>
            <w:tcW w:w="637" w:type="dxa"/>
            <w:noWrap/>
            <w:hideMark/>
          </w:tcPr>
          <w:p w14:paraId="628861F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522B2C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F31F7D4" w14:textId="77777777" w:rsidR="00241DF0" w:rsidRPr="00241DF0" w:rsidRDefault="00241DF0">
            <w:r w:rsidRPr="00241DF0">
              <w:t>RP-242706</w:t>
            </w:r>
          </w:p>
        </w:tc>
      </w:tr>
      <w:tr w:rsidR="004F179A" w:rsidRPr="00241DF0" w14:paraId="5E0B38F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16E79E" w14:textId="77777777" w:rsidR="00241DF0" w:rsidRPr="00241DF0" w:rsidRDefault="00241DF0">
            <w:r w:rsidRPr="00241DF0">
              <w:t>R5-247809</w:t>
            </w:r>
          </w:p>
        </w:tc>
        <w:tc>
          <w:tcPr>
            <w:tcW w:w="3119" w:type="dxa"/>
            <w:noWrap/>
            <w:hideMark/>
          </w:tcPr>
          <w:p w14:paraId="00C08FEA" w14:textId="77777777" w:rsidR="00241DF0" w:rsidRPr="00241DF0" w:rsidRDefault="00241DF0">
            <w:r w:rsidRPr="00241DF0">
              <w:t>Addition of new test case 6.3.4.4 for FR1 LTM intra-f Rach-less Pcell switch without L1-RSRP measurement</w:t>
            </w:r>
          </w:p>
        </w:tc>
        <w:tc>
          <w:tcPr>
            <w:tcW w:w="3049" w:type="dxa"/>
            <w:noWrap/>
            <w:hideMark/>
          </w:tcPr>
          <w:p w14:paraId="765DAC9E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C12CF9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B2367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7E1051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E8D3F97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BCD3DA0" w14:textId="77777777" w:rsidR="00241DF0" w:rsidRPr="00241DF0" w:rsidRDefault="00241DF0">
            <w:r w:rsidRPr="00241DF0">
              <w:t>3490</w:t>
            </w:r>
          </w:p>
        </w:tc>
        <w:tc>
          <w:tcPr>
            <w:tcW w:w="637" w:type="dxa"/>
            <w:noWrap/>
            <w:hideMark/>
          </w:tcPr>
          <w:p w14:paraId="6BC1FEA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C547E6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83095F" w14:textId="77777777" w:rsidR="00241DF0" w:rsidRPr="00241DF0" w:rsidRDefault="00241DF0">
            <w:r w:rsidRPr="00241DF0">
              <w:t>RP-242719</w:t>
            </w:r>
          </w:p>
        </w:tc>
      </w:tr>
      <w:tr w:rsidR="004F179A" w:rsidRPr="00241DF0" w14:paraId="77A7E79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F94F8BA" w14:textId="77777777" w:rsidR="00241DF0" w:rsidRPr="00241DF0" w:rsidRDefault="00241DF0">
            <w:r w:rsidRPr="00241DF0">
              <w:t>R5-247810</w:t>
            </w:r>
          </w:p>
        </w:tc>
        <w:tc>
          <w:tcPr>
            <w:tcW w:w="3119" w:type="dxa"/>
            <w:noWrap/>
            <w:hideMark/>
          </w:tcPr>
          <w:p w14:paraId="4116DCB9" w14:textId="77777777" w:rsidR="00241DF0" w:rsidRPr="00241DF0" w:rsidRDefault="00241DF0">
            <w:r w:rsidRPr="00241DF0">
              <w:t>Core spec alignment for LTM cell switch TC 6.3.4.2</w:t>
            </w:r>
          </w:p>
        </w:tc>
        <w:tc>
          <w:tcPr>
            <w:tcW w:w="3049" w:type="dxa"/>
            <w:noWrap/>
            <w:hideMark/>
          </w:tcPr>
          <w:p w14:paraId="251E8771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1B4E2D8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3614D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2C9A8A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D5741B7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1780F4C8" w14:textId="77777777" w:rsidR="00241DF0" w:rsidRPr="00241DF0" w:rsidRDefault="00241DF0">
            <w:r w:rsidRPr="00241DF0">
              <w:t>3499</w:t>
            </w:r>
          </w:p>
        </w:tc>
        <w:tc>
          <w:tcPr>
            <w:tcW w:w="637" w:type="dxa"/>
            <w:noWrap/>
            <w:hideMark/>
          </w:tcPr>
          <w:p w14:paraId="493B545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41EF2C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254BB73" w14:textId="77777777" w:rsidR="00241DF0" w:rsidRPr="00241DF0" w:rsidRDefault="00241DF0">
            <w:r w:rsidRPr="00241DF0">
              <w:t>RP-242719</w:t>
            </w:r>
          </w:p>
        </w:tc>
      </w:tr>
      <w:tr w:rsidR="004F179A" w:rsidRPr="00241DF0" w14:paraId="556F937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F6D851E" w14:textId="77777777" w:rsidR="00241DF0" w:rsidRPr="00241DF0" w:rsidRDefault="00241DF0">
            <w:r w:rsidRPr="00241DF0">
              <w:t>R5-247811</w:t>
            </w:r>
          </w:p>
        </w:tc>
        <w:tc>
          <w:tcPr>
            <w:tcW w:w="3119" w:type="dxa"/>
            <w:noWrap/>
            <w:hideMark/>
          </w:tcPr>
          <w:p w14:paraId="2798BF52" w14:textId="77777777" w:rsidR="00241DF0" w:rsidRPr="00241DF0" w:rsidRDefault="00241DF0">
            <w:r w:rsidRPr="00241DF0">
              <w:t>General maintenance for NR-U chapter 10</w:t>
            </w:r>
          </w:p>
        </w:tc>
        <w:tc>
          <w:tcPr>
            <w:tcW w:w="3049" w:type="dxa"/>
            <w:noWrap/>
            <w:hideMark/>
          </w:tcPr>
          <w:p w14:paraId="29F0642A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26A0877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77A0166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E949B1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60EB71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D91EEBA" w14:textId="77777777" w:rsidR="00241DF0" w:rsidRPr="00241DF0" w:rsidRDefault="00241DF0">
            <w:r w:rsidRPr="00241DF0">
              <w:t>3539</w:t>
            </w:r>
          </w:p>
        </w:tc>
        <w:tc>
          <w:tcPr>
            <w:tcW w:w="637" w:type="dxa"/>
            <w:noWrap/>
            <w:hideMark/>
          </w:tcPr>
          <w:p w14:paraId="2280307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ACFDF0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AB15CA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0C9E65A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47A0996" w14:textId="77777777" w:rsidR="00241DF0" w:rsidRPr="00241DF0" w:rsidRDefault="00241DF0">
            <w:r w:rsidRPr="00241DF0">
              <w:t>R5-247813</w:t>
            </w:r>
          </w:p>
        </w:tc>
        <w:tc>
          <w:tcPr>
            <w:tcW w:w="3119" w:type="dxa"/>
            <w:noWrap/>
            <w:hideMark/>
          </w:tcPr>
          <w:p w14:paraId="48CE9DE7" w14:textId="77777777" w:rsidR="00241DF0" w:rsidRPr="00241DF0" w:rsidRDefault="00241DF0">
            <w:r w:rsidRPr="00241DF0">
              <w:t>Correction to EN-DC FR2 Inter-frequency measurements TCs 5.6.2.2 and 5.6.2.4</w:t>
            </w:r>
          </w:p>
        </w:tc>
        <w:tc>
          <w:tcPr>
            <w:tcW w:w="3049" w:type="dxa"/>
            <w:noWrap/>
            <w:hideMark/>
          </w:tcPr>
          <w:p w14:paraId="398C7BAA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1224019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5E45F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DAFDAF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E7030B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108AC8C" w14:textId="77777777" w:rsidR="00241DF0" w:rsidRPr="00241DF0" w:rsidRDefault="00241DF0">
            <w:r w:rsidRPr="00241DF0">
              <w:t>3620</w:t>
            </w:r>
          </w:p>
        </w:tc>
        <w:tc>
          <w:tcPr>
            <w:tcW w:w="637" w:type="dxa"/>
            <w:noWrap/>
            <w:hideMark/>
          </w:tcPr>
          <w:p w14:paraId="74D0642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9A0132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D0B7BF0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2751EC0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AE8BBD" w14:textId="77777777" w:rsidR="00241DF0" w:rsidRPr="00241DF0" w:rsidRDefault="00241DF0">
            <w:r w:rsidRPr="00241DF0">
              <w:t>R5-247814</w:t>
            </w:r>
          </w:p>
        </w:tc>
        <w:tc>
          <w:tcPr>
            <w:tcW w:w="3119" w:type="dxa"/>
            <w:noWrap/>
            <w:hideMark/>
          </w:tcPr>
          <w:p w14:paraId="4A33A3DB" w14:textId="77777777" w:rsidR="00241DF0" w:rsidRPr="00241DF0" w:rsidRDefault="00241DF0">
            <w:r w:rsidRPr="00241DF0">
              <w:t>Corrections to spec implementation, including editorial corrections</w:t>
            </w:r>
          </w:p>
        </w:tc>
        <w:tc>
          <w:tcPr>
            <w:tcW w:w="3049" w:type="dxa"/>
            <w:noWrap/>
            <w:hideMark/>
          </w:tcPr>
          <w:p w14:paraId="3A21EC5D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0A6E029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65120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57237F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DAD8C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BBA10B3" w14:textId="77777777" w:rsidR="00241DF0" w:rsidRPr="00241DF0" w:rsidRDefault="00241DF0">
            <w:r w:rsidRPr="00241DF0">
              <w:t>3607</w:t>
            </w:r>
          </w:p>
        </w:tc>
        <w:tc>
          <w:tcPr>
            <w:tcW w:w="637" w:type="dxa"/>
            <w:noWrap/>
            <w:hideMark/>
          </w:tcPr>
          <w:p w14:paraId="4C1F596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9B67F7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945D6E6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6E554EF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CD8A469" w14:textId="77777777" w:rsidR="00241DF0" w:rsidRPr="00241DF0" w:rsidRDefault="00241DF0">
            <w:r w:rsidRPr="00241DF0">
              <w:t>R5-247815</w:t>
            </w:r>
          </w:p>
        </w:tc>
        <w:tc>
          <w:tcPr>
            <w:tcW w:w="3119" w:type="dxa"/>
            <w:noWrap/>
            <w:hideMark/>
          </w:tcPr>
          <w:p w14:paraId="6E27F7C7" w14:textId="77777777" w:rsidR="00241DF0" w:rsidRPr="00241DF0" w:rsidRDefault="00241DF0">
            <w:r w:rsidRPr="00241DF0">
              <w:t>Correction for RRM FR2 SS-RSRP measurement accuracy test cases for PC1</w:t>
            </w:r>
          </w:p>
        </w:tc>
        <w:tc>
          <w:tcPr>
            <w:tcW w:w="3049" w:type="dxa"/>
            <w:noWrap/>
            <w:hideMark/>
          </w:tcPr>
          <w:p w14:paraId="0E5990DF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C8F503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104C7F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F78FA5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29D09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2345F5C" w14:textId="77777777" w:rsidR="00241DF0" w:rsidRPr="00241DF0" w:rsidRDefault="00241DF0">
            <w:r w:rsidRPr="00241DF0">
              <w:t>3608</w:t>
            </w:r>
          </w:p>
        </w:tc>
        <w:tc>
          <w:tcPr>
            <w:tcW w:w="637" w:type="dxa"/>
            <w:noWrap/>
            <w:hideMark/>
          </w:tcPr>
          <w:p w14:paraId="5E3B4E3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433C51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11C8633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12DB556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C3E825" w14:textId="77777777" w:rsidR="00241DF0" w:rsidRPr="00241DF0" w:rsidRDefault="00241DF0">
            <w:r w:rsidRPr="00241DF0">
              <w:t>R5-247816</w:t>
            </w:r>
          </w:p>
        </w:tc>
        <w:tc>
          <w:tcPr>
            <w:tcW w:w="3119" w:type="dxa"/>
            <w:noWrap/>
            <w:hideMark/>
          </w:tcPr>
          <w:p w14:paraId="4BADC21C" w14:textId="77777777" w:rsidR="00241DF0" w:rsidRPr="00241DF0" w:rsidRDefault="00241DF0">
            <w:r w:rsidRPr="00241DF0">
              <w:t>Adding applicability for ATG test cases</w:t>
            </w:r>
          </w:p>
        </w:tc>
        <w:tc>
          <w:tcPr>
            <w:tcW w:w="3049" w:type="dxa"/>
            <w:noWrap/>
            <w:hideMark/>
          </w:tcPr>
          <w:p w14:paraId="63FC90E0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9809F3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68A865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810F30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470557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08A4B93E" w14:textId="77777777" w:rsidR="00241DF0" w:rsidRPr="00241DF0" w:rsidRDefault="00241DF0">
            <w:r w:rsidRPr="00241DF0">
              <w:t>0526</w:t>
            </w:r>
          </w:p>
        </w:tc>
        <w:tc>
          <w:tcPr>
            <w:tcW w:w="637" w:type="dxa"/>
            <w:noWrap/>
            <w:hideMark/>
          </w:tcPr>
          <w:p w14:paraId="326342C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506DD6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67DECF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5D933C9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367748F" w14:textId="77777777" w:rsidR="00241DF0" w:rsidRPr="00241DF0" w:rsidRDefault="00241DF0">
            <w:r w:rsidRPr="00241DF0">
              <w:t>R5-247817</w:t>
            </w:r>
          </w:p>
        </w:tc>
        <w:tc>
          <w:tcPr>
            <w:tcW w:w="3119" w:type="dxa"/>
            <w:noWrap/>
            <w:hideMark/>
          </w:tcPr>
          <w:p w14:paraId="32EF5144" w14:textId="77777777" w:rsidR="00241DF0" w:rsidRPr="00241DF0" w:rsidRDefault="00241DF0">
            <w:r w:rsidRPr="00241DF0">
              <w:t>applicability spec update to add PDSCH Phy link adaptation cases</w:t>
            </w:r>
          </w:p>
        </w:tc>
        <w:tc>
          <w:tcPr>
            <w:tcW w:w="3049" w:type="dxa"/>
            <w:noWrap/>
            <w:hideMark/>
          </w:tcPr>
          <w:p w14:paraId="220D63D7" w14:textId="77777777" w:rsidR="00241DF0" w:rsidRPr="00241DF0" w:rsidRDefault="00241DF0">
            <w:r w:rsidRPr="00241DF0">
              <w:t>Arriver Software AB</w:t>
            </w:r>
          </w:p>
        </w:tc>
        <w:tc>
          <w:tcPr>
            <w:tcW w:w="920" w:type="dxa"/>
            <w:noWrap/>
            <w:hideMark/>
          </w:tcPr>
          <w:p w14:paraId="2DFFC42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1451E0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4E95CC1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3C2DC9A" w14:textId="77777777" w:rsidR="00241DF0" w:rsidRPr="00241DF0" w:rsidRDefault="00241DF0">
            <w:r w:rsidRPr="00241DF0">
              <w:t>NR_demod_enh3-UEConTest</w:t>
            </w:r>
          </w:p>
        </w:tc>
        <w:tc>
          <w:tcPr>
            <w:tcW w:w="680" w:type="dxa"/>
            <w:noWrap/>
            <w:hideMark/>
          </w:tcPr>
          <w:p w14:paraId="4595E8C5" w14:textId="77777777" w:rsidR="00241DF0" w:rsidRPr="00241DF0" w:rsidRDefault="00241DF0">
            <w:r w:rsidRPr="00241DF0">
              <w:t>0535</w:t>
            </w:r>
          </w:p>
        </w:tc>
        <w:tc>
          <w:tcPr>
            <w:tcW w:w="637" w:type="dxa"/>
            <w:noWrap/>
            <w:hideMark/>
          </w:tcPr>
          <w:p w14:paraId="230FABD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B3FAAD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892D14" w14:textId="77777777" w:rsidR="00241DF0" w:rsidRPr="00241DF0" w:rsidRDefault="00241DF0">
            <w:r w:rsidRPr="00241DF0">
              <w:t>RP-242715</w:t>
            </w:r>
          </w:p>
        </w:tc>
      </w:tr>
      <w:tr w:rsidR="004F179A" w:rsidRPr="00241DF0" w14:paraId="25D70AB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488755F" w14:textId="77777777" w:rsidR="00241DF0" w:rsidRPr="00241DF0" w:rsidRDefault="00241DF0">
            <w:r w:rsidRPr="00241DF0">
              <w:t>R5-247818</w:t>
            </w:r>
          </w:p>
        </w:tc>
        <w:tc>
          <w:tcPr>
            <w:tcW w:w="3119" w:type="dxa"/>
            <w:noWrap/>
            <w:hideMark/>
          </w:tcPr>
          <w:p w14:paraId="320BBBC4" w14:textId="77777777" w:rsidR="00241DF0" w:rsidRPr="00241DF0" w:rsidRDefault="00241DF0">
            <w:r w:rsidRPr="00241DF0">
              <w:t>Correcting test applicablilty for FR1 switching time mask test cases</w:t>
            </w:r>
          </w:p>
        </w:tc>
        <w:tc>
          <w:tcPr>
            <w:tcW w:w="3049" w:type="dxa"/>
            <w:noWrap/>
            <w:hideMark/>
          </w:tcPr>
          <w:p w14:paraId="072F2A9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69542B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2D0739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457AFE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A6F6693" w14:textId="77777777" w:rsidR="00241DF0" w:rsidRPr="00241DF0" w:rsidRDefault="00241DF0">
            <w:r w:rsidRPr="00241DF0">
              <w:t>NR_MC_enh-UEConTest</w:t>
            </w:r>
          </w:p>
        </w:tc>
        <w:tc>
          <w:tcPr>
            <w:tcW w:w="680" w:type="dxa"/>
            <w:noWrap/>
            <w:hideMark/>
          </w:tcPr>
          <w:p w14:paraId="3EBED2B2" w14:textId="77777777" w:rsidR="00241DF0" w:rsidRPr="00241DF0" w:rsidRDefault="00241DF0">
            <w:r w:rsidRPr="00241DF0">
              <w:t>0516</w:t>
            </w:r>
          </w:p>
        </w:tc>
        <w:tc>
          <w:tcPr>
            <w:tcW w:w="637" w:type="dxa"/>
            <w:noWrap/>
            <w:hideMark/>
          </w:tcPr>
          <w:p w14:paraId="39A5C07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6D592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56FA8E" w14:textId="77777777" w:rsidR="00241DF0" w:rsidRPr="00241DF0" w:rsidRDefault="00241DF0">
            <w:r w:rsidRPr="00241DF0">
              <w:t>RP-242708</w:t>
            </w:r>
          </w:p>
        </w:tc>
      </w:tr>
      <w:tr w:rsidR="004F179A" w:rsidRPr="00241DF0" w14:paraId="779F799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5C3660D" w14:textId="77777777" w:rsidR="00241DF0" w:rsidRPr="00241DF0" w:rsidRDefault="00241DF0">
            <w:r w:rsidRPr="00241DF0">
              <w:t>R5-247819</w:t>
            </w:r>
          </w:p>
        </w:tc>
        <w:tc>
          <w:tcPr>
            <w:tcW w:w="3119" w:type="dxa"/>
            <w:noWrap/>
            <w:hideMark/>
          </w:tcPr>
          <w:p w14:paraId="742ECA73" w14:textId="77777777" w:rsidR="00241DF0" w:rsidRPr="00241DF0" w:rsidRDefault="00241DF0">
            <w:r w:rsidRPr="00241DF0">
              <w:t>Update to applicability for some LTM test cases</w:t>
            </w:r>
          </w:p>
        </w:tc>
        <w:tc>
          <w:tcPr>
            <w:tcW w:w="3049" w:type="dxa"/>
            <w:noWrap/>
            <w:hideMark/>
          </w:tcPr>
          <w:p w14:paraId="421993CA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4BB637D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882BA3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0AFED67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D7693A8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790B7A9B" w14:textId="77777777" w:rsidR="00241DF0" w:rsidRPr="00241DF0" w:rsidRDefault="00241DF0">
            <w:r w:rsidRPr="00241DF0">
              <w:t>0490</w:t>
            </w:r>
          </w:p>
        </w:tc>
        <w:tc>
          <w:tcPr>
            <w:tcW w:w="637" w:type="dxa"/>
            <w:noWrap/>
            <w:hideMark/>
          </w:tcPr>
          <w:p w14:paraId="486B7FC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F11A55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3002530" w14:textId="77777777" w:rsidR="00241DF0" w:rsidRPr="00241DF0" w:rsidRDefault="00241DF0">
            <w:r w:rsidRPr="00241DF0">
              <w:t>RP-242719</w:t>
            </w:r>
          </w:p>
        </w:tc>
      </w:tr>
      <w:tr w:rsidR="004F179A" w:rsidRPr="00241DF0" w14:paraId="054FD1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C08061F" w14:textId="77777777" w:rsidR="00241DF0" w:rsidRPr="00241DF0" w:rsidRDefault="00241DF0">
            <w:r w:rsidRPr="00241DF0">
              <w:t>R5-247820</w:t>
            </w:r>
          </w:p>
        </w:tc>
        <w:tc>
          <w:tcPr>
            <w:tcW w:w="3119" w:type="dxa"/>
            <w:noWrap/>
            <w:hideMark/>
          </w:tcPr>
          <w:p w14:paraId="1ADFA7B5" w14:textId="77777777" w:rsidR="00241DF0" w:rsidRPr="00241DF0" w:rsidRDefault="00241DF0">
            <w:r w:rsidRPr="00241DF0">
              <w:t>Applicability of RACH-based LTM PSCell switch test cases</w:t>
            </w:r>
          </w:p>
        </w:tc>
        <w:tc>
          <w:tcPr>
            <w:tcW w:w="3049" w:type="dxa"/>
            <w:noWrap/>
            <w:hideMark/>
          </w:tcPr>
          <w:p w14:paraId="1131996F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5299845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6777CCF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0FC04A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4BC414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08ADF056" w14:textId="77777777" w:rsidR="00241DF0" w:rsidRPr="00241DF0" w:rsidRDefault="00241DF0">
            <w:r w:rsidRPr="00241DF0">
              <w:t>0532</w:t>
            </w:r>
          </w:p>
        </w:tc>
        <w:tc>
          <w:tcPr>
            <w:tcW w:w="637" w:type="dxa"/>
            <w:noWrap/>
            <w:hideMark/>
          </w:tcPr>
          <w:p w14:paraId="13E9C82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AAFF01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994745" w14:textId="77777777" w:rsidR="00241DF0" w:rsidRPr="00241DF0" w:rsidRDefault="00241DF0">
            <w:r w:rsidRPr="00241DF0">
              <w:t>RP-242719</w:t>
            </w:r>
          </w:p>
        </w:tc>
      </w:tr>
      <w:tr w:rsidR="004F179A" w:rsidRPr="00241DF0" w14:paraId="6A3246B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138EED" w14:textId="77777777" w:rsidR="00241DF0" w:rsidRPr="00241DF0" w:rsidRDefault="00241DF0">
            <w:r w:rsidRPr="00241DF0">
              <w:t>R5-247821</w:t>
            </w:r>
          </w:p>
        </w:tc>
        <w:tc>
          <w:tcPr>
            <w:tcW w:w="3119" w:type="dxa"/>
            <w:noWrap/>
            <w:hideMark/>
          </w:tcPr>
          <w:p w14:paraId="235F0493" w14:textId="77777777" w:rsidR="00241DF0" w:rsidRPr="00241DF0" w:rsidRDefault="00241DF0">
            <w:r w:rsidRPr="00241DF0">
              <w:t>Correction to applicability of RRM test 6.6.2.9</w:t>
            </w:r>
          </w:p>
        </w:tc>
        <w:tc>
          <w:tcPr>
            <w:tcW w:w="3049" w:type="dxa"/>
            <w:noWrap/>
            <w:hideMark/>
          </w:tcPr>
          <w:p w14:paraId="0F3F3327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A79C98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360F6C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7DFA7CF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D993507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4993F5A1" w14:textId="77777777" w:rsidR="00241DF0" w:rsidRPr="00241DF0" w:rsidRDefault="00241DF0">
            <w:r w:rsidRPr="00241DF0">
              <w:t>0505</w:t>
            </w:r>
          </w:p>
        </w:tc>
        <w:tc>
          <w:tcPr>
            <w:tcW w:w="637" w:type="dxa"/>
            <w:noWrap/>
            <w:hideMark/>
          </w:tcPr>
          <w:p w14:paraId="4C43022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1B62B6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4AC89E2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6B6E70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5CED8DB" w14:textId="77777777" w:rsidR="00241DF0" w:rsidRPr="00241DF0" w:rsidRDefault="00241DF0">
            <w:r w:rsidRPr="00241DF0">
              <w:t>R5-247822</w:t>
            </w:r>
          </w:p>
        </w:tc>
        <w:tc>
          <w:tcPr>
            <w:tcW w:w="3119" w:type="dxa"/>
            <w:noWrap/>
            <w:hideMark/>
          </w:tcPr>
          <w:p w14:paraId="0B621A43" w14:textId="77777777" w:rsidR="00241DF0" w:rsidRPr="00241DF0" w:rsidRDefault="00241DF0">
            <w:r w:rsidRPr="00241DF0">
              <w:t>Applicabilty correctiion for RRM enh TC 5.5.7.1</w:t>
            </w:r>
          </w:p>
        </w:tc>
        <w:tc>
          <w:tcPr>
            <w:tcW w:w="3049" w:type="dxa"/>
            <w:noWrap/>
            <w:hideMark/>
          </w:tcPr>
          <w:p w14:paraId="4D962181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ECA9BF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CDBFD9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0945CA5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71263A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0D4741B" w14:textId="77777777" w:rsidR="00241DF0" w:rsidRPr="00241DF0" w:rsidRDefault="00241DF0">
            <w:r w:rsidRPr="00241DF0">
              <w:t>0533</w:t>
            </w:r>
          </w:p>
        </w:tc>
        <w:tc>
          <w:tcPr>
            <w:tcW w:w="637" w:type="dxa"/>
            <w:noWrap/>
            <w:hideMark/>
          </w:tcPr>
          <w:p w14:paraId="2177256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2E1873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10C99A0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34F71C0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E88FF5" w14:textId="77777777" w:rsidR="00241DF0" w:rsidRPr="00241DF0" w:rsidRDefault="00241DF0">
            <w:r w:rsidRPr="00241DF0">
              <w:t>R5-247823</w:t>
            </w:r>
          </w:p>
        </w:tc>
        <w:tc>
          <w:tcPr>
            <w:tcW w:w="3119" w:type="dxa"/>
            <w:noWrap/>
            <w:hideMark/>
          </w:tcPr>
          <w:p w14:paraId="22E75697" w14:textId="77777777" w:rsidR="00241DF0" w:rsidRPr="00241DF0" w:rsidRDefault="00241DF0">
            <w:r w:rsidRPr="00241DF0">
              <w:t>Update to NR-U test applicability</w:t>
            </w:r>
          </w:p>
        </w:tc>
        <w:tc>
          <w:tcPr>
            <w:tcW w:w="3049" w:type="dxa"/>
            <w:noWrap/>
            <w:hideMark/>
          </w:tcPr>
          <w:p w14:paraId="1FF19541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48E6B72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60DC87B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69D10B0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3A1A893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BCCC161" w14:textId="77777777" w:rsidR="00241DF0" w:rsidRPr="00241DF0" w:rsidRDefault="00241DF0">
            <w:r w:rsidRPr="00241DF0">
              <w:t>0504</w:t>
            </w:r>
          </w:p>
        </w:tc>
        <w:tc>
          <w:tcPr>
            <w:tcW w:w="637" w:type="dxa"/>
            <w:noWrap/>
            <w:hideMark/>
          </w:tcPr>
          <w:p w14:paraId="392385F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2D866B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E98DF0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5735808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6FA612E" w14:textId="77777777" w:rsidR="00241DF0" w:rsidRPr="00241DF0" w:rsidRDefault="00241DF0">
            <w:r w:rsidRPr="00241DF0">
              <w:t>R5-247824</w:t>
            </w:r>
          </w:p>
        </w:tc>
        <w:tc>
          <w:tcPr>
            <w:tcW w:w="3119" w:type="dxa"/>
            <w:noWrap/>
            <w:hideMark/>
          </w:tcPr>
          <w:p w14:paraId="4E6EDD21" w14:textId="77777777" w:rsidR="00241DF0" w:rsidRPr="00241DF0" w:rsidRDefault="00241DF0">
            <w:r w:rsidRPr="00241DF0">
              <w:t>Correction to applicability of RRM test 16.6.2.9</w:t>
            </w:r>
          </w:p>
        </w:tc>
        <w:tc>
          <w:tcPr>
            <w:tcW w:w="3049" w:type="dxa"/>
            <w:noWrap/>
            <w:hideMark/>
          </w:tcPr>
          <w:p w14:paraId="0E261667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3D2FD80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7E4686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5A646A4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4F144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9C95E0D" w14:textId="77777777" w:rsidR="00241DF0" w:rsidRPr="00241DF0" w:rsidRDefault="00241DF0">
            <w:r w:rsidRPr="00241DF0">
              <w:t>0506</w:t>
            </w:r>
          </w:p>
        </w:tc>
        <w:tc>
          <w:tcPr>
            <w:tcW w:w="637" w:type="dxa"/>
            <w:noWrap/>
            <w:hideMark/>
          </w:tcPr>
          <w:p w14:paraId="4D2A016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F84766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BE3649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23DDB0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91D979" w14:textId="77777777" w:rsidR="00241DF0" w:rsidRPr="00241DF0" w:rsidRDefault="00241DF0">
            <w:r w:rsidRPr="00241DF0">
              <w:t>R5-247825</w:t>
            </w:r>
          </w:p>
        </w:tc>
        <w:tc>
          <w:tcPr>
            <w:tcW w:w="3119" w:type="dxa"/>
            <w:noWrap/>
            <w:hideMark/>
          </w:tcPr>
          <w:p w14:paraId="0850C38A" w14:textId="77777777" w:rsidR="00241DF0" w:rsidRPr="00241DF0" w:rsidRDefault="00241DF0">
            <w:r w:rsidRPr="00241DF0">
              <w:t>Applicability of NRU measurement test cases</w:t>
            </w:r>
          </w:p>
        </w:tc>
        <w:tc>
          <w:tcPr>
            <w:tcW w:w="3049" w:type="dxa"/>
            <w:noWrap/>
            <w:hideMark/>
          </w:tcPr>
          <w:p w14:paraId="1D6A2AAD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89BF0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76CF6E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60067D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9C2B0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A2C4EF1" w14:textId="77777777" w:rsidR="00241DF0" w:rsidRPr="00241DF0" w:rsidRDefault="00241DF0">
            <w:r w:rsidRPr="00241DF0">
              <w:t>0530</w:t>
            </w:r>
          </w:p>
        </w:tc>
        <w:tc>
          <w:tcPr>
            <w:tcW w:w="637" w:type="dxa"/>
            <w:noWrap/>
            <w:hideMark/>
          </w:tcPr>
          <w:p w14:paraId="60DD366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17C4E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8E427F5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456EAF8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AC1730F" w14:textId="77777777" w:rsidR="00241DF0" w:rsidRPr="00241DF0" w:rsidRDefault="00241DF0">
            <w:r w:rsidRPr="00241DF0">
              <w:t>R5-247826</w:t>
            </w:r>
          </w:p>
        </w:tc>
        <w:tc>
          <w:tcPr>
            <w:tcW w:w="3119" w:type="dxa"/>
            <w:noWrap/>
            <w:hideMark/>
          </w:tcPr>
          <w:p w14:paraId="3A67CE4E" w14:textId="77777777" w:rsidR="00241DF0" w:rsidRPr="00241DF0" w:rsidRDefault="00241DF0">
            <w:r w:rsidRPr="00241DF0">
              <w:t>Update of applicability for RRM FR2 test cases including PC1</w:t>
            </w:r>
          </w:p>
        </w:tc>
        <w:tc>
          <w:tcPr>
            <w:tcW w:w="3049" w:type="dxa"/>
            <w:noWrap/>
            <w:hideMark/>
          </w:tcPr>
          <w:p w14:paraId="3B626798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01D648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4AA37F8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6131EA6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2FA62E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AB24BC7" w14:textId="77777777" w:rsidR="00241DF0" w:rsidRPr="00241DF0" w:rsidRDefault="00241DF0">
            <w:r w:rsidRPr="00241DF0">
              <w:t>0522</w:t>
            </w:r>
          </w:p>
        </w:tc>
        <w:tc>
          <w:tcPr>
            <w:tcW w:w="637" w:type="dxa"/>
            <w:noWrap/>
            <w:hideMark/>
          </w:tcPr>
          <w:p w14:paraId="5512132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17543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BD262E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700775C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25132A6" w14:textId="77777777" w:rsidR="00241DF0" w:rsidRPr="00241DF0" w:rsidRDefault="00241DF0">
            <w:r w:rsidRPr="00241DF0">
              <w:t>R5-247827</w:t>
            </w:r>
          </w:p>
        </w:tc>
        <w:tc>
          <w:tcPr>
            <w:tcW w:w="3119" w:type="dxa"/>
            <w:noWrap/>
            <w:hideMark/>
          </w:tcPr>
          <w:p w14:paraId="4010EB43" w14:textId="77777777" w:rsidR="00241DF0" w:rsidRPr="00241DF0" w:rsidRDefault="00241DF0">
            <w:r w:rsidRPr="00241DF0">
              <w:t>Update of applicability for RRM RedCap SS-RSRP test cases</w:t>
            </w:r>
          </w:p>
        </w:tc>
        <w:tc>
          <w:tcPr>
            <w:tcW w:w="3049" w:type="dxa"/>
            <w:noWrap/>
            <w:hideMark/>
          </w:tcPr>
          <w:p w14:paraId="641E44D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EB9600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A60B3D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450A186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57CB57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62095DB" w14:textId="77777777" w:rsidR="00241DF0" w:rsidRPr="00241DF0" w:rsidRDefault="00241DF0">
            <w:r w:rsidRPr="00241DF0">
              <w:t>0524</w:t>
            </w:r>
          </w:p>
        </w:tc>
        <w:tc>
          <w:tcPr>
            <w:tcW w:w="637" w:type="dxa"/>
            <w:noWrap/>
            <w:hideMark/>
          </w:tcPr>
          <w:p w14:paraId="3B21D6D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C3AC4C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59AD5C4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42E195D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3E2842" w14:textId="77777777" w:rsidR="00241DF0" w:rsidRPr="00241DF0" w:rsidRDefault="00241DF0">
            <w:r w:rsidRPr="00241DF0">
              <w:t>R5-247828</w:t>
            </w:r>
          </w:p>
        </w:tc>
        <w:tc>
          <w:tcPr>
            <w:tcW w:w="3119" w:type="dxa"/>
            <w:noWrap/>
            <w:hideMark/>
          </w:tcPr>
          <w:p w14:paraId="109B6B95" w14:textId="77777777" w:rsidR="00241DF0" w:rsidRPr="00241DF0" w:rsidRDefault="00241DF0">
            <w:r w:rsidRPr="00241DF0">
              <w:t>Update condition for CA HST-SFN test cases</w:t>
            </w:r>
          </w:p>
        </w:tc>
        <w:tc>
          <w:tcPr>
            <w:tcW w:w="3049" w:type="dxa"/>
            <w:noWrap/>
            <w:hideMark/>
          </w:tcPr>
          <w:p w14:paraId="357AF36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6F77674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C2CC57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1625F7A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99A9789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AB442C1" w14:textId="77777777" w:rsidR="00241DF0" w:rsidRPr="00241DF0" w:rsidRDefault="00241DF0">
            <w:r w:rsidRPr="00241DF0">
              <w:t>0528</w:t>
            </w:r>
          </w:p>
        </w:tc>
        <w:tc>
          <w:tcPr>
            <w:tcW w:w="637" w:type="dxa"/>
            <w:noWrap/>
            <w:hideMark/>
          </w:tcPr>
          <w:p w14:paraId="0071B3B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5093A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E11FB46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69849E4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3D4C04" w14:textId="77777777" w:rsidR="00241DF0" w:rsidRPr="00241DF0" w:rsidRDefault="00241DF0">
            <w:r w:rsidRPr="00241DF0">
              <w:t>R5-247829</w:t>
            </w:r>
          </w:p>
        </w:tc>
        <w:tc>
          <w:tcPr>
            <w:tcW w:w="3119" w:type="dxa"/>
            <w:noWrap/>
            <w:hideMark/>
          </w:tcPr>
          <w:p w14:paraId="419A0E2B" w14:textId="77777777" w:rsidR="00241DF0" w:rsidRPr="00241DF0" w:rsidRDefault="00241DF0">
            <w:r w:rsidRPr="00241DF0">
              <w:t>Update to NR-NTN test applicability</w:t>
            </w:r>
          </w:p>
        </w:tc>
        <w:tc>
          <w:tcPr>
            <w:tcW w:w="3049" w:type="dxa"/>
            <w:noWrap/>
            <w:hideMark/>
          </w:tcPr>
          <w:p w14:paraId="4E1E63DB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5EB5597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E3625B6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2E519E2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C2CC1FE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2C1AEADE" w14:textId="77777777" w:rsidR="00241DF0" w:rsidRPr="00241DF0" w:rsidRDefault="00241DF0">
            <w:r w:rsidRPr="00241DF0">
              <w:t>0503</w:t>
            </w:r>
          </w:p>
        </w:tc>
        <w:tc>
          <w:tcPr>
            <w:tcW w:w="637" w:type="dxa"/>
            <w:noWrap/>
            <w:hideMark/>
          </w:tcPr>
          <w:p w14:paraId="1FB105F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53E9AD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C7EABA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7FAC064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FB84F20" w14:textId="77777777" w:rsidR="00241DF0" w:rsidRPr="00241DF0" w:rsidRDefault="00241DF0">
            <w:r w:rsidRPr="00241DF0">
              <w:t>R5-247830</w:t>
            </w:r>
          </w:p>
        </w:tc>
        <w:tc>
          <w:tcPr>
            <w:tcW w:w="3119" w:type="dxa"/>
            <w:noWrap/>
            <w:hideMark/>
          </w:tcPr>
          <w:p w14:paraId="7CC04FD8" w14:textId="77777777" w:rsidR="00241DF0" w:rsidRPr="00241DF0" w:rsidRDefault="00241DF0">
            <w:r w:rsidRPr="00241DF0">
              <w:t>Editorial correction to the reference of basic single cell environment</w:t>
            </w:r>
          </w:p>
        </w:tc>
        <w:tc>
          <w:tcPr>
            <w:tcW w:w="3049" w:type="dxa"/>
            <w:noWrap/>
            <w:hideMark/>
          </w:tcPr>
          <w:p w14:paraId="78C40DC6" w14:textId="77777777" w:rsidR="00241DF0" w:rsidRPr="00241DF0" w:rsidRDefault="00241DF0">
            <w:r w:rsidRPr="00241DF0">
              <w:t>Mediatek India Technology Pvt.</w:t>
            </w:r>
          </w:p>
        </w:tc>
        <w:tc>
          <w:tcPr>
            <w:tcW w:w="920" w:type="dxa"/>
            <w:noWrap/>
            <w:hideMark/>
          </w:tcPr>
          <w:p w14:paraId="435CF32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FE9EB06" w14:textId="77777777" w:rsidR="00241DF0" w:rsidRPr="00241DF0" w:rsidRDefault="00241DF0">
            <w:r w:rsidRPr="00241DF0">
              <w:t>36.508</w:t>
            </w:r>
          </w:p>
        </w:tc>
        <w:tc>
          <w:tcPr>
            <w:tcW w:w="877" w:type="dxa"/>
            <w:noWrap/>
            <w:hideMark/>
          </w:tcPr>
          <w:p w14:paraId="2BEA31AD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2809449" w14:textId="77777777" w:rsidR="00241DF0" w:rsidRPr="00241DF0" w:rsidRDefault="00241DF0">
            <w:r w:rsidRPr="00241DF0">
              <w:t>TEI13_Test</w:t>
            </w:r>
          </w:p>
        </w:tc>
        <w:tc>
          <w:tcPr>
            <w:tcW w:w="680" w:type="dxa"/>
            <w:noWrap/>
            <w:hideMark/>
          </w:tcPr>
          <w:p w14:paraId="29C59794" w14:textId="77777777" w:rsidR="00241DF0" w:rsidRPr="00241DF0" w:rsidRDefault="00241DF0">
            <w:r w:rsidRPr="00241DF0">
              <w:t>1488</w:t>
            </w:r>
          </w:p>
        </w:tc>
        <w:tc>
          <w:tcPr>
            <w:tcW w:w="637" w:type="dxa"/>
            <w:noWrap/>
            <w:hideMark/>
          </w:tcPr>
          <w:p w14:paraId="1C54C13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A841FA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9BF6C57" w14:textId="77777777" w:rsidR="00241DF0" w:rsidRPr="00241DF0" w:rsidRDefault="00241DF0">
            <w:r w:rsidRPr="00241DF0">
              <w:t>RP-242730</w:t>
            </w:r>
          </w:p>
        </w:tc>
      </w:tr>
      <w:tr w:rsidR="004F179A" w:rsidRPr="00241DF0" w14:paraId="686DDF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79558B" w14:textId="77777777" w:rsidR="00241DF0" w:rsidRPr="00241DF0" w:rsidRDefault="00241DF0">
            <w:r w:rsidRPr="00241DF0">
              <w:t>R5-247831</w:t>
            </w:r>
          </w:p>
        </w:tc>
        <w:tc>
          <w:tcPr>
            <w:tcW w:w="3119" w:type="dxa"/>
            <w:noWrap/>
            <w:hideMark/>
          </w:tcPr>
          <w:p w14:paraId="1AD36C45" w14:textId="77777777" w:rsidR="00241DF0" w:rsidRPr="00241DF0" w:rsidRDefault="00241DF0">
            <w:r w:rsidRPr="00241DF0">
              <w:t>Corrections on spurious emission band UE co-existence for CA</w:t>
            </w:r>
          </w:p>
        </w:tc>
        <w:tc>
          <w:tcPr>
            <w:tcW w:w="3049" w:type="dxa"/>
            <w:noWrap/>
            <w:hideMark/>
          </w:tcPr>
          <w:p w14:paraId="3BED6470" w14:textId="77777777" w:rsidR="00241DF0" w:rsidRPr="00241DF0" w:rsidRDefault="00241DF0">
            <w:r w:rsidRPr="00241DF0">
              <w:t>ZTE Corporation, Tejet, SRTC</w:t>
            </w:r>
          </w:p>
        </w:tc>
        <w:tc>
          <w:tcPr>
            <w:tcW w:w="920" w:type="dxa"/>
            <w:noWrap/>
            <w:hideMark/>
          </w:tcPr>
          <w:p w14:paraId="2D6E353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7FC7F68" w14:textId="77777777" w:rsidR="00241DF0" w:rsidRPr="00241DF0" w:rsidRDefault="00241DF0">
            <w:r w:rsidRPr="00241DF0">
              <w:t>36.521-1</w:t>
            </w:r>
          </w:p>
        </w:tc>
        <w:tc>
          <w:tcPr>
            <w:tcW w:w="877" w:type="dxa"/>
            <w:noWrap/>
            <w:hideMark/>
          </w:tcPr>
          <w:p w14:paraId="2CB09F5C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0EDE5987" w14:textId="77777777" w:rsidR="00241DF0" w:rsidRPr="00241DF0" w:rsidRDefault="00241DF0">
            <w:r w:rsidRPr="00241DF0">
              <w:t>LTE_CA_R17-UEConTest</w:t>
            </w:r>
          </w:p>
        </w:tc>
        <w:tc>
          <w:tcPr>
            <w:tcW w:w="680" w:type="dxa"/>
            <w:noWrap/>
            <w:hideMark/>
          </w:tcPr>
          <w:p w14:paraId="031D4000" w14:textId="77777777" w:rsidR="00241DF0" w:rsidRPr="00241DF0" w:rsidRDefault="00241DF0">
            <w:r w:rsidRPr="00241DF0">
              <w:t>5529</w:t>
            </w:r>
          </w:p>
        </w:tc>
        <w:tc>
          <w:tcPr>
            <w:tcW w:w="637" w:type="dxa"/>
            <w:noWrap/>
            <w:hideMark/>
          </w:tcPr>
          <w:p w14:paraId="142CFD1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CF550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1BD2AD" w14:textId="77777777" w:rsidR="00241DF0" w:rsidRPr="00241DF0" w:rsidRDefault="00241DF0">
            <w:r w:rsidRPr="00241DF0">
              <w:t>RP-242687</w:t>
            </w:r>
          </w:p>
        </w:tc>
      </w:tr>
      <w:tr w:rsidR="004F179A" w:rsidRPr="00241DF0" w14:paraId="5B333FE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19D6F7" w14:textId="77777777" w:rsidR="00241DF0" w:rsidRPr="00241DF0" w:rsidRDefault="00241DF0">
            <w:r w:rsidRPr="00241DF0">
              <w:t>R5-247832</w:t>
            </w:r>
          </w:p>
        </w:tc>
        <w:tc>
          <w:tcPr>
            <w:tcW w:w="3119" w:type="dxa"/>
            <w:noWrap/>
            <w:hideMark/>
          </w:tcPr>
          <w:p w14:paraId="2C58973A" w14:textId="77777777" w:rsidR="00241DF0" w:rsidRPr="00241DF0" w:rsidRDefault="00241DF0">
            <w:r w:rsidRPr="00241DF0">
              <w:t>Correction of frequency range in Test Purpose for V2X blocking test cases</w:t>
            </w:r>
          </w:p>
        </w:tc>
        <w:tc>
          <w:tcPr>
            <w:tcW w:w="3049" w:type="dxa"/>
            <w:noWrap/>
            <w:hideMark/>
          </w:tcPr>
          <w:p w14:paraId="5DAE4936" w14:textId="77777777" w:rsidR="00241DF0" w:rsidRPr="00241DF0" w:rsidRDefault="00241DF0">
            <w:r w:rsidRPr="00241DF0">
              <w:t>CAICT</w:t>
            </w:r>
          </w:p>
        </w:tc>
        <w:tc>
          <w:tcPr>
            <w:tcW w:w="920" w:type="dxa"/>
            <w:noWrap/>
            <w:hideMark/>
          </w:tcPr>
          <w:p w14:paraId="6612437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5B42199" w14:textId="77777777" w:rsidR="00241DF0" w:rsidRPr="00241DF0" w:rsidRDefault="00241DF0">
            <w:r w:rsidRPr="00241DF0">
              <w:t>36.521-1</w:t>
            </w:r>
          </w:p>
        </w:tc>
        <w:tc>
          <w:tcPr>
            <w:tcW w:w="877" w:type="dxa"/>
            <w:noWrap/>
            <w:hideMark/>
          </w:tcPr>
          <w:p w14:paraId="4A79C8D7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3D1ACD47" w14:textId="77777777" w:rsidR="00241DF0" w:rsidRPr="00241DF0" w:rsidRDefault="00241DF0">
            <w:r w:rsidRPr="00241DF0">
              <w:t>TEI14_Test</w:t>
            </w:r>
          </w:p>
        </w:tc>
        <w:tc>
          <w:tcPr>
            <w:tcW w:w="680" w:type="dxa"/>
            <w:noWrap/>
            <w:hideMark/>
          </w:tcPr>
          <w:p w14:paraId="4841E938" w14:textId="77777777" w:rsidR="00241DF0" w:rsidRPr="00241DF0" w:rsidRDefault="00241DF0">
            <w:r w:rsidRPr="00241DF0">
              <w:t>5525</w:t>
            </w:r>
          </w:p>
        </w:tc>
        <w:tc>
          <w:tcPr>
            <w:tcW w:w="637" w:type="dxa"/>
            <w:noWrap/>
            <w:hideMark/>
          </w:tcPr>
          <w:p w14:paraId="239CEDA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656C1A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4F8878" w14:textId="77777777" w:rsidR="00241DF0" w:rsidRPr="00241DF0" w:rsidRDefault="00241DF0">
            <w:r w:rsidRPr="00241DF0">
              <w:t>RP-242731</w:t>
            </w:r>
          </w:p>
        </w:tc>
      </w:tr>
      <w:tr w:rsidR="004F179A" w:rsidRPr="00241DF0" w14:paraId="431711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2778BA" w14:textId="77777777" w:rsidR="00241DF0" w:rsidRPr="00241DF0" w:rsidRDefault="00241DF0">
            <w:r w:rsidRPr="00241DF0">
              <w:t>R5-247833</w:t>
            </w:r>
          </w:p>
        </w:tc>
        <w:tc>
          <w:tcPr>
            <w:tcW w:w="3119" w:type="dxa"/>
            <w:noWrap/>
            <w:hideMark/>
          </w:tcPr>
          <w:p w14:paraId="7D4F626A" w14:textId="77777777" w:rsidR="00241DF0" w:rsidRPr="00241DF0" w:rsidRDefault="00241DF0">
            <w:r w:rsidRPr="00241DF0">
              <w:t>Addition of test point analysis for band 12 NS_06 PC1</w:t>
            </w:r>
          </w:p>
        </w:tc>
        <w:tc>
          <w:tcPr>
            <w:tcW w:w="3049" w:type="dxa"/>
            <w:noWrap/>
            <w:hideMark/>
          </w:tcPr>
          <w:p w14:paraId="697F7D75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605C671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3EB132D" w14:textId="77777777" w:rsidR="00241DF0" w:rsidRPr="00241DF0" w:rsidRDefault="00241DF0">
            <w:r w:rsidRPr="00241DF0">
              <w:t>36.905</w:t>
            </w:r>
          </w:p>
        </w:tc>
        <w:tc>
          <w:tcPr>
            <w:tcW w:w="877" w:type="dxa"/>
            <w:noWrap/>
            <w:hideMark/>
          </w:tcPr>
          <w:p w14:paraId="7C4B85ED" w14:textId="77777777" w:rsidR="00241DF0" w:rsidRPr="00241DF0" w:rsidRDefault="00241DF0">
            <w:r w:rsidRPr="00241DF0">
              <w:t>18.6.1</w:t>
            </w:r>
          </w:p>
        </w:tc>
        <w:tc>
          <w:tcPr>
            <w:tcW w:w="4538" w:type="dxa"/>
            <w:noWrap/>
            <w:hideMark/>
          </w:tcPr>
          <w:p w14:paraId="785DDA78" w14:textId="77777777" w:rsidR="00241DF0" w:rsidRPr="00241DF0" w:rsidRDefault="00241DF0">
            <w:r w:rsidRPr="00241DF0">
              <w:t>LTE_NR_HPUE_FWVM_R18-UEConTest</w:t>
            </w:r>
          </w:p>
        </w:tc>
        <w:tc>
          <w:tcPr>
            <w:tcW w:w="680" w:type="dxa"/>
            <w:noWrap/>
            <w:hideMark/>
          </w:tcPr>
          <w:p w14:paraId="439313B9" w14:textId="77777777" w:rsidR="00241DF0" w:rsidRPr="00241DF0" w:rsidRDefault="00241DF0">
            <w:r w:rsidRPr="00241DF0">
              <w:t>0275</w:t>
            </w:r>
          </w:p>
        </w:tc>
        <w:tc>
          <w:tcPr>
            <w:tcW w:w="637" w:type="dxa"/>
            <w:noWrap/>
            <w:hideMark/>
          </w:tcPr>
          <w:p w14:paraId="7C6869D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CB20BF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81E40F" w14:textId="77777777" w:rsidR="00241DF0" w:rsidRPr="00241DF0" w:rsidRDefault="00241DF0">
            <w:r w:rsidRPr="00241DF0">
              <w:t>RP-242694</w:t>
            </w:r>
          </w:p>
        </w:tc>
      </w:tr>
      <w:tr w:rsidR="004F179A" w:rsidRPr="00241DF0" w14:paraId="20E2D02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11E292" w14:textId="77777777" w:rsidR="00241DF0" w:rsidRPr="00241DF0" w:rsidRDefault="00241DF0">
            <w:r w:rsidRPr="00241DF0">
              <w:t>R5-247834</w:t>
            </w:r>
          </w:p>
        </w:tc>
        <w:tc>
          <w:tcPr>
            <w:tcW w:w="3119" w:type="dxa"/>
            <w:noWrap/>
            <w:hideMark/>
          </w:tcPr>
          <w:p w14:paraId="342DEEBB" w14:textId="77777777" w:rsidR="00241DF0" w:rsidRPr="00241DF0" w:rsidRDefault="00241DF0">
            <w:r w:rsidRPr="00241DF0">
              <w:t>Addition of test point analysis for Inter-band 4DL &amp; 5DL CA for REFSENs</w:t>
            </w:r>
          </w:p>
        </w:tc>
        <w:tc>
          <w:tcPr>
            <w:tcW w:w="3049" w:type="dxa"/>
            <w:noWrap/>
            <w:hideMark/>
          </w:tcPr>
          <w:p w14:paraId="612C40CA" w14:textId="77777777" w:rsidR="00241DF0" w:rsidRPr="00241DF0" w:rsidRDefault="00241DF0">
            <w:r w:rsidRPr="00241DF0">
              <w:t>Sporton International INC., Bureau Veritas ADT</w:t>
            </w:r>
          </w:p>
        </w:tc>
        <w:tc>
          <w:tcPr>
            <w:tcW w:w="920" w:type="dxa"/>
            <w:noWrap/>
            <w:hideMark/>
          </w:tcPr>
          <w:p w14:paraId="3DC7DFC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7E04FE6" w14:textId="77777777" w:rsidR="00241DF0" w:rsidRPr="00241DF0" w:rsidRDefault="00241DF0">
            <w:r w:rsidRPr="00241DF0">
              <w:t>36.905</w:t>
            </w:r>
          </w:p>
        </w:tc>
        <w:tc>
          <w:tcPr>
            <w:tcW w:w="877" w:type="dxa"/>
            <w:noWrap/>
            <w:hideMark/>
          </w:tcPr>
          <w:p w14:paraId="33660166" w14:textId="77777777" w:rsidR="00241DF0" w:rsidRPr="00241DF0" w:rsidRDefault="00241DF0">
            <w:r w:rsidRPr="00241DF0">
              <w:t>18.6.1</w:t>
            </w:r>
          </w:p>
        </w:tc>
        <w:tc>
          <w:tcPr>
            <w:tcW w:w="4538" w:type="dxa"/>
            <w:noWrap/>
            <w:hideMark/>
          </w:tcPr>
          <w:p w14:paraId="6B506D89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787058D" w14:textId="77777777" w:rsidR="00241DF0" w:rsidRPr="00241DF0" w:rsidRDefault="00241DF0">
            <w:r w:rsidRPr="00241DF0">
              <w:t>0278</w:t>
            </w:r>
          </w:p>
        </w:tc>
        <w:tc>
          <w:tcPr>
            <w:tcW w:w="637" w:type="dxa"/>
            <w:noWrap/>
            <w:hideMark/>
          </w:tcPr>
          <w:p w14:paraId="61ECB18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063C14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DFA2825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1E29CB5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578723" w14:textId="77777777" w:rsidR="00241DF0" w:rsidRPr="00241DF0" w:rsidRDefault="00241DF0">
            <w:r w:rsidRPr="00241DF0">
              <w:t>R5-247835</w:t>
            </w:r>
          </w:p>
        </w:tc>
        <w:tc>
          <w:tcPr>
            <w:tcW w:w="3119" w:type="dxa"/>
            <w:noWrap/>
            <w:hideMark/>
          </w:tcPr>
          <w:p w14:paraId="10E81AF1" w14:textId="77777777" w:rsidR="00241DF0" w:rsidRPr="00241DF0" w:rsidRDefault="00241DF0">
            <w:r w:rsidRPr="00241DF0">
              <w:t>Addition of TT analysis for NR-NTN test cases 14.5.1.x</w:t>
            </w:r>
          </w:p>
        </w:tc>
        <w:tc>
          <w:tcPr>
            <w:tcW w:w="3049" w:type="dxa"/>
            <w:noWrap/>
            <w:hideMark/>
          </w:tcPr>
          <w:p w14:paraId="335E3F22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2A6B83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F5193A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5D59AD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EA1081D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72C0FF3F" w14:textId="77777777" w:rsidR="00241DF0" w:rsidRPr="00241DF0" w:rsidRDefault="00241DF0">
            <w:r w:rsidRPr="00241DF0">
              <w:t>0887</w:t>
            </w:r>
          </w:p>
        </w:tc>
        <w:tc>
          <w:tcPr>
            <w:tcW w:w="637" w:type="dxa"/>
            <w:noWrap/>
            <w:hideMark/>
          </w:tcPr>
          <w:p w14:paraId="710D155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DF965D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C45627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2CED38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46BADA4" w14:textId="77777777" w:rsidR="00241DF0" w:rsidRPr="00241DF0" w:rsidRDefault="00241DF0">
            <w:r w:rsidRPr="00241DF0">
              <w:t>R5-247836</w:t>
            </w:r>
          </w:p>
        </w:tc>
        <w:tc>
          <w:tcPr>
            <w:tcW w:w="3119" w:type="dxa"/>
            <w:noWrap/>
            <w:hideMark/>
          </w:tcPr>
          <w:p w14:paraId="71F133E8" w14:textId="77777777" w:rsidR="00241DF0" w:rsidRPr="00241DF0" w:rsidRDefault="00241DF0">
            <w:r w:rsidRPr="00241DF0">
              <w:t>Addition of new test case 6.3.3.6 NR FR1 intra-frequency NES-based CHO</w:t>
            </w:r>
          </w:p>
        </w:tc>
        <w:tc>
          <w:tcPr>
            <w:tcW w:w="3049" w:type="dxa"/>
            <w:noWrap/>
            <w:hideMark/>
          </w:tcPr>
          <w:p w14:paraId="4D61487C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D9A76C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CC7C7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4CF29C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A82CDF9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724AE17" w14:textId="77777777" w:rsidR="00241DF0" w:rsidRPr="00241DF0" w:rsidRDefault="00241DF0">
            <w:r w:rsidRPr="00241DF0">
              <w:t>3562</w:t>
            </w:r>
          </w:p>
        </w:tc>
        <w:tc>
          <w:tcPr>
            <w:tcW w:w="637" w:type="dxa"/>
            <w:noWrap/>
            <w:hideMark/>
          </w:tcPr>
          <w:p w14:paraId="753759A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7776FC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08E95B" w14:textId="77777777" w:rsidR="00241DF0" w:rsidRPr="00241DF0" w:rsidRDefault="00241DF0">
            <w:r w:rsidRPr="00241DF0">
              <w:t>RP-242706</w:t>
            </w:r>
          </w:p>
        </w:tc>
      </w:tr>
      <w:tr w:rsidR="004F179A" w:rsidRPr="00241DF0" w14:paraId="6FAC68E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A6FEC9" w14:textId="77777777" w:rsidR="00241DF0" w:rsidRPr="00241DF0" w:rsidRDefault="00241DF0">
            <w:r w:rsidRPr="00241DF0">
              <w:t>R5-247837</w:t>
            </w:r>
          </w:p>
        </w:tc>
        <w:tc>
          <w:tcPr>
            <w:tcW w:w="3119" w:type="dxa"/>
            <w:noWrap/>
            <w:hideMark/>
          </w:tcPr>
          <w:p w14:paraId="5889211C" w14:textId="77777777" w:rsidR="00241DF0" w:rsidRPr="00241DF0" w:rsidRDefault="00241DF0">
            <w:r w:rsidRPr="00241DF0">
              <w:t>Update of MU for FR1 configured output power</w:t>
            </w:r>
          </w:p>
        </w:tc>
        <w:tc>
          <w:tcPr>
            <w:tcW w:w="3049" w:type="dxa"/>
            <w:noWrap/>
            <w:hideMark/>
          </w:tcPr>
          <w:p w14:paraId="1FC822F0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42BD26D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D86F4D1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6D6AEE6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A490EFB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FD08F1F" w14:textId="77777777" w:rsidR="00241DF0" w:rsidRPr="00241DF0" w:rsidRDefault="00241DF0">
            <w:r w:rsidRPr="00241DF0">
              <w:t>1868</w:t>
            </w:r>
          </w:p>
        </w:tc>
        <w:tc>
          <w:tcPr>
            <w:tcW w:w="637" w:type="dxa"/>
            <w:noWrap/>
            <w:hideMark/>
          </w:tcPr>
          <w:p w14:paraId="1F0F6D3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DE498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3B77265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13127D6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4423CF1" w14:textId="77777777" w:rsidR="00241DF0" w:rsidRPr="00241DF0" w:rsidRDefault="00241DF0">
            <w:r w:rsidRPr="00241DF0">
              <w:t>R5-247838</w:t>
            </w:r>
          </w:p>
        </w:tc>
        <w:tc>
          <w:tcPr>
            <w:tcW w:w="3119" w:type="dxa"/>
            <w:noWrap/>
            <w:hideMark/>
          </w:tcPr>
          <w:p w14:paraId="3C28B24F" w14:textId="77777777" w:rsidR="00241DF0" w:rsidRPr="00241DF0" w:rsidRDefault="00241DF0">
            <w:r w:rsidRPr="00241DF0">
              <w:t>Update to R18 ATG TCs applicability</w:t>
            </w:r>
          </w:p>
        </w:tc>
        <w:tc>
          <w:tcPr>
            <w:tcW w:w="3049" w:type="dxa"/>
            <w:noWrap/>
            <w:hideMark/>
          </w:tcPr>
          <w:p w14:paraId="004D427E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3B794D9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7A29916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73D7A4C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2DA3513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7832E341" w14:textId="77777777" w:rsidR="00241DF0" w:rsidRPr="00241DF0" w:rsidRDefault="00241DF0">
            <w:r w:rsidRPr="00241DF0">
              <w:t>0494</w:t>
            </w:r>
          </w:p>
        </w:tc>
        <w:tc>
          <w:tcPr>
            <w:tcW w:w="637" w:type="dxa"/>
            <w:noWrap/>
            <w:hideMark/>
          </w:tcPr>
          <w:p w14:paraId="53452E2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008334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A34171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515E12E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6244F7" w14:textId="77777777" w:rsidR="00241DF0" w:rsidRPr="00241DF0" w:rsidRDefault="00241DF0">
            <w:r w:rsidRPr="00241DF0">
              <w:t>R5-247839</w:t>
            </w:r>
          </w:p>
        </w:tc>
        <w:tc>
          <w:tcPr>
            <w:tcW w:w="3119" w:type="dxa"/>
            <w:noWrap/>
            <w:hideMark/>
          </w:tcPr>
          <w:p w14:paraId="1FFCA26E" w14:textId="77777777" w:rsidR="00241DF0" w:rsidRPr="00241DF0" w:rsidRDefault="00241DF0">
            <w:r w:rsidRPr="00241DF0">
              <w:t>Update MPR for NR Coverage enh2</w:t>
            </w:r>
          </w:p>
        </w:tc>
        <w:tc>
          <w:tcPr>
            <w:tcW w:w="3049" w:type="dxa"/>
            <w:noWrap/>
            <w:hideMark/>
          </w:tcPr>
          <w:p w14:paraId="39F0229D" w14:textId="77777777" w:rsidR="00241DF0" w:rsidRPr="00241DF0" w:rsidRDefault="00241DF0">
            <w:r w:rsidRPr="00241DF0">
              <w:t>CMCC, MediaTek</w:t>
            </w:r>
          </w:p>
        </w:tc>
        <w:tc>
          <w:tcPr>
            <w:tcW w:w="920" w:type="dxa"/>
            <w:noWrap/>
            <w:hideMark/>
          </w:tcPr>
          <w:p w14:paraId="5AB62EE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A32BF1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7DACDB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012F44C" w14:textId="77777777" w:rsidR="00241DF0" w:rsidRPr="00241DF0" w:rsidRDefault="00241DF0">
            <w:r w:rsidRPr="00241DF0">
              <w:t>NR_cov_enh2-UEConTest</w:t>
            </w:r>
          </w:p>
        </w:tc>
        <w:tc>
          <w:tcPr>
            <w:tcW w:w="680" w:type="dxa"/>
            <w:noWrap/>
            <w:hideMark/>
          </w:tcPr>
          <w:p w14:paraId="4232C307" w14:textId="77777777" w:rsidR="00241DF0" w:rsidRPr="00241DF0" w:rsidRDefault="00241DF0">
            <w:r w:rsidRPr="00241DF0">
              <w:t>3058</w:t>
            </w:r>
          </w:p>
        </w:tc>
        <w:tc>
          <w:tcPr>
            <w:tcW w:w="637" w:type="dxa"/>
            <w:noWrap/>
            <w:hideMark/>
          </w:tcPr>
          <w:p w14:paraId="3070BEF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05A878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0F4886" w14:textId="77777777" w:rsidR="00241DF0" w:rsidRPr="00241DF0" w:rsidRDefault="00241DF0">
            <w:r w:rsidRPr="00241DF0">
              <w:t>RP-242707</w:t>
            </w:r>
          </w:p>
        </w:tc>
      </w:tr>
      <w:tr w:rsidR="004F179A" w:rsidRPr="00241DF0" w14:paraId="3CC3155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08C433" w14:textId="77777777" w:rsidR="00241DF0" w:rsidRPr="00241DF0" w:rsidRDefault="00241DF0">
            <w:r w:rsidRPr="00241DF0">
              <w:t>R5-247840</w:t>
            </w:r>
          </w:p>
        </w:tc>
        <w:tc>
          <w:tcPr>
            <w:tcW w:w="3119" w:type="dxa"/>
            <w:noWrap/>
            <w:hideMark/>
          </w:tcPr>
          <w:p w14:paraId="685B918C" w14:textId="77777777" w:rsidR="00241DF0" w:rsidRPr="00241DF0" w:rsidRDefault="00241DF0">
            <w:r w:rsidRPr="00241DF0">
              <w:t>Update Configured Tx power for NR Coverage enh2</w:t>
            </w:r>
          </w:p>
        </w:tc>
        <w:tc>
          <w:tcPr>
            <w:tcW w:w="3049" w:type="dxa"/>
            <w:noWrap/>
            <w:hideMark/>
          </w:tcPr>
          <w:p w14:paraId="1BEB8A78" w14:textId="77777777" w:rsidR="00241DF0" w:rsidRPr="00241DF0" w:rsidRDefault="00241DF0">
            <w:r w:rsidRPr="00241DF0">
              <w:t>CMCC, Huawei</w:t>
            </w:r>
          </w:p>
        </w:tc>
        <w:tc>
          <w:tcPr>
            <w:tcW w:w="920" w:type="dxa"/>
            <w:noWrap/>
            <w:hideMark/>
          </w:tcPr>
          <w:p w14:paraId="2B8443D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C2AA503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B090FC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AEF4CD" w14:textId="77777777" w:rsidR="00241DF0" w:rsidRPr="00241DF0" w:rsidRDefault="00241DF0">
            <w:r w:rsidRPr="00241DF0">
              <w:t>NR_cov_enh2-UEConTest</w:t>
            </w:r>
          </w:p>
        </w:tc>
        <w:tc>
          <w:tcPr>
            <w:tcW w:w="680" w:type="dxa"/>
            <w:noWrap/>
            <w:hideMark/>
          </w:tcPr>
          <w:p w14:paraId="23F21618" w14:textId="77777777" w:rsidR="00241DF0" w:rsidRPr="00241DF0" w:rsidRDefault="00241DF0">
            <w:r w:rsidRPr="00241DF0">
              <w:t>3059</w:t>
            </w:r>
          </w:p>
        </w:tc>
        <w:tc>
          <w:tcPr>
            <w:tcW w:w="637" w:type="dxa"/>
            <w:noWrap/>
            <w:hideMark/>
          </w:tcPr>
          <w:p w14:paraId="1946645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C8464B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1813F9" w14:textId="77777777" w:rsidR="00241DF0" w:rsidRPr="00241DF0" w:rsidRDefault="00241DF0">
            <w:r w:rsidRPr="00241DF0">
              <w:t>RP-242707</w:t>
            </w:r>
          </w:p>
        </w:tc>
      </w:tr>
      <w:tr w:rsidR="004F179A" w:rsidRPr="00241DF0" w14:paraId="79929B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169B4D" w14:textId="77777777" w:rsidR="00241DF0" w:rsidRPr="00241DF0" w:rsidRDefault="00241DF0">
            <w:r w:rsidRPr="00241DF0">
              <w:t>R5-247841</w:t>
            </w:r>
          </w:p>
        </w:tc>
        <w:tc>
          <w:tcPr>
            <w:tcW w:w="3119" w:type="dxa"/>
            <w:noWrap/>
            <w:hideMark/>
          </w:tcPr>
          <w:p w14:paraId="355093A4" w14:textId="77777777" w:rsidR="00241DF0" w:rsidRPr="00241DF0" w:rsidRDefault="00241DF0">
            <w:r w:rsidRPr="00241DF0">
              <w:t>Adding new UE declared capability table for 8 Rx</w:t>
            </w:r>
          </w:p>
        </w:tc>
        <w:tc>
          <w:tcPr>
            <w:tcW w:w="3049" w:type="dxa"/>
            <w:noWrap/>
            <w:hideMark/>
          </w:tcPr>
          <w:p w14:paraId="6F3CDD0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BCCE0E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DBF062" w14:textId="77777777" w:rsidR="00241DF0" w:rsidRPr="00241DF0" w:rsidRDefault="00241DF0">
            <w:r w:rsidRPr="00241DF0">
              <w:t>38.508-2</w:t>
            </w:r>
          </w:p>
        </w:tc>
        <w:tc>
          <w:tcPr>
            <w:tcW w:w="877" w:type="dxa"/>
            <w:noWrap/>
            <w:hideMark/>
          </w:tcPr>
          <w:p w14:paraId="19A18E8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5E4DFD3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186B9040" w14:textId="77777777" w:rsidR="00241DF0" w:rsidRPr="00241DF0" w:rsidRDefault="00241DF0">
            <w:r w:rsidRPr="00241DF0">
              <w:t>0738</w:t>
            </w:r>
          </w:p>
        </w:tc>
        <w:tc>
          <w:tcPr>
            <w:tcW w:w="637" w:type="dxa"/>
            <w:noWrap/>
            <w:hideMark/>
          </w:tcPr>
          <w:p w14:paraId="71899E9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7971C8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2DDD61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5D24284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8650986" w14:textId="77777777" w:rsidR="00241DF0" w:rsidRPr="00241DF0" w:rsidRDefault="00241DF0">
            <w:r w:rsidRPr="00241DF0">
              <w:t>R5-247842</w:t>
            </w:r>
          </w:p>
        </w:tc>
        <w:tc>
          <w:tcPr>
            <w:tcW w:w="3119" w:type="dxa"/>
            <w:noWrap/>
            <w:hideMark/>
          </w:tcPr>
          <w:p w14:paraId="272B02D1" w14:textId="77777777" w:rsidR="00241DF0" w:rsidRPr="00241DF0" w:rsidRDefault="00241DF0">
            <w:r w:rsidRPr="00241DF0">
              <w:t>Addition of new test case 6.3.3.1.9 4Rx PMI reporting for eType II Codebook</w:t>
            </w:r>
          </w:p>
        </w:tc>
        <w:tc>
          <w:tcPr>
            <w:tcW w:w="3049" w:type="dxa"/>
            <w:noWrap/>
            <w:hideMark/>
          </w:tcPr>
          <w:p w14:paraId="3817DB0D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53110B6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F071F2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56503BD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F14624C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2C0BEA7B" w14:textId="77777777" w:rsidR="00241DF0" w:rsidRPr="00241DF0" w:rsidRDefault="00241DF0">
            <w:r w:rsidRPr="00241DF0">
              <w:t>0898</w:t>
            </w:r>
          </w:p>
        </w:tc>
        <w:tc>
          <w:tcPr>
            <w:tcW w:w="637" w:type="dxa"/>
            <w:noWrap/>
            <w:hideMark/>
          </w:tcPr>
          <w:p w14:paraId="602F479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0DAAD6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03ADC5A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4D7143E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F2B40B4" w14:textId="77777777" w:rsidR="00241DF0" w:rsidRPr="00241DF0" w:rsidRDefault="00241DF0">
            <w:r w:rsidRPr="00241DF0">
              <w:t>R5-247843</w:t>
            </w:r>
          </w:p>
        </w:tc>
        <w:tc>
          <w:tcPr>
            <w:tcW w:w="3119" w:type="dxa"/>
            <w:noWrap/>
            <w:hideMark/>
          </w:tcPr>
          <w:p w14:paraId="495E29B5" w14:textId="77777777" w:rsidR="00241DF0" w:rsidRPr="00241DF0" w:rsidRDefault="00241DF0">
            <w:r w:rsidRPr="00241DF0">
              <w:t>Addition of new test case 6.3.2.1.9 2Rx PMI reporting for eType II Codebook</w:t>
            </w:r>
          </w:p>
        </w:tc>
        <w:tc>
          <w:tcPr>
            <w:tcW w:w="3049" w:type="dxa"/>
            <w:noWrap/>
            <w:hideMark/>
          </w:tcPr>
          <w:p w14:paraId="3C72E94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313B219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837E8F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039B075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D759B2D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53CEEFE1" w14:textId="77777777" w:rsidR="00241DF0" w:rsidRPr="00241DF0" w:rsidRDefault="00241DF0">
            <w:r w:rsidRPr="00241DF0">
              <w:t>0897</w:t>
            </w:r>
          </w:p>
        </w:tc>
        <w:tc>
          <w:tcPr>
            <w:tcW w:w="637" w:type="dxa"/>
            <w:noWrap/>
            <w:hideMark/>
          </w:tcPr>
          <w:p w14:paraId="44D55F2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8B15CC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4000F3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08335E2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4664F6" w14:textId="77777777" w:rsidR="00241DF0" w:rsidRPr="00241DF0" w:rsidRDefault="00241DF0">
            <w:r w:rsidRPr="00241DF0">
              <w:t>R5-247844</w:t>
            </w:r>
          </w:p>
        </w:tc>
        <w:tc>
          <w:tcPr>
            <w:tcW w:w="3119" w:type="dxa"/>
            <w:noWrap/>
            <w:hideMark/>
          </w:tcPr>
          <w:p w14:paraId="609BF0C1" w14:textId="77777777" w:rsidR="00241DF0" w:rsidRPr="00241DF0" w:rsidRDefault="00241DF0">
            <w:r w:rsidRPr="00241DF0">
              <w:t>Adding receiver requirements for band n105</w:t>
            </w:r>
          </w:p>
        </w:tc>
        <w:tc>
          <w:tcPr>
            <w:tcW w:w="3049" w:type="dxa"/>
            <w:noWrap/>
            <w:hideMark/>
          </w:tcPr>
          <w:p w14:paraId="59700F9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D92CEB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410FF19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3B1739E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51501E7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11F6AA20" w14:textId="77777777" w:rsidR="00241DF0" w:rsidRPr="00241DF0" w:rsidRDefault="00241DF0">
            <w:r w:rsidRPr="00241DF0">
              <w:t>2996</w:t>
            </w:r>
          </w:p>
        </w:tc>
        <w:tc>
          <w:tcPr>
            <w:tcW w:w="637" w:type="dxa"/>
            <w:noWrap/>
            <w:hideMark/>
          </w:tcPr>
          <w:p w14:paraId="3EE951B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7F1776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57EB004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3942ED6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5AEAED8" w14:textId="77777777" w:rsidR="00241DF0" w:rsidRPr="00241DF0" w:rsidRDefault="00241DF0">
            <w:r w:rsidRPr="00241DF0">
              <w:t>R5-247845</w:t>
            </w:r>
          </w:p>
        </w:tc>
        <w:tc>
          <w:tcPr>
            <w:tcW w:w="3119" w:type="dxa"/>
            <w:noWrap/>
            <w:hideMark/>
          </w:tcPr>
          <w:p w14:paraId="0976574F" w14:textId="77777777" w:rsidR="00241DF0" w:rsidRPr="00241DF0" w:rsidRDefault="00241DF0">
            <w:r w:rsidRPr="00241DF0">
              <w:t>Addition of TT analysis for test 13.4.6.1</w:t>
            </w:r>
          </w:p>
        </w:tc>
        <w:tc>
          <w:tcPr>
            <w:tcW w:w="3049" w:type="dxa"/>
            <w:noWrap/>
            <w:hideMark/>
          </w:tcPr>
          <w:p w14:paraId="1C002614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66E3DFE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11DBDD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B2C8E8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653B7E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1A83841" w14:textId="77777777" w:rsidR="00241DF0" w:rsidRPr="00241DF0" w:rsidRDefault="00241DF0">
            <w:r w:rsidRPr="00241DF0">
              <w:t>0897</w:t>
            </w:r>
          </w:p>
        </w:tc>
        <w:tc>
          <w:tcPr>
            <w:tcW w:w="637" w:type="dxa"/>
            <w:noWrap/>
            <w:hideMark/>
          </w:tcPr>
          <w:p w14:paraId="2D82C33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C8913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AF32F7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75EB0BC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999AE9" w14:textId="77777777" w:rsidR="00241DF0" w:rsidRPr="00241DF0" w:rsidRDefault="00241DF0">
            <w:r w:rsidRPr="00241DF0">
              <w:t>R5-247846</w:t>
            </w:r>
          </w:p>
        </w:tc>
        <w:tc>
          <w:tcPr>
            <w:tcW w:w="3119" w:type="dxa"/>
            <w:noWrap/>
            <w:hideMark/>
          </w:tcPr>
          <w:p w14:paraId="3AD8CEB0" w14:textId="77777777" w:rsidR="00241DF0" w:rsidRPr="00241DF0" w:rsidRDefault="00241DF0">
            <w:r w:rsidRPr="00241DF0">
              <w:t>Update applicability for NB-NTN RRM TC 13.1.1.2</w:t>
            </w:r>
          </w:p>
        </w:tc>
        <w:tc>
          <w:tcPr>
            <w:tcW w:w="3049" w:type="dxa"/>
            <w:noWrap/>
            <w:hideMark/>
          </w:tcPr>
          <w:p w14:paraId="2A7DFAF3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671CEA1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4E6095" w14:textId="77777777" w:rsidR="00241DF0" w:rsidRPr="00241DF0" w:rsidRDefault="00241DF0">
            <w:r w:rsidRPr="00241DF0">
              <w:t>36.521-2</w:t>
            </w:r>
          </w:p>
        </w:tc>
        <w:tc>
          <w:tcPr>
            <w:tcW w:w="877" w:type="dxa"/>
            <w:noWrap/>
            <w:hideMark/>
          </w:tcPr>
          <w:p w14:paraId="68DC0C3E" w14:textId="77777777" w:rsidR="00241DF0" w:rsidRPr="00241DF0" w:rsidRDefault="00241DF0">
            <w:r w:rsidRPr="00241DF0">
              <w:t>18.6.0</w:t>
            </w:r>
          </w:p>
        </w:tc>
        <w:tc>
          <w:tcPr>
            <w:tcW w:w="4538" w:type="dxa"/>
            <w:noWrap/>
            <w:hideMark/>
          </w:tcPr>
          <w:p w14:paraId="5CCE97BD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7CA0191B" w14:textId="77777777" w:rsidR="00241DF0" w:rsidRPr="00241DF0" w:rsidRDefault="00241DF0">
            <w:r w:rsidRPr="00241DF0">
              <w:t>1051</w:t>
            </w:r>
          </w:p>
        </w:tc>
        <w:tc>
          <w:tcPr>
            <w:tcW w:w="637" w:type="dxa"/>
            <w:noWrap/>
            <w:hideMark/>
          </w:tcPr>
          <w:p w14:paraId="24F00CC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82724C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0B9E0A0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46D4B9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530A1B9" w14:textId="77777777" w:rsidR="00241DF0" w:rsidRPr="00241DF0" w:rsidRDefault="00241DF0">
            <w:r w:rsidRPr="00241DF0">
              <w:t>R5-247847</w:t>
            </w:r>
          </w:p>
        </w:tc>
        <w:tc>
          <w:tcPr>
            <w:tcW w:w="3119" w:type="dxa"/>
            <w:noWrap/>
            <w:hideMark/>
          </w:tcPr>
          <w:p w14:paraId="45B90AF3" w14:textId="77777777" w:rsidR="00241DF0" w:rsidRPr="00241DF0" w:rsidRDefault="00241DF0">
            <w:r w:rsidRPr="00241DF0">
              <w:t>Update of applicability for RRM RedCap test cases</w:t>
            </w:r>
          </w:p>
        </w:tc>
        <w:tc>
          <w:tcPr>
            <w:tcW w:w="3049" w:type="dxa"/>
            <w:noWrap/>
            <w:hideMark/>
          </w:tcPr>
          <w:p w14:paraId="66E5F6D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6A6076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A76DA7B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0CA84EE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FE8439F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C76F1B7" w14:textId="77777777" w:rsidR="00241DF0" w:rsidRPr="00241DF0" w:rsidRDefault="00241DF0">
            <w:r w:rsidRPr="00241DF0">
              <w:t>0523</w:t>
            </w:r>
          </w:p>
        </w:tc>
        <w:tc>
          <w:tcPr>
            <w:tcW w:w="637" w:type="dxa"/>
            <w:noWrap/>
            <w:hideMark/>
          </w:tcPr>
          <w:p w14:paraId="7A23FA3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1429F7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ED6F55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7B49923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CD7D72" w14:textId="77777777" w:rsidR="00241DF0" w:rsidRPr="00241DF0" w:rsidRDefault="00241DF0">
            <w:r w:rsidRPr="00241DF0">
              <w:t>R5-247848</w:t>
            </w:r>
          </w:p>
        </w:tc>
        <w:tc>
          <w:tcPr>
            <w:tcW w:w="3119" w:type="dxa"/>
            <w:noWrap/>
            <w:hideMark/>
          </w:tcPr>
          <w:p w14:paraId="0B52734E" w14:textId="77777777" w:rsidR="00241DF0" w:rsidRPr="00241DF0" w:rsidRDefault="00241DF0">
            <w:r w:rsidRPr="00241DF0">
              <w:t>Update to 7.3A.3 Reference sensitivity power level for 4DL CA</w:t>
            </w:r>
          </w:p>
        </w:tc>
        <w:tc>
          <w:tcPr>
            <w:tcW w:w="3049" w:type="dxa"/>
            <w:noWrap/>
            <w:hideMark/>
          </w:tcPr>
          <w:p w14:paraId="751E3898" w14:textId="77777777" w:rsidR="00241DF0" w:rsidRPr="00241DF0" w:rsidRDefault="00241DF0">
            <w:r w:rsidRPr="00241DF0">
              <w:t>Samsung R&amp;D Institute UK</w:t>
            </w:r>
          </w:p>
        </w:tc>
        <w:tc>
          <w:tcPr>
            <w:tcW w:w="920" w:type="dxa"/>
            <w:noWrap/>
            <w:hideMark/>
          </w:tcPr>
          <w:p w14:paraId="1985F6B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3569230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B330EC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0CA01B8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00B0B036" w14:textId="77777777" w:rsidR="00241DF0" w:rsidRPr="00241DF0" w:rsidRDefault="00241DF0">
            <w:r w:rsidRPr="00241DF0">
              <w:t>3149</w:t>
            </w:r>
          </w:p>
        </w:tc>
        <w:tc>
          <w:tcPr>
            <w:tcW w:w="637" w:type="dxa"/>
            <w:noWrap/>
            <w:hideMark/>
          </w:tcPr>
          <w:p w14:paraId="1564BC3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495777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146A95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27F8360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7B621B" w14:textId="77777777" w:rsidR="00241DF0" w:rsidRPr="00241DF0" w:rsidRDefault="00241DF0">
            <w:r w:rsidRPr="00241DF0">
              <w:t>R5-247849</w:t>
            </w:r>
          </w:p>
        </w:tc>
        <w:tc>
          <w:tcPr>
            <w:tcW w:w="3119" w:type="dxa"/>
            <w:noWrap/>
            <w:hideMark/>
          </w:tcPr>
          <w:p w14:paraId="286F9813" w14:textId="77777777" w:rsidR="00241DF0" w:rsidRPr="00241DF0" w:rsidRDefault="00241DF0">
            <w:r w:rsidRPr="00241DF0">
              <w:t>Update to UL-256QAM requirements in 6.2A.2.0.2</w:t>
            </w:r>
          </w:p>
        </w:tc>
        <w:tc>
          <w:tcPr>
            <w:tcW w:w="3049" w:type="dxa"/>
            <w:noWrap/>
            <w:hideMark/>
          </w:tcPr>
          <w:p w14:paraId="5C29EAD1" w14:textId="77777777" w:rsidR="00241DF0" w:rsidRPr="00241DF0" w:rsidRDefault="00241DF0">
            <w:r w:rsidRPr="00241DF0">
              <w:t>SGS Wireless</w:t>
            </w:r>
          </w:p>
        </w:tc>
        <w:tc>
          <w:tcPr>
            <w:tcW w:w="920" w:type="dxa"/>
            <w:noWrap/>
            <w:hideMark/>
          </w:tcPr>
          <w:p w14:paraId="4849918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603D42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0C1AF1A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0B67ED9" w14:textId="77777777" w:rsidR="00241DF0" w:rsidRPr="00241DF0" w:rsidRDefault="00241DF0">
            <w:r w:rsidRPr="00241DF0">
              <w:t>NR_RF_FR2_req_Ph3-UEConTest</w:t>
            </w:r>
          </w:p>
        </w:tc>
        <w:tc>
          <w:tcPr>
            <w:tcW w:w="680" w:type="dxa"/>
            <w:noWrap/>
            <w:hideMark/>
          </w:tcPr>
          <w:p w14:paraId="742D0E1D" w14:textId="77777777" w:rsidR="00241DF0" w:rsidRPr="00241DF0" w:rsidRDefault="00241DF0">
            <w:r w:rsidRPr="00241DF0">
              <w:t>1105</w:t>
            </w:r>
          </w:p>
        </w:tc>
        <w:tc>
          <w:tcPr>
            <w:tcW w:w="637" w:type="dxa"/>
            <w:noWrap/>
            <w:hideMark/>
          </w:tcPr>
          <w:p w14:paraId="7F83731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0E2DE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7C91F5" w14:textId="77777777" w:rsidR="00241DF0" w:rsidRPr="00241DF0" w:rsidRDefault="00241DF0">
            <w:r w:rsidRPr="00241DF0">
              <w:t>RP-242703</w:t>
            </w:r>
          </w:p>
        </w:tc>
      </w:tr>
      <w:tr w:rsidR="004F179A" w:rsidRPr="00241DF0" w14:paraId="272EFA0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83E6696" w14:textId="77777777" w:rsidR="00241DF0" w:rsidRPr="00241DF0" w:rsidRDefault="00241DF0">
            <w:r w:rsidRPr="00241DF0">
              <w:t>R5-247850</w:t>
            </w:r>
          </w:p>
        </w:tc>
        <w:tc>
          <w:tcPr>
            <w:tcW w:w="3119" w:type="dxa"/>
            <w:noWrap/>
            <w:hideMark/>
          </w:tcPr>
          <w:p w14:paraId="0CF28ED8" w14:textId="77777777" w:rsidR="00241DF0" w:rsidRPr="00241DF0" w:rsidRDefault="00241DF0">
            <w:r w:rsidRPr="00241DF0">
              <w:t>Corrections on definition of symbols and abbreviations</w:t>
            </w:r>
          </w:p>
        </w:tc>
        <w:tc>
          <w:tcPr>
            <w:tcW w:w="3049" w:type="dxa"/>
            <w:noWrap/>
            <w:hideMark/>
          </w:tcPr>
          <w:p w14:paraId="505E9BCE" w14:textId="77777777" w:rsidR="00241DF0" w:rsidRPr="00241DF0" w:rsidRDefault="00241DF0">
            <w:r w:rsidRPr="00241DF0">
              <w:t>ZTE Corporation, Tejet, SRTC, Rohde&amp;Schwarz</w:t>
            </w:r>
          </w:p>
        </w:tc>
        <w:tc>
          <w:tcPr>
            <w:tcW w:w="920" w:type="dxa"/>
            <w:noWrap/>
            <w:hideMark/>
          </w:tcPr>
          <w:p w14:paraId="0966D27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A57F7E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1018D13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31E75D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29C34B6" w14:textId="77777777" w:rsidR="00241DF0" w:rsidRPr="00241DF0" w:rsidRDefault="00241DF0">
            <w:r w:rsidRPr="00241DF0">
              <w:t>3141</w:t>
            </w:r>
          </w:p>
        </w:tc>
        <w:tc>
          <w:tcPr>
            <w:tcW w:w="637" w:type="dxa"/>
            <w:noWrap/>
            <w:hideMark/>
          </w:tcPr>
          <w:p w14:paraId="1D9F286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DDCA0D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12901A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235CF16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039D9EB" w14:textId="77777777" w:rsidR="00241DF0" w:rsidRPr="00241DF0" w:rsidRDefault="00241DF0">
            <w:r w:rsidRPr="00241DF0">
              <w:t>R5-247851</w:t>
            </w:r>
          </w:p>
        </w:tc>
        <w:tc>
          <w:tcPr>
            <w:tcW w:w="3119" w:type="dxa"/>
            <w:noWrap/>
            <w:hideMark/>
          </w:tcPr>
          <w:p w14:paraId="5669F93E" w14:textId="77777777" w:rsidR="00241DF0" w:rsidRPr="00241DF0" w:rsidRDefault="00241DF0">
            <w:r w:rsidRPr="00241DF0">
              <w:t>Include Notes to further specify test frequency selection criteria of Annex K.1.1 and K.1.2 in the cases when UE supports only one band or supports two bands</w:t>
            </w:r>
          </w:p>
        </w:tc>
        <w:tc>
          <w:tcPr>
            <w:tcW w:w="3049" w:type="dxa"/>
            <w:noWrap/>
            <w:hideMark/>
          </w:tcPr>
          <w:p w14:paraId="3A8B9671" w14:textId="77777777" w:rsidR="00241DF0" w:rsidRPr="00241DF0" w:rsidRDefault="00241DF0">
            <w:r w:rsidRPr="00241DF0">
              <w:t>Verizon</w:t>
            </w:r>
          </w:p>
        </w:tc>
        <w:tc>
          <w:tcPr>
            <w:tcW w:w="920" w:type="dxa"/>
            <w:noWrap/>
            <w:hideMark/>
          </w:tcPr>
          <w:p w14:paraId="4DBEAA8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6A01F3C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67DB0AC0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59384C4D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5FD41D08" w14:textId="77777777" w:rsidR="00241DF0" w:rsidRPr="00241DF0" w:rsidRDefault="00241DF0">
            <w:r w:rsidRPr="00241DF0">
              <w:t>0063</w:t>
            </w:r>
          </w:p>
        </w:tc>
        <w:tc>
          <w:tcPr>
            <w:tcW w:w="637" w:type="dxa"/>
            <w:noWrap/>
            <w:hideMark/>
          </w:tcPr>
          <w:p w14:paraId="676AADC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29A488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3DDE9BD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70B37B2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FA68D15" w14:textId="77777777" w:rsidR="00241DF0" w:rsidRPr="00241DF0" w:rsidRDefault="00241DF0">
            <w:r w:rsidRPr="00241DF0">
              <w:t>R5-247852</w:t>
            </w:r>
          </w:p>
        </w:tc>
        <w:tc>
          <w:tcPr>
            <w:tcW w:w="3119" w:type="dxa"/>
            <w:noWrap/>
            <w:hideMark/>
          </w:tcPr>
          <w:p w14:paraId="737F3817" w14:textId="77777777" w:rsidR="00241DF0" w:rsidRPr="00241DF0" w:rsidRDefault="00241DF0">
            <w:r w:rsidRPr="00241DF0">
              <w:t>PC5 FR2 - Tx UL MIMO test cases update in 38.521-2</w:t>
            </w:r>
          </w:p>
        </w:tc>
        <w:tc>
          <w:tcPr>
            <w:tcW w:w="3049" w:type="dxa"/>
            <w:noWrap/>
            <w:hideMark/>
          </w:tcPr>
          <w:p w14:paraId="7297C5E9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30EC59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8BEC7AA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69FE72D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18870C7" w14:textId="77777777" w:rsidR="00241DF0" w:rsidRPr="00241DF0" w:rsidRDefault="00241DF0">
            <w:r w:rsidRPr="00241DF0">
              <w:t>NR_FR2_FWA_Bn257_Bn258-UEConTest</w:t>
            </w:r>
          </w:p>
        </w:tc>
        <w:tc>
          <w:tcPr>
            <w:tcW w:w="680" w:type="dxa"/>
            <w:noWrap/>
            <w:hideMark/>
          </w:tcPr>
          <w:p w14:paraId="4A5B77DB" w14:textId="77777777" w:rsidR="00241DF0" w:rsidRPr="00241DF0" w:rsidRDefault="00241DF0">
            <w:r w:rsidRPr="00241DF0">
              <w:t>1100</w:t>
            </w:r>
          </w:p>
        </w:tc>
        <w:tc>
          <w:tcPr>
            <w:tcW w:w="637" w:type="dxa"/>
            <w:noWrap/>
            <w:hideMark/>
          </w:tcPr>
          <w:p w14:paraId="3211E62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3B8091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428349" w14:textId="77777777" w:rsidR="00241DF0" w:rsidRPr="00241DF0" w:rsidRDefault="00241DF0">
            <w:r w:rsidRPr="00241DF0">
              <w:t>RP-242678</w:t>
            </w:r>
          </w:p>
        </w:tc>
      </w:tr>
      <w:tr w:rsidR="004F179A" w:rsidRPr="00241DF0" w14:paraId="4571A77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87ABAF" w14:textId="77777777" w:rsidR="00241DF0" w:rsidRPr="00241DF0" w:rsidRDefault="00241DF0">
            <w:r w:rsidRPr="00241DF0">
              <w:t>R5-247853</w:t>
            </w:r>
          </w:p>
        </w:tc>
        <w:tc>
          <w:tcPr>
            <w:tcW w:w="3119" w:type="dxa"/>
            <w:noWrap/>
            <w:hideMark/>
          </w:tcPr>
          <w:p w14:paraId="5FD21471" w14:textId="77777777" w:rsidR="00241DF0" w:rsidRPr="00241DF0" w:rsidRDefault="00241DF0">
            <w:r w:rsidRPr="00241DF0">
              <w:t>PC7 FR2 MU - Tx test cases update in 38.521-2</w:t>
            </w:r>
          </w:p>
        </w:tc>
        <w:tc>
          <w:tcPr>
            <w:tcW w:w="3049" w:type="dxa"/>
            <w:noWrap/>
            <w:hideMark/>
          </w:tcPr>
          <w:p w14:paraId="196711EA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42799A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E3DEE8F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28F5D6D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A3ED4E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577BB9D4" w14:textId="77777777" w:rsidR="00241DF0" w:rsidRPr="00241DF0" w:rsidRDefault="00241DF0">
            <w:r w:rsidRPr="00241DF0">
              <w:t>1093</w:t>
            </w:r>
          </w:p>
        </w:tc>
        <w:tc>
          <w:tcPr>
            <w:tcW w:w="637" w:type="dxa"/>
            <w:noWrap/>
            <w:hideMark/>
          </w:tcPr>
          <w:p w14:paraId="4094CE2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7B5D41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952323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28B829B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4327173" w14:textId="77777777" w:rsidR="00241DF0" w:rsidRPr="00241DF0" w:rsidRDefault="00241DF0">
            <w:r w:rsidRPr="00241DF0">
              <w:t>R5-247854</w:t>
            </w:r>
          </w:p>
        </w:tc>
        <w:tc>
          <w:tcPr>
            <w:tcW w:w="3119" w:type="dxa"/>
            <w:noWrap/>
            <w:hideMark/>
          </w:tcPr>
          <w:p w14:paraId="0E370DDD" w14:textId="77777777" w:rsidR="00241DF0" w:rsidRPr="00241DF0" w:rsidRDefault="00241DF0">
            <w:r w:rsidRPr="00241DF0">
              <w:t>FR2c MU - Tx test cases update in 38.521-2</w:t>
            </w:r>
          </w:p>
        </w:tc>
        <w:tc>
          <w:tcPr>
            <w:tcW w:w="3049" w:type="dxa"/>
            <w:noWrap/>
            <w:hideMark/>
          </w:tcPr>
          <w:p w14:paraId="711B9CE4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30FC1A7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90A431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11F7DEE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D2EAAAA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325633CB" w14:textId="77777777" w:rsidR="00241DF0" w:rsidRPr="00241DF0" w:rsidRDefault="00241DF0">
            <w:r w:rsidRPr="00241DF0">
              <w:t>1102</w:t>
            </w:r>
          </w:p>
        </w:tc>
        <w:tc>
          <w:tcPr>
            <w:tcW w:w="637" w:type="dxa"/>
            <w:noWrap/>
            <w:hideMark/>
          </w:tcPr>
          <w:p w14:paraId="300DCC4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C62E8A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9854516" w14:textId="77777777" w:rsidR="00241DF0" w:rsidRPr="00241DF0" w:rsidRDefault="00241DF0">
            <w:r w:rsidRPr="00241DF0">
              <w:t>RP-242740</w:t>
            </w:r>
          </w:p>
        </w:tc>
      </w:tr>
      <w:tr w:rsidR="004F179A" w:rsidRPr="00241DF0" w14:paraId="5E7583C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C2551AF" w14:textId="77777777" w:rsidR="00241DF0" w:rsidRPr="00241DF0" w:rsidRDefault="00241DF0">
            <w:r w:rsidRPr="00241DF0">
              <w:t>R5-247855</w:t>
            </w:r>
          </w:p>
        </w:tc>
        <w:tc>
          <w:tcPr>
            <w:tcW w:w="3119" w:type="dxa"/>
            <w:noWrap/>
            <w:hideMark/>
          </w:tcPr>
          <w:p w14:paraId="7EBB783E" w14:textId="77777777" w:rsidR="00241DF0" w:rsidRPr="00241DF0" w:rsidRDefault="00241DF0">
            <w:r w:rsidRPr="00241DF0">
              <w:t>Update of MU and TT for SISO and UL MIMO</w:t>
            </w:r>
          </w:p>
        </w:tc>
        <w:tc>
          <w:tcPr>
            <w:tcW w:w="3049" w:type="dxa"/>
            <w:noWrap/>
            <w:hideMark/>
          </w:tcPr>
          <w:p w14:paraId="7900E246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62061C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353EC6E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35A2095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44CE5C3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5172230" w14:textId="77777777" w:rsidR="00241DF0" w:rsidRPr="00241DF0" w:rsidRDefault="00241DF0">
            <w:r w:rsidRPr="00241DF0">
              <w:t>1111</w:t>
            </w:r>
          </w:p>
        </w:tc>
        <w:tc>
          <w:tcPr>
            <w:tcW w:w="637" w:type="dxa"/>
            <w:noWrap/>
            <w:hideMark/>
          </w:tcPr>
          <w:p w14:paraId="538755B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9EF415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AB735D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37279E1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D4E91E9" w14:textId="77777777" w:rsidR="00241DF0" w:rsidRPr="00241DF0" w:rsidRDefault="00241DF0">
            <w:r w:rsidRPr="00241DF0">
              <w:t>R5-247856</w:t>
            </w:r>
          </w:p>
        </w:tc>
        <w:tc>
          <w:tcPr>
            <w:tcW w:w="3119" w:type="dxa"/>
            <w:noWrap/>
            <w:hideMark/>
          </w:tcPr>
          <w:p w14:paraId="2A407F32" w14:textId="77777777" w:rsidR="00241DF0" w:rsidRPr="00241DF0" w:rsidRDefault="00241DF0">
            <w:r w:rsidRPr="00241DF0">
              <w:t>PC7 FR2 MU - Annex F update in 38.521-2</w:t>
            </w:r>
          </w:p>
        </w:tc>
        <w:tc>
          <w:tcPr>
            <w:tcW w:w="3049" w:type="dxa"/>
            <w:noWrap/>
            <w:hideMark/>
          </w:tcPr>
          <w:p w14:paraId="075C7C0E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5713CD7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BDFFAF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6D06B1E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4E459F1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375B36D0" w14:textId="77777777" w:rsidR="00241DF0" w:rsidRPr="00241DF0" w:rsidRDefault="00241DF0">
            <w:r w:rsidRPr="00241DF0">
              <w:t>1095</w:t>
            </w:r>
          </w:p>
        </w:tc>
        <w:tc>
          <w:tcPr>
            <w:tcW w:w="637" w:type="dxa"/>
            <w:noWrap/>
            <w:hideMark/>
          </w:tcPr>
          <w:p w14:paraId="41528F3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74E3AE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359F28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25856D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5E7D888" w14:textId="77777777" w:rsidR="00241DF0" w:rsidRPr="00241DF0" w:rsidRDefault="00241DF0">
            <w:r w:rsidRPr="00241DF0">
              <w:t>R5-247857</w:t>
            </w:r>
          </w:p>
        </w:tc>
        <w:tc>
          <w:tcPr>
            <w:tcW w:w="3119" w:type="dxa"/>
            <w:noWrap/>
            <w:hideMark/>
          </w:tcPr>
          <w:p w14:paraId="2A6A9187" w14:textId="77777777" w:rsidR="00241DF0" w:rsidRPr="00241DF0" w:rsidRDefault="00241DF0">
            <w:r w:rsidRPr="00241DF0">
              <w:t>Update of status of FR2 SISO and UL MIMO test cases</w:t>
            </w:r>
          </w:p>
        </w:tc>
        <w:tc>
          <w:tcPr>
            <w:tcW w:w="3049" w:type="dxa"/>
            <w:noWrap/>
            <w:hideMark/>
          </w:tcPr>
          <w:p w14:paraId="555DC3C1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8346A1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D68E82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7B25D3D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53CA4F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290701E" w14:textId="77777777" w:rsidR="00241DF0" w:rsidRPr="00241DF0" w:rsidRDefault="00241DF0">
            <w:r w:rsidRPr="00241DF0">
              <w:t>1873</w:t>
            </w:r>
          </w:p>
        </w:tc>
        <w:tc>
          <w:tcPr>
            <w:tcW w:w="637" w:type="dxa"/>
            <w:noWrap/>
            <w:hideMark/>
          </w:tcPr>
          <w:p w14:paraId="6A29FC2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7BB220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11674A4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0213F1D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ABC2603" w14:textId="77777777" w:rsidR="00241DF0" w:rsidRPr="00241DF0" w:rsidRDefault="00241DF0">
            <w:r w:rsidRPr="00241DF0">
              <w:t>R5-247858</w:t>
            </w:r>
          </w:p>
        </w:tc>
        <w:tc>
          <w:tcPr>
            <w:tcW w:w="3119" w:type="dxa"/>
            <w:noWrap/>
            <w:hideMark/>
          </w:tcPr>
          <w:p w14:paraId="6F0AEFB1" w14:textId="77777777" w:rsidR="00241DF0" w:rsidRPr="00241DF0" w:rsidRDefault="00241DF0">
            <w:r w:rsidRPr="00241DF0">
              <w:t>PC7 FR2 MU definition in 38.903</w:t>
            </w:r>
          </w:p>
        </w:tc>
        <w:tc>
          <w:tcPr>
            <w:tcW w:w="3049" w:type="dxa"/>
            <w:noWrap/>
            <w:hideMark/>
          </w:tcPr>
          <w:p w14:paraId="119A58C2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62BC0AF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2FE2E8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C4BC7B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23A5735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633052E9" w14:textId="77777777" w:rsidR="00241DF0" w:rsidRPr="00241DF0" w:rsidRDefault="00241DF0">
            <w:r w:rsidRPr="00241DF0">
              <w:t>0860</w:t>
            </w:r>
          </w:p>
        </w:tc>
        <w:tc>
          <w:tcPr>
            <w:tcW w:w="637" w:type="dxa"/>
            <w:noWrap/>
            <w:hideMark/>
          </w:tcPr>
          <w:p w14:paraId="4FE9997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FB289B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59C62A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08C0AEF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231312C" w14:textId="77777777" w:rsidR="00241DF0" w:rsidRPr="00241DF0" w:rsidRDefault="00241DF0">
            <w:r w:rsidRPr="00241DF0">
              <w:t>R5-247859</w:t>
            </w:r>
          </w:p>
        </w:tc>
        <w:tc>
          <w:tcPr>
            <w:tcW w:w="3119" w:type="dxa"/>
            <w:noWrap/>
            <w:hideMark/>
          </w:tcPr>
          <w:p w14:paraId="4438590D" w14:textId="77777777" w:rsidR="00241DF0" w:rsidRPr="00241DF0" w:rsidRDefault="00241DF0">
            <w:r w:rsidRPr="00241DF0">
              <w:t>FR2c MU definition and updates in 38.903</w:t>
            </w:r>
          </w:p>
        </w:tc>
        <w:tc>
          <w:tcPr>
            <w:tcW w:w="3049" w:type="dxa"/>
            <w:noWrap/>
            <w:hideMark/>
          </w:tcPr>
          <w:p w14:paraId="40BD2010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3D11F5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8ACD1E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8FC8D3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BC14C38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195DBC3" w14:textId="77777777" w:rsidR="00241DF0" w:rsidRPr="00241DF0" w:rsidRDefault="00241DF0">
            <w:r w:rsidRPr="00241DF0">
              <w:t>0862</w:t>
            </w:r>
          </w:p>
        </w:tc>
        <w:tc>
          <w:tcPr>
            <w:tcW w:w="637" w:type="dxa"/>
            <w:noWrap/>
            <w:hideMark/>
          </w:tcPr>
          <w:p w14:paraId="6D1C6C0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6693E7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E8ED651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11FB158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058695" w14:textId="77777777" w:rsidR="00241DF0" w:rsidRPr="00241DF0" w:rsidRDefault="00241DF0">
            <w:r w:rsidRPr="00241DF0">
              <w:t>R5-247860</w:t>
            </w:r>
          </w:p>
        </w:tc>
        <w:tc>
          <w:tcPr>
            <w:tcW w:w="3119" w:type="dxa"/>
            <w:noWrap/>
            <w:hideMark/>
          </w:tcPr>
          <w:p w14:paraId="6608F332" w14:textId="77777777" w:rsidR="00241DF0" w:rsidRPr="00241DF0" w:rsidRDefault="00241DF0">
            <w:r w:rsidRPr="00241DF0">
              <w:t>FR2 MU - Miscellaneous corrections in MU factors in 38.903</w:t>
            </w:r>
          </w:p>
        </w:tc>
        <w:tc>
          <w:tcPr>
            <w:tcW w:w="3049" w:type="dxa"/>
            <w:noWrap/>
            <w:hideMark/>
          </w:tcPr>
          <w:p w14:paraId="0066A2AE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3FD586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DA6A5C3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D321E5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6C34DE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D910784" w14:textId="77777777" w:rsidR="00241DF0" w:rsidRPr="00241DF0" w:rsidRDefault="00241DF0">
            <w:r w:rsidRPr="00241DF0">
              <w:t>0863</w:t>
            </w:r>
          </w:p>
        </w:tc>
        <w:tc>
          <w:tcPr>
            <w:tcW w:w="637" w:type="dxa"/>
            <w:noWrap/>
            <w:hideMark/>
          </w:tcPr>
          <w:p w14:paraId="0FDA0FF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BA28B3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C3575A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5E5241B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74A85D" w14:textId="77777777" w:rsidR="00241DF0" w:rsidRPr="00241DF0" w:rsidRDefault="00241DF0">
            <w:r w:rsidRPr="00241DF0">
              <w:t>R5-247861</w:t>
            </w:r>
          </w:p>
        </w:tc>
        <w:tc>
          <w:tcPr>
            <w:tcW w:w="3119" w:type="dxa"/>
            <w:noWrap/>
            <w:hideMark/>
          </w:tcPr>
          <w:p w14:paraId="5E6BE1F5" w14:textId="77777777" w:rsidR="00241DF0" w:rsidRPr="00241DF0" w:rsidRDefault="00241DF0">
            <w:r w:rsidRPr="00241DF0">
              <w:t>Documentation of MU for SISO and UL MIMO</w:t>
            </w:r>
          </w:p>
        </w:tc>
        <w:tc>
          <w:tcPr>
            <w:tcW w:w="3049" w:type="dxa"/>
            <w:noWrap/>
            <w:hideMark/>
          </w:tcPr>
          <w:p w14:paraId="6BC85C9A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40AC18A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539F52A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B7F1ED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6CE8B4D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CC2CC1D" w14:textId="77777777" w:rsidR="00241DF0" w:rsidRPr="00241DF0" w:rsidRDefault="00241DF0">
            <w:r w:rsidRPr="00241DF0">
              <w:t>0926</w:t>
            </w:r>
          </w:p>
        </w:tc>
        <w:tc>
          <w:tcPr>
            <w:tcW w:w="637" w:type="dxa"/>
            <w:noWrap/>
            <w:hideMark/>
          </w:tcPr>
          <w:p w14:paraId="281D1E6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024DD5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4B3C3A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72D9970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AF8D4E" w14:textId="77777777" w:rsidR="00241DF0" w:rsidRPr="00241DF0" w:rsidRDefault="00241DF0">
            <w:r w:rsidRPr="00241DF0">
              <w:t>R5-247863</w:t>
            </w:r>
          </w:p>
        </w:tc>
        <w:tc>
          <w:tcPr>
            <w:tcW w:w="3119" w:type="dxa"/>
            <w:noWrap/>
            <w:hideMark/>
          </w:tcPr>
          <w:p w14:paraId="2DCCA6EE" w14:textId="77777777" w:rsidR="00241DF0" w:rsidRPr="00241DF0" w:rsidRDefault="00241DF0">
            <w:r w:rsidRPr="00241DF0">
              <w:t>Test Tolerance update to NR-U FR1 handover tests under CCA</w:t>
            </w:r>
          </w:p>
        </w:tc>
        <w:tc>
          <w:tcPr>
            <w:tcW w:w="3049" w:type="dxa"/>
            <w:noWrap/>
            <w:hideMark/>
          </w:tcPr>
          <w:p w14:paraId="1F2CB7C7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5849975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A3F29F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438AD6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D616B17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D5611F1" w14:textId="77777777" w:rsidR="00241DF0" w:rsidRPr="00241DF0" w:rsidRDefault="00241DF0">
            <w:r w:rsidRPr="00241DF0">
              <w:t>3527</w:t>
            </w:r>
          </w:p>
        </w:tc>
        <w:tc>
          <w:tcPr>
            <w:tcW w:w="637" w:type="dxa"/>
            <w:noWrap/>
            <w:hideMark/>
          </w:tcPr>
          <w:p w14:paraId="19FB3A6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5FCFC0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5E6F1D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5CA70D7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084E707" w14:textId="77777777" w:rsidR="00241DF0" w:rsidRPr="00241DF0" w:rsidRDefault="00241DF0">
            <w:r w:rsidRPr="00241DF0">
              <w:t>R5-247864</w:t>
            </w:r>
          </w:p>
        </w:tc>
        <w:tc>
          <w:tcPr>
            <w:tcW w:w="3119" w:type="dxa"/>
            <w:noWrap/>
            <w:hideMark/>
          </w:tcPr>
          <w:p w14:paraId="259FC399" w14:textId="77777777" w:rsidR="00241DF0" w:rsidRPr="00241DF0" w:rsidRDefault="00241DF0">
            <w:r w:rsidRPr="00241DF0">
              <w:t>Test Tolerance update to NR-U FR1 RRC Re-establishment with CCA tests and addition of TC 11.2.2.1.3</w:t>
            </w:r>
          </w:p>
        </w:tc>
        <w:tc>
          <w:tcPr>
            <w:tcW w:w="3049" w:type="dxa"/>
            <w:noWrap/>
            <w:hideMark/>
          </w:tcPr>
          <w:p w14:paraId="7D1F8611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6EB4C1A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77717D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EDA4EA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80905D6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D31A50E" w14:textId="77777777" w:rsidR="00241DF0" w:rsidRPr="00241DF0" w:rsidRDefault="00241DF0">
            <w:r w:rsidRPr="00241DF0">
              <w:t>3528</w:t>
            </w:r>
          </w:p>
        </w:tc>
        <w:tc>
          <w:tcPr>
            <w:tcW w:w="637" w:type="dxa"/>
            <w:noWrap/>
            <w:hideMark/>
          </w:tcPr>
          <w:p w14:paraId="0495DA6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3E8BD3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2AEF2D8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57ADA0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FBCE654" w14:textId="77777777" w:rsidR="00241DF0" w:rsidRPr="00241DF0" w:rsidRDefault="00241DF0">
            <w:r w:rsidRPr="00241DF0">
              <w:t>R5-247865</w:t>
            </w:r>
          </w:p>
        </w:tc>
        <w:tc>
          <w:tcPr>
            <w:tcW w:w="3119" w:type="dxa"/>
            <w:noWrap/>
            <w:hideMark/>
          </w:tcPr>
          <w:p w14:paraId="5CDCD24C" w14:textId="77777777" w:rsidR="00241DF0" w:rsidRPr="00241DF0" w:rsidRDefault="00241DF0">
            <w:r w:rsidRPr="00241DF0">
              <w:t>Corrections to NRU SS-SINR measurement accuracy test cases including TT</w:t>
            </w:r>
          </w:p>
        </w:tc>
        <w:tc>
          <w:tcPr>
            <w:tcW w:w="3049" w:type="dxa"/>
            <w:noWrap/>
            <w:hideMark/>
          </w:tcPr>
          <w:p w14:paraId="1E7C86C7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287E70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B6964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1AF745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30DF117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8E6B288" w14:textId="77777777" w:rsidR="00241DF0" w:rsidRPr="00241DF0" w:rsidRDefault="00241DF0">
            <w:r w:rsidRPr="00241DF0">
              <w:t>3601</w:t>
            </w:r>
          </w:p>
        </w:tc>
        <w:tc>
          <w:tcPr>
            <w:tcW w:w="637" w:type="dxa"/>
            <w:noWrap/>
            <w:hideMark/>
          </w:tcPr>
          <w:p w14:paraId="555BE79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1CFA68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35593F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220AA7E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F512D2" w14:textId="77777777" w:rsidR="00241DF0" w:rsidRPr="00241DF0" w:rsidRDefault="00241DF0">
            <w:r w:rsidRPr="00241DF0">
              <w:t>R5-247866</w:t>
            </w:r>
          </w:p>
        </w:tc>
        <w:tc>
          <w:tcPr>
            <w:tcW w:w="3119" w:type="dxa"/>
            <w:noWrap/>
            <w:hideMark/>
          </w:tcPr>
          <w:p w14:paraId="66DFD4B5" w14:textId="77777777" w:rsidR="00241DF0" w:rsidRPr="00241DF0" w:rsidRDefault="00241DF0">
            <w:r w:rsidRPr="00241DF0">
              <w:t>Correction of SA FR1 event-triggered reporting on PCC without gaps under non-DRX test case 11.5.1.1 including Test Tolerance</w:t>
            </w:r>
          </w:p>
        </w:tc>
        <w:tc>
          <w:tcPr>
            <w:tcW w:w="3049" w:type="dxa"/>
            <w:noWrap/>
            <w:hideMark/>
          </w:tcPr>
          <w:p w14:paraId="33F01C7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B15031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0251BD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AA9082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1AB8BB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D1C3D95" w14:textId="77777777" w:rsidR="00241DF0" w:rsidRPr="00241DF0" w:rsidRDefault="00241DF0">
            <w:r w:rsidRPr="00241DF0">
              <w:t>3625</w:t>
            </w:r>
          </w:p>
        </w:tc>
        <w:tc>
          <w:tcPr>
            <w:tcW w:w="637" w:type="dxa"/>
            <w:noWrap/>
            <w:hideMark/>
          </w:tcPr>
          <w:p w14:paraId="5F733CE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2F3E6C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E8FBA4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636A3EE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DD752C2" w14:textId="77777777" w:rsidR="00241DF0" w:rsidRPr="00241DF0" w:rsidRDefault="00241DF0">
            <w:r w:rsidRPr="00241DF0">
              <w:t>R5-247867</w:t>
            </w:r>
          </w:p>
        </w:tc>
        <w:tc>
          <w:tcPr>
            <w:tcW w:w="3119" w:type="dxa"/>
            <w:noWrap/>
            <w:hideMark/>
          </w:tcPr>
          <w:p w14:paraId="188EA529" w14:textId="77777777" w:rsidR="00241DF0" w:rsidRPr="00241DF0" w:rsidRDefault="00241DF0">
            <w:r w:rsidRPr="00241DF0">
              <w:t>Correction of SA FR1 event-triggered reporting on PCC without gaps under DRX test case 11.5.1.2 including Test Tolerance</w:t>
            </w:r>
          </w:p>
        </w:tc>
        <w:tc>
          <w:tcPr>
            <w:tcW w:w="3049" w:type="dxa"/>
            <w:noWrap/>
            <w:hideMark/>
          </w:tcPr>
          <w:p w14:paraId="3362D0B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4F1166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FF5405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EB30C8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5F52BC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99C5D3C" w14:textId="77777777" w:rsidR="00241DF0" w:rsidRPr="00241DF0" w:rsidRDefault="00241DF0">
            <w:r w:rsidRPr="00241DF0">
              <w:t>3626</w:t>
            </w:r>
          </w:p>
        </w:tc>
        <w:tc>
          <w:tcPr>
            <w:tcW w:w="637" w:type="dxa"/>
            <w:noWrap/>
            <w:hideMark/>
          </w:tcPr>
          <w:p w14:paraId="3EB1A3A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FDF59B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818F7A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0DCC808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FBAF87" w14:textId="77777777" w:rsidR="00241DF0" w:rsidRPr="00241DF0" w:rsidRDefault="00241DF0">
            <w:r w:rsidRPr="00241DF0">
              <w:t>R5-247868</w:t>
            </w:r>
          </w:p>
        </w:tc>
        <w:tc>
          <w:tcPr>
            <w:tcW w:w="3119" w:type="dxa"/>
            <w:noWrap/>
            <w:hideMark/>
          </w:tcPr>
          <w:p w14:paraId="3B89D42A" w14:textId="77777777" w:rsidR="00241DF0" w:rsidRPr="00241DF0" w:rsidRDefault="00241DF0">
            <w:r w:rsidRPr="00241DF0">
              <w:t>Test Tolerance analysis for FR1 NR-U Inter-frequency handover from source cell under CCA to known target cell tests 11.2.1.4.</w:t>
            </w:r>
          </w:p>
        </w:tc>
        <w:tc>
          <w:tcPr>
            <w:tcW w:w="3049" w:type="dxa"/>
            <w:noWrap/>
            <w:hideMark/>
          </w:tcPr>
          <w:p w14:paraId="319D2E7E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0F6C1FC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0B5D9F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913782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AF620E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F590D7E" w14:textId="77777777" w:rsidR="00241DF0" w:rsidRPr="00241DF0" w:rsidRDefault="00241DF0">
            <w:r w:rsidRPr="00241DF0">
              <w:t>0878</w:t>
            </w:r>
          </w:p>
        </w:tc>
        <w:tc>
          <w:tcPr>
            <w:tcW w:w="637" w:type="dxa"/>
            <w:noWrap/>
            <w:hideMark/>
          </w:tcPr>
          <w:p w14:paraId="366770D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61C32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89569B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3227DFA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6B9D92" w14:textId="77777777" w:rsidR="00241DF0" w:rsidRPr="00241DF0" w:rsidRDefault="00241DF0">
            <w:r w:rsidRPr="00241DF0">
              <w:t>R5-247869</w:t>
            </w:r>
          </w:p>
        </w:tc>
        <w:tc>
          <w:tcPr>
            <w:tcW w:w="3119" w:type="dxa"/>
            <w:noWrap/>
            <w:hideMark/>
          </w:tcPr>
          <w:p w14:paraId="3088E4C6" w14:textId="77777777" w:rsidR="00241DF0" w:rsidRPr="00241DF0" w:rsidRDefault="00241DF0">
            <w:r w:rsidRPr="00241DF0">
              <w:t>Test Tolerance analysis for FR1 NR-U Inter-frequency handover from source cell under CCA to unknown target cell tests 11.2.1.5.</w:t>
            </w:r>
          </w:p>
        </w:tc>
        <w:tc>
          <w:tcPr>
            <w:tcW w:w="3049" w:type="dxa"/>
            <w:noWrap/>
            <w:hideMark/>
          </w:tcPr>
          <w:p w14:paraId="0EBD47CA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2FD5B3C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45EF2F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99C02D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125B76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EFA3806" w14:textId="77777777" w:rsidR="00241DF0" w:rsidRPr="00241DF0" w:rsidRDefault="00241DF0">
            <w:r w:rsidRPr="00241DF0">
              <w:t>0879</w:t>
            </w:r>
          </w:p>
        </w:tc>
        <w:tc>
          <w:tcPr>
            <w:tcW w:w="637" w:type="dxa"/>
            <w:noWrap/>
            <w:hideMark/>
          </w:tcPr>
          <w:p w14:paraId="304401D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C076FC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457AA2B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4D6F15B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EBCE88F" w14:textId="77777777" w:rsidR="00241DF0" w:rsidRPr="00241DF0" w:rsidRDefault="00241DF0">
            <w:r w:rsidRPr="00241DF0">
              <w:t>R5-247870</w:t>
            </w:r>
          </w:p>
        </w:tc>
        <w:tc>
          <w:tcPr>
            <w:tcW w:w="3119" w:type="dxa"/>
            <w:noWrap/>
            <w:hideMark/>
          </w:tcPr>
          <w:p w14:paraId="70328153" w14:textId="77777777" w:rsidR="00241DF0" w:rsidRPr="00241DF0" w:rsidRDefault="00241DF0">
            <w:r w:rsidRPr="00241DF0">
              <w:t>Test Tolerance analysis for FR1 NR-U Inter-frequency handover from FR1 cell to unknown target cell under CCA tests 11.2.1.6.</w:t>
            </w:r>
          </w:p>
        </w:tc>
        <w:tc>
          <w:tcPr>
            <w:tcW w:w="3049" w:type="dxa"/>
            <w:noWrap/>
            <w:hideMark/>
          </w:tcPr>
          <w:p w14:paraId="5C984303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4EBA044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1434A4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D852C8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90A33B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76F23A3" w14:textId="77777777" w:rsidR="00241DF0" w:rsidRPr="00241DF0" w:rsidRDefault="00241DF0">
            <w:r w:rsidRPr="00241DF0">
              <w:t>0880</w:t>
            </w:r>
          </w:p>
        </w:tc>
        <w:tc>
          <w:tcPr>
            <w:tcW w:w="637" w:type="dxa"/>
            <w:noWrap/>
            <w:hideMark/>
          </w:tcPr>
          <w:p w14:paraId="3DB6FF7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073CE4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BE37C9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388B690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A15624" w14:textId="77777777" w:rsidR="00241DF0" w:rsidRPr="00241DF0" w:rsidRDefault="00241DF0">
            <w:r w:rsidRPr="00241DF0">
              <w:t>R5-247871</w:t>
            </w:r>
          </w:p>
        </w:tc>
        <w:tc>
          <w:tcPr>
            <w:tcW w:w="3119" w:type="dxa"/>
            <w:noWrap/>
            <w:hideMark/>
          </w:tcPr>
          <w:p w14:paraId="7D72672F" w14:textId="77777777" w:rsidR="00241DF0" w:rsidRPr="00241DF0" w:rsidRDefault="00241DF0">
            <w:r w:rsidRPr="00241DF0">
              <w:t>Test Tolerance analysis for FR1 NR-U intra-frequency RRC Re-establishment tests 11.2.2.1.1.</w:t>
            </w:r>
          </w:p>
        </w:tc>
        <w:tc>
          <w:tcPr>
            <w:tcW w:w="3049" w:type="dxa"/>
            <w:noWrap/>
            <w:hideMark/>
          </w:tcPr>
          <w:p w14:paraId="28ED7A8D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33BADE8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F863C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E185E4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E577DF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9349B0D" w14:textId="77777777" w:rsidR="00241DF0" w:rsidRPr="00241DF0" w:rsidRDefault="00241DF0">
            <w:r w:rsidRPr="00241DF0">
              <w:t>0883</w:t>
            </w:r>
          </w:p>
        </w:tc>
        <w:tc>
          <w:tcPr>
            <w:tcW w:w="637" w:type="dxa"/>
            <w:noWrap/>
            <w:hideMark/>
          </w:tcPr>
          <w:p w14:paraId="322D111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5F4C71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A86983F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1F72A3B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48F79A" w14:textId="77777777" w:rsidR="00241DF0" w:rsidRPr="00241DF0" w:rsidRDefault="00241DF0">
            <w:r w:rsidRPr="00241DF0">
              <w:t>R5-247872</w:t>
            </w:r>
          </w:p>
        </w:tc>
        <w:tc>
          <w:tcPr>
            <w:tcW w:w="3119" w:type="dxa"/>
            <w:noWrap/>
            <w:hideMark/>
          </w:tcPr>
          <w:p w14:paraId="254FA26B" w14:textId="77777777" w:rsidR="00241DF0" w:rsidRPr="00241DF0" w:rsidRDefault="00241DF0">
            <w:r w:rsidRPr="00241DF0">
              <w:t>Test Tolerance analysis for FR1 NR-U inter-frequency RRC Re-establishment without serving cell timing tests 11.2.2.1.3.</w:t>
            </w:r>
          </w:p>
        </w:tc>
        <w:tc>
          <w:tcPr>
            <w:tcW w:w="3049" w:type="dxa"/>
            <w:noWrap/>
            <w:hideMark/>
          </w:tcPr>
          <w:p w14:paraId="7B16A3AE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457E776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FB89C0B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84706C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7DAA26F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9963606" w14:textId="77777777" w:rsidR="00241DF0" w:rsidRPr="00241DF0" w:rsidRDefault="00241DF0">
            <w:r w:rsidRPr="00241DF0">
              <w:t>0885</w:t>
            </w:r>
          </w:p>
        </w:tc>
        <w:tc>
          <w:tcPr>
            <w:tcW w:w="637" w:type="dxa"/>
            <w:noWrap/>
            <w:hideMark/>
          </w:tcPr>
          <w:p w14:paraId="62A3326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D1C2C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F29536E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45F77DE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FE732D" w14:textId="77777777" w:rsidR="00241DF0" w:rsidRPr="00241DF0" w:rsidRDefault="00241DF0">
            <w:r w:rsidRPr="00241DF0">
              <w:t>R5-247873</w:t>
            </w:r>
          </w:p>
        </w:tc>
        <w:tc>
          <w:tcPr>
            <w:tcW w:w="3119" w:type="dxa"/>
            <w:noWrap/>
            <w:hideMark/>
          </w:tcPr>
          <w:p w14:paraId="3B954FD4" w14:textId="77777777" w:rsidR="00241DF0" w:rsidRPr="00241DF0" w:rsidRDefault="00241DF0">
            <w:r w:rsidRPr="00241DF0">
              <w:t>Addition of Test Tolerance analysis for tests 12.4.2.x and 10.4.4.x</w:t>
            </w:r>
          </w:p>
        </w:tc>
        <w:tc>
          <w:tcPr>
            <w:tcW w:w="3049" w:type="dxa"/>
            <w:noWrap/>
            <w:hideMark/>
          </w:tcPr>
          <w:p w14:paraId="6A24409E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0DC6DE3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148C0A0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F12744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203531C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4981D22" w14:textId="77777777" w:rsidR="00241DF0" w:rsidRPr="00241DF0" w:rsidRDefault="00241DF0">
            <w:r w:rsidRPr="00241DF0">
              <w:t>0890</w:t>
            </w:r>
          </w:p>
        </w:tc>
        <w:tc>
          <w:tcPr>
            <w:tcW w:w="637" w:type="dxa"/>
            <w:noWrap/>
            <w:hideMark/>
          </w:tcPr>
          <w:p w14:paraId="6AA2718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4EA202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4E08FBF" w14:textId="77777777" w:rsidR="00241DF0" w:rsidRPr="00241DF0" w:rsidRDefault="00241DF0">
            <w:r w:rsidRPr="00241DF0">
              <w:t>RP-242672</w:t>
            </w:r>
          </w:p>
        </w:tc>
      </w:tr>
      <w:tr w:rsidR="004F179A" w:rsidRPr="00241DF0" w14:paraId="51CFD7F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2A62039" w14:textId="77777777" w:rsidR="00241DF0" w:rsidRPr="00241DF0" w:rsidRDefault="00241DF0">
            <w:r w:rsidRPr="00241DF0">
              <w:t>R5-247874</w:t>
            </w:r>
          </w:p>
        </w:tc>
        <w:tc>
          <w:tcPr>
            <w:tcW w:w="3119" w:type="dxa"/>
            <w:noWrap/>
            <w:hideMark/>
          </w:tcPr>
          <w:p w14:paraId="7A2EF69B" w14:textId="77777777" w:rsidR="00241DF0" w:rsidRPr="00241DF0" w:rsidRDefault="00241DF0">
            <w:r w:rsidRPr="00241DF0">
              <w:t>Addition of TT analysis for tests 11.6.3.1, 11.6.3.3 and 13.4.3.1</w:t>
            </w:r>
          </w:p>
        </w:tc>
        <w:tc>
          <w:tcPr>
            <w:tcW w:w="3049" w:type="dxa"/>
            <w:noWrap/>
            <w:hideMark/>
          </w:tcPr>
          <w:p w14:paraId="76B79895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231BE4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5EA7C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F57576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4C20496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2369800" w14:textId="77777777" w:rsidR="00241DF0" w:rsidRPr="00241DF0" w:rsidRDefault="00241DF0">
            <w:r w:rsidRPr="00241DF0">
              <w:t>0893</w:t>
            </w:r>
          </w:p>
        </w:tc>
        <w:tc>
          <w:tcPr>
            <w:tcW w:w="637" w:type="dxa"/>
            <w:noWrap/>
            <w:hideMark/>
          </w:tcPr>
          <w:p w14:paraId="337229F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DC0CD3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88D5A59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0C82F10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D9D953F" w14:textId="77777777" w:rsidR="00241DF0" w:rsidRPr="00241DF0" w:rsidRDefault="00241DF0">
            <w:r w:rsidRPr="00241DF0">
              <w:t>R5-247875</w:t>
            </w:r>
          </w:p>
        </w:tc>
        <w:tc>
          <w:tcPr>
            <w:tcW w:w="3119" w:type="dxa"/>
            <w:noWrap/>
            <w:hideMark/>
          </w:tcPr>
          <w:p w14:paraId="11735C4B" w14:textId="77777777" w:rsidR="00241DF0" w:rsidRPr="00241DF0" w:rsidRDefault="00241DF0">
            <w:r w:rsidRPr="00241DF0">
              <w:t>Addition of TT analysis for tests 11.6.4.1 and 13.4.4.1</w:t>
            </w:r>
          </w:p>
        </w:tc>
        <w:tc>
          <w:tcPr>
            <w:tcW w:w="3049" w:type="dxa"/>
            <w:noWrap/>
            <w:hideMark/>
          </w:tcPr>
          <w:p w14:paraId="11A86AE3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3EB9C98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8757178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C8F0D9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709439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297269EC" w14:textId="77777777" w:rsidR="00241DF0" w:rsidRPr="00241DF0" w:rsidRDefault="00241DF0">
            <w:r w:rsidRPr="00241DF0">
              <w:t>0894</w:t>
            </w:r>
          </w:p>
        </w:tc>
        <w:tc>
          <w:tcPr>
            <w:tcW w:w="637" w:type="dxa"/>
            <w:noWrap/>
            <w:hideMark/>
          </w:tcPr>
          <w:p w14:paraId="25563E7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8A6B90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F167B3F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735B9C0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65B53F" w14:textId="77777777" w:rsidR="00241DF0" w:rsidRPr="00241DF0" w:rsidRDefault="00241DF0">
            <w:r w:rsidRPr="00241DF0">
              <w:t>R5-247876</w:t>
            </w:r>
          </w:p>
        </w:tc>
        <w:tc>
          <w:tcPr>
            <w:tcW w:w="3119" w:type="dxa"/>
            <w:noWrap/>
            <w:hideMark/>
          </w:tcPr>
          <w:p w14:paraId="56E6F698" w14:textId="77777777" w:rsidR="00241DF0" w:rsidRPr="00241DF0" w:rsidRDefault="00241DF0">
            <w:r w:rsidRPr="00241DF0">
              <w:t>Addition of TT analysis for test 13.4.5.1</w:t>
            </w:r>
          </w:p>
        </w:tc>
        <w:tc>
          <w:tcPr>
            <w:tcW w:w="3049" w:type="dxa"/>
            <w:noWrap/>
            <w:hideMark/>
          </w:tcPr>
          <w:p w14:paraId="758F14B6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FC2595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DEB1E7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FFCF22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5E1C497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13F9E37" w14:textId="77777777" w:rsidR="00241DF0" w:rsidRPr="00241DF0" w:rsidRDefault="00241DF0">
            <w:r w:rsidRPr="00241DF0">
              <w:t>0895</w:t>
            </w:r>
          </w:p>
        </w:tc>
        <w:tc>
          <w:tcPr>
            <w:tcW w:w="637" w:type="dxa"/>
            <w:noWrap/>
            <w:hideMark/>
          </w:tcPr>
          <w:p w14:paraId="00A550C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11920A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C07D3F8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6CE78E9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C7D5E3C" w14:textId="77777777" w:rsidR="00241DF0" w:rsidRPr="00241DF0" w:rsidRDefault="00241DF0">
            <w:r w:rsidRPr="00241DF0">
              <w:t>R5-247877</w:t>
            </w:r>
          </w:p>
        </w:tc>
        <w:tc>
          <w:tcPr>
            <w:tcW w:w="3119" w:type="dxa"/>
            <w:noWrap/>
            <w:hideMark/>
          </w:tcPr>
          <w:p w14:paraId="1094E55D" w14:textId="77777777" w:rsidR="00241DF0" w:rsidRPr="00241DF0" w:rsidRDefault="00241DF0">
            <w:r w:rsidRPr="00241DF0">
              <w:t>Addition of TT analysis for tests 13.3.2.x</w:t>
            </w:r>
          </w:p>
        </w:tc>
        <w:tc>
          <w:tcPr>
            <w:tcW w:w="3049" w:type="dxa"/>
            <w:noWrap/>
            <w:hideMark/>
          </w:tcPr>
          <w:p w14:paraId="3B2FD1CA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0653623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7EBCB38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BE00B1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D176DB2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26D7F971" w14:textId="77777777" w:rsidR="00241DF0" w:rsidRPr="00241DF0" w:rsidRDefault="00241DF0">
            <w:r w:rsidRPr="00241DF0">
              <w:t>0901</w:t>
            </w:r>
          </w:p>
        </w:tc>
        <w:tc>
          <w:tcPr>
            <w:tcW w:w="637" w:type="dxa"/>
            <w:noWrap/>
            <w:hideMark/>
          </w:tcPr>
          <w:p w14:paraId="46892B3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74C65B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E67A1D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6E68531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A5516F6" w14:textId="77777777" w:rsidR="00241DF0" w:rsidRPr="00241DF0" w:rsidRDefault="00241DF0">
            <w:r w:rsidRPr="00241DF0">
              <w:t>R5-247878</w:t>
            </w:r>
          </w:p>
        </w:tc>
        <w:tc>
          <w:tcPr>
            <w:tcW w:w="3119" w:type="dxa"/>
            <w:noWrap/>
            <w:hideMark/>
          </w:tcPr>
          <w:p w14:paraId="7D5E9D87" w14:textId="77777777" w:rsidR="00241DF0" w:rsidRPr="00241DF0" w:rsidRDefault="00241DF0">
            <w:r w:rsidRPr="00241DF0">
              <w:t>Addition of TT analysis for tests 13.3.1.1, 13.3.1.2, 13.3.1.3 and 13.3.1.4</w:t>
            </w:r>
          </w:p>
        </w:tc>
        <w:tc>
          <w:tcPr>
            <w:tcW w:w="3049" w:type="dxa"/>
            <w:noWrap/>
            <w:hideMark/>
          </w:tcPr>
          <w:p w14:paraId="31CE2CCB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7CB18D2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80AD0B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D7B485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9377D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D6A4AF3" w14:textId="77777777" w:rsidR="00241DF0" w:rsidRPr="00241DF0" w:rsidRDefault="00241DF0">
            <w:r w:rsidRPr="00241DF0">
              <w:t>0902</w:t>
            </w:r>
          </w:p>
        </w:tc>
        <w:tc>
          <w:tcPr>
            <w:tcW w:w="637" w:type="dxa"/>
            <w:noWrap/>
            <w:hideMark/>
          </w:tcPr>
          <w:p w14:paraId="71CA3B2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64CDA3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D5CDBC7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3073D62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492FB7" w14:textId="77777777" w:rsidR="00241DF0" w:rsidRPr="00241DF0" w:rsidRDefault="00241DF0">
            <w:r w:rsidRPr="00241DF0">
              <w:t>R5-247879</w:t>
            </w:r>
          </w:p>
        </w:tc>
        <w:tc>
          <w:tcPr>
            <w:tcW w:w="3119" w:type="dxa"/>
            <w:noWrap/>
            <w:hideMark/>
          </w:tcPr>
          <w:p w14:paraId="19B85188" w14:textId="77777777" w:rsidR="00241DF0" w:rsidRPr="00241DF0" w:rsidRDefault="00241DF0">
            <w:r w:rsidRPr="00241DF0">
              <w:t>Addition beam failure and link recovery TC 14.4.2.1</w:t>
            </w:r>
          </w:p>
        </w:tc>
        <w:tc>
          <w:tcPr>
            <w:tcW w:w="3049" w:type="dxa"/>
            <w:noWrap/>
            <w:hideMark/>
          </w:tcPr>
          <w:p w14:paraId="4F1C7DE9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1DADBA4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CFAFB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695311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487F906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3F691639" w14:textId="77777777" w:rsidR="00241DF0" w:rsidRPr="00241DF0" w:rsidRDefault="00241DF0">
            <w:r w:rsidRPr="00241DF0">
              <w:t>3615</w:t>
            </w:r>
          </w:p>
        </w:tc>
        <w:tc>
          <w:tcPr>
            <w:tcW w:w="637" w:type="dxa"/>
            <w:noWrap/>
            <w:hideMark/>
          </w:tcPr>
          <w:p w14:paraId="3D8667A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842DDB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41695C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12B0B1A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6EA4C16" w14:textId="77777777" w:rsidR="00241DF0" w:rsidRPr="00241DF0" w:rsidRDefault="00241DF0">
            <w:r w:rsidRPr="00241DF0">
              <w:t>R5-247880</w:t>
            </w:r>
          </w:p>
        </w:tc>
        <w:tc>
          <w:tcPr>
            <w:tcW w:w="3119" w:type="dxa"/>
            <w:noWrap/>
            <w:hideMark/>
          </w:tcPr>
          <w:p w14:paraId="4575C641" w14:textId="77777777" w:rsidR="00241DF0" w:rsidRPr="00241DF0" w:rsidRDefault="00241DF0">
            <w:r w:rsidRPr="00241DF0">
              <w:t>Addition beam failure and link recovery TC 14.4.2.2</w:t>
            </w:r>
          </w:p>
        </w:tc>
        <w:tc>
          <w:tcPr>
            <w:tcW w:w="3049" w:type="dxa"/>
            <w:noWrap/>
            <w:hideMark/>
          </w:tcPr>
          <w:p w14:paraId="5243726B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5AA5E35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9104A2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0FA8B5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6C0977E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3580A599" w14:textId="77777777" w:rsidR="00241DF0" w:rsidRPr="00241DF0" w:rsidRDefault="00241DF0">
            <w:r w:rsidRPr="00241DF0">
              <w:t>3616</w:t>
            </w:r>
          </w:p>
        </w:tc>
        <w:tc>
          <w:tcPr>
            <w:tcW w:w="637" w:type="dxa"/>
            <w:noWrap/>
            <w:hideMark/>
          </w:tcPr>
          <w:p w14:paraId="235DBCD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E22714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607D38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2D772C7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F9CF5A5" w14:textId="77777777" w:rsidR="00241DF0" w:rsidRPr="00241DF0" w:rsidRDefault="00241DF0">
            <w:r w:rsidRPr="00241DF0">
              <w:t>R5-247881</w:t>
            </w:r>
          </w:p>
        </w:tc>
        <w:tc>
          <w:tcPr>
            <w:tcW w:w="3119" w:type="dxa"/>
            <w:noWrap/>
            <w:hideMark/>
          </w:tcPr>
          <w:p w14:paraId="63886C78" w14:textId="77777777" w:rsidR="00241DF0" w:rsidRPr="00241DF0" w:rsidRDefault="00241DF0">
            <w:r w:rsidRPr="00241DF0">
              <w:t>Addition beam failure and link recovery TC 14.4.2.3</w:t>
            </w:r>
          </w:p>
        </w:tc>
        <w:tc>
          <w:tcPr>
            <w:tcW w:w="3049" w:type="dxa"/>
            <w:noWrap/>
            <w:hideMark/>
          </w:tcPr>
          <w:p w14:paraId="03B613E9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25ADA19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1DB63E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BE5107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DB55196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1007D5B7" w14:textId="77777777" w:rsidR="00241DF0" w:rsidRPr="00241DF0" w:rsidRDefault="00241DF0">
            <w:r w:rsidRPr="00241DF0">
              <w:t>3617</w:t>
            </w:r>
          </w:p>
        </w:tc>
        <w:tc>
          <w:tcPr>
            <w:tcW w:w="637" w:type="dxa"/>
            <w:noWrap/>
            <w:hideMark/>
          </w:tcPr>
          <w:p w14:paraId="179E886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7E29BE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82A16B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3DA4C70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FF1733F" w14:textId="77777777" w:rsidR="00241DF0" w:rsidRPr="00241DF0" w:rsidRDefault="00241DF0">
            <w:r w:rsidRPr="00241DF0">
              <w:t>R5-247882</w:t>
            </w:r>
          </w:p>
        </w:tc>
        <w:tc>
          <w:tcPr>
            <w:tcW w:w="3119" w:type="dxa"/>
            <w:noWrap/>
            <w:hideMark/>
          </w:tcPr>
          <w:p w14:paraId="7CDF238E" w14:textId="77777777" w:rsidR="00241DF0" w:rsidRPr="00241DF0" w:rsidRDefault="00241DF0">
            <w:r w:rsidRPr="00241DF0">
              <w:t>Annex F update including TT analysis for NR-NTN BFR test cases</w:t>
            </w:r>
          </w:p>
        </w:tc>
        <w:tc>
          <w:tcPr>
            <w:tcW w:w="3049" w:type="dxa"/>
            <w:noWrap/>
            <w:hideMark/>
          </w:tcPr>
          <w:p w14:paraId="1763FF77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005BD78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E67E9B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37F3BD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326E40B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16076466" w14:textId="77777777" w:rsidR="00241DF0" w:rsidRPr="00241DF0" w:rsidRDefault="00241DF0">
            <w:r w:rsidRPr="00241DF0">
              <w:t>3624</w:t>
            </w:r>
          </w:p>
        </w:tc>
        <w:tc>
          <w:tcPr>
            <w:tcW w:w="637" w:type="dxa"/>
            <w:noWrap/>
            <w:hideMark/>
          </w:tcPr>
          <w:p w14:paraId="34A34DD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7EDC7B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8144B97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26428E3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5745C63" w14:textId="77777777" w:rsidR="00241DF0" w:rsidRPr="00241DF0" w:rsidRDefault="00241DF0">
            <w:r w:rsidRPr="00241DF0">
              <w:t>R5-247883</w:t>
            </w:r>
          </w:p>
        </w:tc>
        <w:tc>
          <w:tcPr>
            <w:tcW w:w="3119" w:type="dxa"/>
            <w:noWrap/>
            <w:hideMark/>
          </w:tcPr>
          <w:p w14:paraId="0C09440B" w14:textId="77777777" w:rsidR="00241DF0" w:rsidRPr="00241DF0" w:rsidRDefault="00241DF0">
            <w:r w:rsidRPr="00241DF0">
              <w:t>Test Tolerances for FR1 SSB-based beam failure detection and link recovery for Satellite access</w:t>
            </w:r>
          </w:p>
        </w:tc>
        <w:tc>
          <w:tcPr>
            <w:tcW w:w="3049" w:type="dxa"/>
            <w:noWrap/>
            <w:hideMark/>
          </w:tcPr>
          <w:p w14:paraId="5A841A0F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3617A90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BC537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7DB324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F25C302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66B71A69" w14:textId="77777777" w:rsidR="00241DF0" w:rsidRPr="00241DF0" w:rsidRDefault="00241DF0">
            <w:r w:rsidRPr="00241DF0">
              <w:t>0927</w:t>
            </w:r>
          </w:p>
        </w:tc>
        <w:tc>
          <w:tcPr>
            <w:tcW w:w="637" w:type="dxa"/>
            <w:noWrap/>
            <w:hideMark/>
          </w:tcPr>
          <w:p w14:paraId="197D238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0C9F0A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211580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35A1ADD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56AF17" w14:textId="77777777" w:rsidR="00241DF0" w:rsidRPr="00241DF0" w:rsidRDefault="00241DF0">
            <w:r w:rsidRPr="00241DF0">
              <w:t>R5-247884</w:t>
            </w:r>
          </w:p>
        </w:tc>
        <w:tc>
          <w:tcPr>
            <w:tcW w:w="3119" w:type="dxa"/>
            <w:noWrap/>
            <w:hideMark/>
          </w:tcPr>
          <w:p w14:paraId="328800C3" w14:textId="77777777" w:rsidR="00241DF0" w:rsidRPr="00241DF0" w:rsidRDefault="00241DF0">
            <w:r w:rsidRPr="00241DF0">
              <w:t>Test Tolerances for FR1 CSI-RS-based beam failure detection and link recovery for Satellite access</w:t>
            </w:r>
          </w:p>
        </w:tc>
        <w:tc>
          <w:tcPr>
            <w:tcW w:w="3049" w:type="dxa"/>
            <w:noWrap/>
            <w:hideMark/>
          </w:tcPr>
          <w:p w14:paraId="269218E6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54C789D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5FF646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1BAB95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364880E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22C4784D" w14:textId="77777777" w:rsidR="00241DF0" w:rsidRPr="00241DF0" w:rsidRDefault="00241DF0">
            <w:r w:rsidRPr="00241DF0">
              <w:t>0928</w:t>
            </w:r>
          </w:p>
        </w:tc>
        <w:tc>
          <w:tcPr>
            <w:tcW w:w="637" w:type="dxa"/>
            <w:noWrap/>
            <w:hideMark/>
          </w:tcPr>
          <w:p w14:paraId="6647D51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CC60F1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3DF9B8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2302BAB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696A1BE" w14:textId="77777777" w:rsidR="00241DF0" w:rsidRPr="00241DF0" w:rsidRDefault="00241DF0">
            <w:r w:rsidRPr="00241DF0">
              <w:t>R5-247885</w:t>
            </w:r>
          </w:p>
        </w:tc>
        <w:tc>
          <w:tcPr>
            <w:tcW w:w="3119" w:type="dxa"/>
            <w:noWrap/>
            <w:hideMark/>
          </w:tcPr>
          <w:p w14:paraId="2BC7B5F0" w14:textId="77777777" w:rsidR="00241DF0" w:rsidRPr="00241DF0" w:rsidRDefault="00241DF0">
            <w:r w:rsidRPr="00241DF0">
              <w:t>Correction of EN-DC FR2 Addition and Release Delay of NR PSCell test case 5.5.7.1 including Test Tolerance</w:t>
            </w:r>
          </w:p>
        </w:tc>
        <w:tc>
          <w:tcPr>
            <w:tcW w:w="3049" w:type="dxa"/>
            <w:noWrap/>
            <w:hideMark/>
          </w:tcPr>
          <w:p w14:paraId="279B8FB5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FD3D77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FD42F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AFF2F6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AC9B623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275D605E" w14:textId="77777777" w:rsidR="00241DF0" w:rsidRPr="00241DF0" w:rsidRDefault="00241DF0">
            <w:r w:rsidRPr="00241DF0">
              <w:t>3649</w:t>
            </w:r>
          </w:p>
        </w:tc>
        <w:tc>
          <w:tcPr>
            <w:tcW w:w="637" w:type="dxa"/>
            <w:noWrap/>
            <w:hideMark/>
          </w:tcPr>
          <w:p w14:paraId="4446AF2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6BAE73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457769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1F35CAE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C26BA1" w14:textId="77777777" w:rsidR="00241DF0" w:rsidRPr="00241DF0" w:rsidRDefault="00241DF0">
            <w:r w:rsidRPr="00241DF0">
              <w:t>R5-247886</w:t>
            </w:r>
          </w:p>
        </w:tc>
        <w:tc>
          <w:tcPr>
            <w:tcW w:w="3119" w:type="dxa"/>
            <w:noWrap/>
            <w:hideMark/>
          </w:tcPr>
          <w:p w14:paraId="4FA7D535" w14:textId="77777777" w:rsidR="00241DF0" w:rsidRPr="00241DF0" w:rsidRDefault="00241DF0">
            <w:r w:rsidRPr="00241DF0">
              <w:t>Annex F correction for RRM enh TC 5.5.7.1</w:t>
            </w:r>
          </w:p>
        </w:tc>
        <w:tc>
          <w:tcPr>
            <w:tcW w:w="3049" w:type="dxa"/>
            <w:noWrap/>
            <w:hideMark/>
          </w:tcPr>
          <w:p w14:paraId="74AB244C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8C502B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9064BB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192D96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9AC5523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234AE314" w14:textId="77777777" w:rsidR="00241DF0" w:rsidRPr="00241DF0" w:rsidRDefault="00241DF0">
            <w:r w:rsidRPr="00241DF0">
              <w:t>3650</w:t>
            </w:r>
          </w:p>
        </w:tc>
        <w:tc>
          <w:tcPr>
            <w:tcW w:w="637" w:type="dxa"/>
            <w:noWrap/>
            <w:hideMark/>
          </w:tcPr>
          <w:p w14:paraId="0AF6350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25E3C2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4370E8C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31D248B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B6DD88" w14:textId="77777777" w:rsidR="00241DF0" w:rsidRPr="00241DF0" w:rsidRDefault="00241DF0">
            <w:r w:rsidRPr="00241DF0">
              <w:t>R5-247887</w:t>
            </w:r>
          </w:p>
        </w:tc>
        <w:tc>
          <w:tcPr>
            <w:tcW w:w="3119" w:type="dxa"/>
            <w:noWrap/>
            <w:hideMark/>
          </w:tcPr>
          <w:p w14:paraId="1B5D98C7" w14:textId="77777777" w:rsidR="00241DF0" w:rsidRPr="00241DF0" w:rsidRDefault="00241DF0">
            <w:r w:rsidRPr="00241DF0">
              <w:t>Test Tolerance analysis for EN-DC FR2 Addition and Release Delay of NR PSCell test case</w:t>
            </w:r>
          </w:p>
        </w:tc>
        <w:tc>
          <w:tcPr>
            <w:tcW w:w="3049" w:type="dxa"/>
            <w:noWrap/>
            <w:hideMark/>
          </w:tcPr>
          <w:p w14:paraId="70BAD332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2B5727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5F41B10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0BF0FA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CC74CA8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04D4B994" w14:textId="77777777" w:rsidR="00241DF0" w:rsidRPr="00241DF0" w:rsidRDefault="00241DF0">
            <w:r w:rsidRPr="00241DF0">
              <w:t>0930</w:t>
            </w:r>
          </w:p>
        </w:tc>
        <w:tc>
          <w:tcPr>
            <w:tcW w:w="637" w:type="dxa"/>
            <w:noWrap/>
            <w:hideMark/>
          </w:tcPr>
          <w:p w14:paraId="6FE00FA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1C5259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3F6354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5701654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3C4B9F" w14:textId="77777777" w:rsidR="00241DF0" w:rsidRPr="00241DF0" w:rsidRDefault="00241DF0">
            <w:r w:rsidRPr="00241DF0">
              <w:t>R5-247888</w:t>
            </w:r>
          </w:p>
        </w:tc>
        <w:tc>
          <w:tcPr>
            <w:tcW w:w="3119" w:type="dxa"/>
            <w:noWrap/>
            <w:hideMark/>
          </w:tcPr>
          <w:p w14:paraId="032DFF56" w14:textId="77777777" w:rsidR="00241DF0" w:rsidRPr="00241DF0" w:rsidRDefault="00241DF0">
            <w:r w:rsidRPr="00241DF0">
              <w:t>Update TC 15.4.1 with TT analysis results</w:t>
            </w:r>
          </w:p>
        </w:tc>
        <w:tc>
          <w:tcPr>
            <w:tcW w:w="3049" w:type="dxa"/>
            <w:noWrap/>
            <w:hideMark/>
          </w:tcPr>
          <w:p w14:paraId="16A9415D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03158954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C4201BA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3B492ED7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0196B8AA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0E36FAF9" w14:textId="77777777" w:rsidR="00241DF0" w:rsidRPr="00241DF0" w:rsidRDefault="00241DF0">
            <w:r w:rsidRPr="00241DF0">
              <w:t>0565</w:t>
            </w:r>
          </w:p>
        </w:tc>
        <w:tc>
          <w:tcPr>
            <w:tcW w:w="637" w:type="dxa"/>
            <w:noWrap/>
            <w:hideMark/>
          </w:tcPr>
          <w:p w14:paraId="6E46D22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FA557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AD862D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309C629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B975B96" w14:textId="77777777" w:rsidR="00241DF0" w:rsidRPr="00241DF0" w:rsidRDefault="00241DF0">
            <w:r w:rsidRPr="00241DF0">
              <w:t>R5-247889</w:t>
            </w:r>
          </w:p>
        </w:tc>
        <w:tc>
          <w:tcPr>
            <w:tcW w:w="3119" w:type="dxa"/>
            <w:noWrap/>
            <w:hideMark/>
          </w:tcPr>
          <w:p w14:paraId="28A180EE" w14:textId="77777777" w:rsidR="00241DF0" w:rsidRPr="00241DF0" w:rsidRDefault="00241DF0">
            <w:r w:rsidRPr="00241DF0">
              <w:t>Update TC 15.4.2 with TT analysis results</w:t>
            </w:r>
          </w:p>
        </w:tc>
        <w:tc>
          <w:tcPr>
            <w:tcW w:w="3049" w:type="dxa"/>
            <w:noWrap/>
            <w:hideMark/>
          </w:tcPr>
          <w:p w14:paraId="56DBF29E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08F28941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B88417A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1544CE5F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0BADDF51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285CE0DF" w14:textId="77777777" w:rsidR="00241DF0" w:rsidRPr="00241DF0" w:rsidRDefault="00241DF0">
            <w:r w:rsidRPr="00241DF0">
              <w:t>0566</w:t>
            </w:r>
          </w:p>
        </w:tc>
        <w:tc>
          <w:tcPr>
            <w:tcW w:w="637" w:type="dxa"/>
            <w:noWrap/>
            <w:hideMark/>
          </w:tcPr>
          <w:p w14:paraId="0E2B989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88A61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5817F8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4946449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A7FA228" w14:textId="77777777" w:rsidR="00241DF0" w:rsidRPr="00241DF0" w:rsidRDefault="00241DF0">
            <w:r w:rsidRPr="00241DF0">
              <w:t>R5-247890</w:t>
            </w:r>
          </w:p>
        </w:tc>
        <w:tc>
          <w:tcPr>
            <w:tcW w:w="3119" w:type="dxa"/>
            <w:noWrap/>
            <w:hideMark/>
          </w:tcPr>
          <w:p w14:paraId="0D7CCE2C" w14:textId="77777777" w:rsidR="00241DF0" w:rsidRPr="00241DF0" w:rsidRDefault="00241DF0">
            <w:r w:rsidRPr="00241DF0">
              <w:t>Update TC 17.3.1 with TT analysis results</w:t>
            </w:r>
          </w:p>
        </w:tc>
        <w:tc>
          <w:tcPr>
            <w:tcW w:w="3049" w:type="dxa"/>
            <w:noWrap/>
            <w:hideMark/>
          </w:tcPr>
          <w:p w14:paraId="07FE285B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53F6E58F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41D17FFB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1D27A2A4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14973AFB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08BE7B04" w14:textId="77777777" w:rsidR="00241DF0" w:rsidRPr="00241DF0" w:rsidRDefault="00241DF0">
            <w:r w:rsidRPr="00241DF0">
              <w:t>0567</w:t>
            </w:r>
          </w:p>
        </w:tc>
        <w:tc>
          <w:tcPr>
            <w:tcW w:w="637" w:type="dxa"/>
            <w:noWrap/>
            <w:hideMark/>
          </w:tcPr>
          <w:p w14:paraId="0E81F50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AA2370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C2602CD" w14:textId="77777777" w:rsidR="00241DF0" w:rsidRPr="00241DF0" w:rsidRDefault="00241DF0">
            <w:r w:rsidRPr="00241DF0">
              <w:t>RP-242685</w:t>
            </w:r>
          </w:p>
        </w:tc>
      </w:tr>
      <w:tr w:rsidR="004F179A" w:rsidRPr="00241DF0" w14:paraId="0A23C4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C2580F" w14:textId="77777777" w:rsidR="00241DF0" w:rsidRPr="00241DF0" w:rsidRDefault="00241DF0">
            <w:r w:rsidRPr="00241DF0">
              <w:t>R5-247891</w:t>
            </w:r>
          </w:p>
        </w:tc>
        <w:tc>
          <w:tcPr>
            <w:tcW w:w="3119" w:type="dxa"/>
            <w:noWrap/>
            <w:hideMark/>
          </w:tcPr>
          <w:p w14:paraId="65B8ECF2" w14:textId="77777777" w:rsidR="00241DF0" w:rsidRPr="00241DF0" w:rsidRDefault="00241DF0">
            <w:r w:rsidRPr="00241DF0">
              <w:t>Update TC 17.5.1 with TT analysis results</w:t>
            </w:r>
          </w:p>
        </w:tc>
        <w:tc>
          <w:tcPr>
            <w:tcW w:w="3049" w:type="dxa"/>
            <w:noWrap/>
            <w:hideMark/>
          </w:tcPr>
          <w:p w14:paraId="0266F448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51E84327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665052F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7C84C9FE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0D460106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1A1FE72" w14:textId="77777777" w:rsidR="00241DF0" w:rsidRPr="00241DF0" w:rsidRDefault="00241DF0">
            <w:r w:rsidRPr="00241DF0">
              <w:t>0575</w:t>
            </w:r>
          </w:p>
        </w:tc>
        <w:tc>
          <w:tcPr>
            <w:tcW w:w="637" w:type="dxa"/>
            <w:noWrap/>
            <w:hideMark/>
          </w:tcPr>
          <w:p w14:paraId="4EAB4F4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D0C436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A82E1F7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68C1439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2BDCE2" w14:textId="77777777" w:rsidR="00241DF0" w:rsidRPr="00241DF0" w:rsidRDefault="00241DF0">
            <w:r w:rsidRPr="00241DF0">
              <w:t>R5-247892</w:t>
            </w:r>
          </w:p>
        </w:tc>
        <w:tc>
          <w:tcPr>
            <w:tcW w:w="3119" w:type="dxa"/>
            <w:noWrap/>
            <w:hideMark/>
          </w:tcPr>
          <w:p w14:paraId="42C58E96" w14:textId="77777777" w:rsidR="00241DF0" w:rsidRPr="00241DF0" w:rsidRDefault="00241DF0">
            <w:r w:rsidRPr="00241DF0">
              <w:t>Update TC 17.5.3 with TT analysis results</w:t>
            </w:r>
          </w:p>
        </w:tc>
        <w:tc>
          <w:tcPr>
            <w:tcW w:w="3049" w:type="dxa"/>
            <w:noWrap/>
            <w:hideMark/>
          </w:tcPr>
          <w:p w14:paraId="2FFBEB15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5635595D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7B21AA7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66B558A6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5616CC4B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43A839FB" w14:textId="77777777" w:rsidR="00241DF0" w:rsidRPr="00241DF0" w:rsidRDefault="00241DF0">
            <w:r w:rsidRPr="00241DF0">
              <w:t>0577</w:t>
            </w:r>
          </w:p>
        </w:tc>
        <w:tc>
          <w:tcPr>
            <w:tcW w:w="637" w:type="dxa"/>
            <w:noWrap/>
            <w:hideMark/>
          </w:tcPr>
          <w:p w14:paraId="27C518C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F53F51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2EE3DAF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77192B6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94B73C3" w14:textId="77777777" w:rsidR="00241DF0" w:rsidRPr="00241DF0" w:rsidRDefault="00241DF0">
            <w:r w:rsidRPr="00241DF0">
              <w:t>R5-247893</w:t>
            </w:r>
          </w:p>
        </w:tc>
        <w:tc>
          <w:tcPr>
            <w:tcW w:w="3119" w:type="dxa"/>
            <w:noWrap/>
            <w:hideMark/>
          </w:tcPr>
          <w:p w14:paraId="3EA4F39B" w14:textId="77777777" w:rsidR="00241DF0" w:rsidRPr="00241DF0" w:rsidRDefault="00241DF0">
            <w:r w:rsidRPr="00241DF0">
              <w:t>Update NR PRS-based measurement requirements in annex based on the updated TT analysis results</w:t>
            </w:r>
          </w:p>
        </w:tc>
        <w:tc>
          <w:tcPr>
            <w:tcW w:w="3049" w:type="dxa"/>
            <w:noWrap/>
            <w:hideMark/>
          </w:tcPr>
          <w:p w14:paraId="59224D23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6AA21D6C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684FB0B8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543B5FAE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04D27214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186F10E8" w14:textId="77777777" w:rsidR="00241DF0" w:rsidRPr="00241DF0" w:rsidRDefault="00241DF0">
            <w:r w:rsidRPr="00241DF0">
              <w:t>0579</w:t>
            </w:r>
          </w:p>
        </w:tc>
        <w:tc>
          <w:tcPr>
            <w:tcW w:w="637" w:type="dxa"/>
            <w:noWrap/>
            <w:hideMark/>
          </w:tcPr>
          <w:p w14:paraId="77E84B2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597095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E4DBB5A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01DEB3C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BA23794" w14:textId="77777777" w:rsidR="00241DF0" w:rsidRPr="00241DF0" w:rsidRDefault="00241DF0">
            <w:r w:rsidRPr="00241DF0">
              <w:t>R5-247894</w:t>
            </w:r>
          </w:p>
        </w:tc>
        <w:tc>
          <w:tcPr>
            <w:tcW w:w="3119" w:type="dxa"/>
            <w:noWrap/>
            <w:hideMark/>
          </w:tcPr>
          <w:p w14:paraId="393AEEAD" w14:textId="77777777" w:rsidR="00241DF0" w:rsidRPr="00241DF0" w:rsidRDefault="00241DF0">
            <w:r w:rsidRPr="00241DF0">
              <w:t>Correction of RSTD measurement accuracy test case 14.5.1 in RRC_INACTIVE including TT</w:t>
            </w:r>
          </w:p>
        </w:tc>
        <w:tc>
          <w:tcPr>
            <w:tcW w:w="3049" w:type="dxa"/>
            <w:noWrap/>
            <w:hideMark/>
          </w:tcPr>
          <w:p w14:paraId="24E32862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D4E0416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14FFAD64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2FAB904C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63CB8B93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12B669AF" w14:textId="77777777" w:rsidR="00241DF0" w:rsidRPr="00241DF0" w:rsidRDefault="00241DF0">
            <w:r w:rsidRPr="00241DF0">
              <w:t>0588</w:t>
            </w:r>
          </w:p>
        </w:tc>
        <w:tc>
          <w:tcPr>
            <w:tcW w:w="637" w:type="dxa"/>
            <w:noWrap/>
            <w:hideMark/>
          </w:tcPr>
          <w:p w14:paraId="7B012BE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6FE01C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9970670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67305E6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7A2CE60" w14:textId="77777777" w:rsidR="00241DF0" w:rsidRPr="00241DF0" w:rsidRDefault="00241DF0">
            <w:r w:rsidRPr="00241DF0">
              <w:t>R5-247895</w:t>
            </w:r>
          </w:p>
        </w:tc>
        <w:tc>
          <w:tcPr>
            <w:tcW w:w="3119" w:type="dxa"/>
            <w:noWrap/>
            <w:hideMark/>
          </w:tcPr>
          <w:p w14:paraId="1BD41BDC" w14:textId="77777777" w:rsidR="00241DF0" w:rsidRPr="00241DF0" w:rsidRDefault="00241DF0">
            <w:r w:rsidRPr="00241DF0">
              <w:t>Correction of RSTD measurement accuracy test case 14.5.2 including TT with RRC_INACTIVE</w:t>
            </w:r>
          </w:p>
        </w:tc>
        <w:tc>
          <w:tcPr>
            <w:tcW w:w="3049" w:type="dxa"/>
            <w:noWrap/>
            <w:hideMark/>
          </w:tcPr>
          <w:p w14:paraId="333D8F61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38A085E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016FD54B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3A565B3D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1DF70775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28E5DFB5" w14:textId="77777777" w:rsidR="00241DF0" w:rsidRPr="00241DF0" w:rsidRDefault="00241DF0">
            <w:r w:rsidRPr="00241DF0">
              <w:t>0589</w:t>
            </w:r>
          </w:p>
        </w:tc>
        <w:tc>
          <w:tcPr>
            <w:tcW w:w="637" w:type="dxa"/>
            <w:noWrap/>
            <w:hideMark/>
          </w:tcPr>
          <w:p w14:paraId="15C3F22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92E96D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5E996B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6E4ED20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5A1BE80" w14:textId="77777777" w:rsidR="00241DF0" w:rsidRPr="00241DF0" w:rsidRDefault="00241DF0">
            <w:r w:rsidRPr="00241DF0">
              <w:t>R5-247896</w:t>
            </w:r>
          </w:p>
        </w:tc>
        <w:tc>
          <w:tcPr>
            <w:tcW w:w="3119" w:type="dxa"/>
            <w:noWrap/>
            <w:hideMark/>
          </w:tcPr>
          <w:p w14:paraId="691619BA" w14:textId="77777777" w:rsidR="00241DF0" w:rsidRPr="00241DF0" w:rsidRDefault="00241DF0">
            <w:r w:rsidRPr="00241DF0">
              <w:t>Addition of TT analysis for positioning test case 14.5.4</w:t>
            </w:r>
          </w:p>
        </w:tc>
        <w:tc>
          <w:tcPr>
            <w:tcW w:w="3049" w:type="dxa"/>
            <w:noWrap/>
            <w:hideMark/>
          </w:tcPr>
          <w:p w14:paraId="0FE5DD9F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58FAE4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28E4F1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7E3C22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79CFCE8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1C9F31D7" w14:textId="77777777" w:rsidR="00241DF0" w:rsidRPr="00241DF0" w:rsidRDefault="00241DF0">
            <w:r w:rsidRPr="00241DF0">
              <w:t>0840</w:t>
            </w:r>
          </w:p>
        </w:tc>
        <w:tc>
          <w:tcPr>
            <w:tcW w:w="637" w:type="dxa"/>
            <w:noWrap/>
            <w:hideMark/>
          </w:tcPr>
          <w:p w14:paraId="2247CB9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75B1CF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728B17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26DEFDC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0DBA311" w14:textId="77777777" w:rsidR="00241DF0" w:rsidRPr="00241DF0" w:rsidRDefault="00241DF0">
            <w:r w:rsidRPr="00241DF0">
              <w:t>R5-247897</w:t>
            </w:r>
          </w:p>
        </w:tc>
        <w:tc>
          <w:tcPr>
            <w:tcW w:w="3119" w:type="dxa"/>
            <w:noWrap/>
            <w:hideMark/>
          </w:tcPr>
          <w:p w14:paraId="650BA541" w14:textId="77777777" w:rsidR="00241DF0" w:rsidRPr="00241DF0" w:rsidRDefault="00241DF0">
            <w:r w:rsidRPr="00241DF0">
              <w:t>Test Tolerance for RSTD measurement accuracy test case 14.3.5</w:t>
            </w:r>
          </w:p>
        </w:tc>
        <w:tc>
          <w:tcPr>
            <w:tcW w:w="3049" w:type="dxa"/>
            <w:noWrap/>
            <w:hideMark/>
          </w:tcPr>
          <w:p w14:paraId="0ACFA5E7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698A5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14016A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F872EA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0149847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122A1B3" w14:textId="77777777" w:rsidR="00241DF0" w:rsidRPr="00241DF0" w:rsidRDefault="00241DF0">
            <w:r w:rsidRPr="00241DF0">
              <w:t>0922</w:t>
            </w:r>
          </w:p>
        </w:tc>
        <w:tc>
          <w:tcPr>
            <w:tcW w:w="637" w:type="dxa"/>
            <w:noWrap/>
            <w:hideMark/>
          </w:tcPr>
          <w:p w14:paraId="38A23BE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2E1BC2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FC01D3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507D1C5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3BB8EDE" w14:textId="77777777" w:rsidR="00241DF0" w:rsidRPr="00241DF0" w:rsidRDefault="00241DF0">
            <w:r w:rsidRPr="00241DF0">
              <w:t>R5-247898</w:t>
            </w:r>
          </w:p>
        </w:tc>
        <w:tc>
          <w:tcPr>
            <w:tcW w:w="3119" w:type="dxa"/>
            <w:noWrap/>
            <w:hideMark/>
          </w:tcPr>
          <w:p w14:paraId="5D64BBFB" w14:textId="77777777" w:rsidR="00241DF0" w:rsidRPr="00241DF0" w:rsidRDefault="00241DF0">
            <w:r w:rsidRPr="00241DF0">
              <w:t>Test Tolerance for RSTD measurement accuracy test case 14.3.6</w:t>
            </w:r>
          </w:p>
        </w:tc>
        <w:tc>
          <w:tcPr>
            <w:tcW w:w="3049" w:type="dxa"/>
            <w:noWrap/>
            <w:hideMark/>
          </w:tcPr>
          <w:p w14:paraId="7C8C6425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0120F48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516543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5A6981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325FDCE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38691F0" w14:textId="77777777" w:rsidR="00241DF0" w:rsidRPr="00241DF0" w:rsidRDefault="00241DF0">
            <w:r w:rsidRPr="00241DF0">
              <w:t>0923</w:t>
            </w:r>
          </w:p>
        </w:tc>
        <w:tc>
          <w:tcPr>
            <w:tcW w:w="637" w:type="dxa"/>
            <w:noWrap/>
            <w:hideMark/>
          </w:tcPr>
          <w:p w14:paraId="6C9996A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B3659A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1AC179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2CC5549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B435B3" w14:textId="77777777" w:rsidR="00241DF0" w:rsidRPr="00241DF0" w:rsidRDefault="00241DF0">
            <w:r w:rsidRPr="00241DF0">
              <w:t>R5-247899</w:t>
            </w:r>
          </w:p>
        </w:tc>
        <w:tc>
          <w:tcPr>
            <w:tcW w:w="3119" w:type="dxa"/>
            <w:noWrap/>
            <w:hideMark/>
          </w:tcPr>
          <w:p w14:paraId="1E7D11E9" w14:textId="77777777" w:rsidR="00241DF0" w:rsidRPr="00241DF0" w:rsidRDefault="00241DF0">
            <w:r w:rsidRPr="00241DF0">
              <w:t>Test Tolerance for RSTD measurement accuracy test case 14.5.1</w:t>
            </w:r>
          </w:p>
        </w:tc>
        <w:tc>
          <w:tcPr>
            <w:tcW w:w="3049" w:type="dxa"/>
            <w:noWrap/>
            <w:hideMark/>
          </w:tcPr>
          <w:p w14:paraId="3F24D11D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6FB7B6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8BB0087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910258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B7C1711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28DA00C" w14:textId="77777777" w:rsidR="00241DF0" w:rsidRPr="00241DF0" w:rsidRDefault="00241DF0">
            <w:r w:rsidRPr="00241DF0">
              <w:t>0924</w:t>
            </w:r>
          </w:p>
        </w:tc>
        <w:tc>
          <w:tcPr>
            <w:tcW w:w="637" w:type="dxa"/>
            <w:noWrap/>
            <w:hideMark/>
          </w:tcPr>
          <w:p w14:paraId="1E41C10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B970D1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CDF4776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20A7286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4B96E0" w14:textId="77777777" w:rsidR="00241DF0" w:rsidRPr="00241DF0" w:rsidRDefault="00241DF0">
            <w:r w:rsidRPr="00241DF0">
              <w:t>R5-247900</w:t>
            </w:r>
          </w:p>
        </w:tc>
        <w:tc>
          <w:tcPr>
            <w:tcW w:w="3119" w:type="dxa"/>
            <w:noWrap/>
            <w:hideMark/>
          </w:tcPr>
          <w:p w14:paraId="53E7DDAD" w14:textId="77777777" w:rsidR="00241DF0" w:rsidRPr="00241DF0" w:rsidRDefault="00241DF0">
            <w:r w:rsidRPr="00241DF0">
              <w:t>Test Tolerance for RSTD measurement accuracy test case 14.5.2</w:t>
            </w:r>
          </w:p>
        </w:tc>
        <w:tc>
          <w:tcPr>
            <w:tcW w:w="3049" w:type="dxa"/>
            <w:noWrap/>
            <w:hideMark/>
          </w:tcPr>
          <w:p w14:paraId="0130089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D1D524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8EA3D97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D49B4D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FABF7B8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334B3698" w14:textId="77777777" w:rsidR="00241DF0" w:rsidRPr="00241DF0" w:rsidRDefault="00241DF0">
            <w:r w:rsidRPr="00241DF0">
              <w:t>0925</w:t>
            </w:r>
          </w:p>
        </w:tc>
        <w:tc>
          <w:tcPr>
            <w:tcW w:w="637" w:type="dxa"/>
            <w:noWrap/>
            <w:hideMark/>
          </w:tcPr>
          <w:p w14:paraId="677A3CA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775F84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3C1E626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60C7F78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7C5E723" w14:textId="77777777" w:rsidR="00241DF0" w:rsidRPr="00241DF0" w:rsidRDefault="00241DF0">
            <w:r w:rsidRPr="00241DF0">
              <w:t>R5-247901</w:t>
            </w:r>
          </w:p>
        </w:tc>
        <w:tc>
          <w:tcPr>
            <w:tcW w:w="3119" w:type="dxa"/>
            <w:noWrap/>
            <w:hideMark/>
          </w:tcPr>
          <w:p w14:paraId="0E40FCE3" w14:textId="77777777" w:rsidR="00241DF0" w:rsidRPr="00241DF0" w:rsidRDefault="00241DF0">
            <w:r w:rsidRPr="00241DF0">
              <w:t>Completion of FR1 intra-frequency handover for less than 5MHz test case including TT</w:t>
            </w:r>
          </w:p>
        </w:tc>
        <w:tc>
          <w:tcPr>
            <w:tcW w:w="3049" w:type="dxa"/>
            <w:noWrap/>
            <w:hideMark/>
          </w:tcPr>
          <w:p w14:paraId="6E325BC4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26AB77C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1F44C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99EF35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1EB2BE7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35FFECB9" w14:textId="77777777" w:rsidR="00241DF0" w:rsidRPr="00241DF0" w:rsidRDefault="00241DF0">
            <w:r w:rsidRPr="00241DF0">
              <w:t>3576</w:t>
            </w:r>
          </w:p>
        </w:tc>
        <w:tc>
          <w:tcPr>
            <w:tcW w:w="637" w:type="dxa"/>
            <w:noWrap/>
            <w:hideMark/>
          </w:tcPr>
          <w:p w14:paraId="36294AB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923AF8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911F3F0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2A26A1C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26F0E57" w14:textId="77777777" w:rsidR="00241DF0" w:rsidRPr="00241DF0" w:rsidRDefault="00241DF0">
            <w:r w:rsidRPr="00241DF0">
              <w:t>R5-247902</w:t>
            </w:r>
          </w:p>
        </w:tc>
        <w:tc>
          <w:tcPr>
            <w:tcW w:w="3119" w:type="dxa"/>
            <w:noWrap/>
            <w:hideMark/>
          </w:tcPr>
          <w:p w14:paraId="298610D3" w14:textId="77777777" w:rsidR="00241DF0" w:rsidRPr="00241DF0" w:rsidRDefault="00241DF0">
            <w:r w:rsidRPr="00241DF0">
              <w:t>Addition of test tolerance for test case cell reselection to FR1 intra-frequency NR for UE operating on a cell with less than 5MHz BW</w:t>
            </w:r>
          </w:p>
        </w:tc>
        <w:tc>
          <w:tcPr>
            <w:tcW w:w="3049" w:type="dxa"/>
            <w:noWrap/>
            <w:hideMark/>
          </w:tcPr>
          <w:p w14:paraId="174033D0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CA49E1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251FDB8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E7F777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B175213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18B452B6" w14:textId="77777777" w:rsidR="00241DF0" w:rsidRPr="00241DF0" w:rsidRDefault="00241DF0">
            <w:r w:rsidRPr="00241DF0">
              <w:t>0907</w:t>
            </w:r>
          </w:p>
        </w:tc>
        <w:tc>
          <w:tcPr>
            <w:tcW w:w="637" w:type="dxa"/>
            <w:noWrap/>
            <w:hideMark/>
          </w:tcPr>
          <w:p w14:paraId="58D5BF3F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B16B76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186598F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15F29E6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1A5A64" w14:textId="77777777" w:rsidR="00241DF0" w:rsidRPr="00241DF0" w:rsidRDefault="00241DF0">
            <w:r w:rsidRPr="00241DF0">
              <w:t>R5-247903</w:t>
            </w:r>
          </w:p>
        </w:tc>
        <w:tc>
          <w:tcPr>
            <w:tcW w:w="3119" w:type="dxa"/>
            <w:noWrap/>
            <w:hideMark/>
          </w:tcPr>
          <w:p w14:paraId="390A8027" w14:textId="77777777" w:rsidR="00241DF0" w:rsidRPr="00241DF0" w:rsidRDefault="00241DF0">
            <w:r w:rsidRPr="00241DF0">
              <w:t>Addition of test tolerance for intra-frequency handover test case when the cell is operating with less than 5MHz BW</w:t>
            </w:r>
          </w:p>
        </w:tc>
        <w:tc>
          <w:tcPr>
            <w:tcW w:w="3049" w:type="dxa"/>
            <w:noWrap/>
            <w:hideMark/>
          </w:tcPr>
          <w:p w14:paraId="62E31921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4C5CC25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D97A1D4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D27F3E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0C55729" w14:textId="77777777" w:rsidR="00241DF0" w:rsidRPr="00241DF0" w:rsidRDefault="00241DF0">
            <w:r w:rsidRPr="00241DF0">
              <w:t>NR_FR1_lessthan_5MHz_BW-UEConTest</w:t>
            </w:r>
          </w:p>
        </w:tc>
        <w:tc>
          <w:tcPr>
            <w:tcW w:w="680" w:type="dxa"/>
            <w:noWrap/>
            <w:hideMark/>
          </w:tcPr>
          <w:p w14:paraId="0DADA31A" w14:textId="77777777" w:rsidR="00241DF0" w:rsidRPr="00241DF0" w:rsidRDefault="00241DF0">
            <w:r w:rsidRPr="00241DF0">
              <w:t>0908</w:t>
            </w:r>
          </w:p>
        </w:tc>
        <w:tc>
          <w:tcPr>
            <w:tcW w:w="637" w:type="dxa"/>
            <w:noWrap/>
            <w:hideMark/>
          </w:tcPr>
          <w:p w14:paraId="5956E2C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547C1D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E3459E" w14:textId="77777777" w:rsidR="00241DF0" w:rsidRPr="00241DF0" w:rsidRDefault="00241DF0">
            <w:r w:rsidRPr="00241DF0">
              <w:t>RP-242698</w:t>
            </w:r>
          </w:p>
        </w:tc>
      </w:tr>
      <w:tr w:rsidR="004F179A" w:rsidRPr="00241DF0" w14:paraId="5F45638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B2E33B" w14:textId="77777777" w:rsidR="00241DF0" w:rsidRPr="00241DF0" w:rsidRDefault="00241DF0">
            <w:r w:rsidRPr="00241DF0">
              <w:t>R5-247904</w:t>
            </w:r>
          </w:p>
        </w:tc>
        <w:tc>
          <w:tcPr>
            <w:tcW w:w="3119" w:type="dxa"/>
            <w:noWrap/>
            <w:hideMark/>
          </w:tcPr>
          <w:p w14:paraId="44C408CE" w14:textId="77777777" w:rsidR="00241DF0" w:rsidRPr="00241DF0" w:rsidRDefault="00241DF0">
            <w:r w:rsidRPr="00241DF0">
              <w:t>Completion of NR SA FR2 PCell uplink TCI state switch for two known TCI states test case including TT</w:t>
            </w:r>
          </w:p>
        </w:tc>
        <w:tc>
          <w:tcPr>
            <w:tcW w:w="3049" w:type="dxa"/>
            <w:noWrap/>
            <w:hideMark/>
          </w:tcPr>
          <w:p w14:paraId="2F928D6B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0C8C02D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256E12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A09761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03CB7D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34A2354E" w14:textId="77777777" w:rsidR="00241DF0" w:rsidRPr="00241DF0" w:rsidRDefault="00241DF0">
            <w:r w:rsidRPr="00241DF0">
              <w:t>3579</w:t>
            </w:r>
          </w:p>
        </w:tc>
        <w:tc>
          <w:tcPr>
            <w:tcW w:w="637" w:type="dxa"/>
            <w:noWrap/>
            <w:hideMark/>
          </w:tcPr>
          <w:p w14:paraId="4DE3C25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5A31E4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CD7D1B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0986CA6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0903E6" w14:textId="77777777" w:rsidR="00241DF0" w:rsidRPr="00241DF0" w:rsidRDefault="00241DF0">
            <w:r w:rsidRPr="00241DF0">
              <w:t>R5-247905</w:t>
            </w:r>
          </w:p>
        </w:tc>
        <w:tc>
          <w:tcPr>
            <w:tcW w:w="3119" w:type="dxa"/>
            <w:noWrap/>
            <w:hideMark/>
          </w:tcPr>
          <w:p w14:paraId="68E742B4" w14:textId="77777777" w:rsidR="00241DF0" w:rsidRPr="00241DF0" w:rsidRDefault="00241DF0">
            <w:r w:rsidRPr="00241DF0">
              <w:t>Addition of Test Tolerance for SA FR2 UE Transmit Timing with 2 TAGs for multi-DCI multi-TRP operation test case</w:t>
            </w:r>
          </w:p>
        </w:tc>
        <w:tc>
          <w:tcPr>
            <w:tcW w:w="3049" w:type="dxa"/>
            <w:noWrap/>
            <w:hideMark/>
          </w:tcPr>
          <w:p w14:paraId="0AF6DD6B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115A018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4FA509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1F1BC6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1D6245F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4F3E1FA3" w14:textId="77777777" w:rsidR="00241DF0" w:rsidRPr="00241DF0" w:rsidRDefault="00241DF0">
            <w:r w:rsidRPr="00241DF0">
              <w:t>0909</w:t>
            </w:r>
          </w:p>
        </w:tc>
        <w:tc>
          <w:tcPr>
            <w:tcW w:w="637" w:type="dxa"/>
            <w:noWrap/>
            <w:hideMark/>
          </w:tcPr>
          <w:p w14:paraId="1D5082D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4B9192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C07925D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10D605F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30FE2B5" w14:textId="77777777" w:rsidR="00241DF0" w:rsidRPr="00241DF0" w:rsidRDefault="00241DF0">
            <w:r w:rsidRPr="00241DF0">
              <w:t>R5-247906</w:t>
            </w:r>
          </w:p>
        </w:tc>
        <w:tc>
          <w:tcPr>
            <w:tcW w:w="3119" w:type="dxa"/>
            <w:noWrap/>
            <w:hideMark/>
          </w:tcPr>
          <w:p w14:paraId="6378F4F2" w14:textId="77777777" w:rsidR="00241DF0" w:rsidRPr="00241DF0" w:rsidRDefault="00241DF0">
            <w:r w:rsidRPr="00241DF0">
              <w:t>Addition of test tolerance for test case of NR SA FR2 MAC-CE based active uplink TCI state switch for 2 known TCI states</w:t>
            </w:r>
          </w:p>
        </w:tc>
        <w:tc>
          <w:tcPr>
            <w:tcW w:w="3049" w:type="dxa"/>
            <w:noWrap/>
            <w:hideMark/>
          </w:tcPr>
          <w:p w14:paraId="3259D4C9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75175FD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C5D3FE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C6272F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7E24B33" w14:textId="77777777" w:rsidR="00241DF0" w:rsidRPr="00241DF0" w:rsidRDefault="00241DF0">
            <w:r w:rsidRPr="00241DF0">
              <w:t>NR_MIMO_evo_DL_UL-UEConTest</w:t>
            </w:r>
          </w:p>
        </w:tc>
        <w:tc>
          <w:tcPr>
            <w:tcW w:w="680" w:type="dxa"/>
            <w:noWrap/>
            <w:hideMark/>
          </w:tcPr>
          <w:p w14:paraId="5F6B9D98" w14:textId="77777777" w:rsidR="00241DF0" w:rsidRPr="00241DF0" w:rsidRDefault="00241DF0">
            <w:r w:rsidRPr="00241DF0">
              <w:t>0910</w:t>
            </w:r>
          </w:p>
        </w:tc>
        <w:tc>
          <w:tcPr>
            <w:tcW w:w="637" w:type="dxa"/>
            <w:noWrap/>
            <w:hideMark/>
          </w:tcPr>
          <w:p w14:paraId="3E89C7A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6BD400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54E8876" w14:textId="77777777" w:rsidR="00241DF0" w:rsidRPr="00241DF0" w:rsidRDefault="00241DF0">
            <w:r w:rsidRPr="00241DF0">
              <w:t>RP-242710</w:t>
            </w:r>
          </w:p>
        </w:tc>
      </w:tr>
      <w:tr w:rsidR="004F179A" w:rsidRPr="00241DF0" w14:paraId="43C5C6C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DB07CB2" w14:textId="77777777" w:rsidR="00241DF0" w:rsidRPr="00241DF0" w:rsidRDefault="00241DF0">
            <w:r w:rsidRPr="00241DF0">
              <w:t>R5-247907</w:t>
            </w:r>
          </w:p>
        </w:tc>
        <w:tc>
          <w:tcPr>
            <w:tcW w:w="3119" w:type="dxa"/>
            <w:noWrap/>
            <w:hideMark/>
          </w:tcPr>
          <w:p w14:paraId="76ACA4EF" w14:textId="77777777" w:rsidR="00241DF0" w:rsidRPr="00241DF0" w:rsidRDefault="00241DF0">
            <w:r w:rsidRPr="00241DF0">
              <w:t>Correction of FR2 Event Triggered test cases including TT for PC1</w:t>
            </w:r>
          </w:p>
        </w:tc>
        <w:tc>
          <w:tcPr>
            <w:tcW w:w="3049" w:type="dxa"/>
            <w:noWrap/>
            <w:hideMark/>
          </w:tcPr>
          <w:p w14:paraId="584050CB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AEB7FE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795C4F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7B2E74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55EEEE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45FED2D4" w14:textId="77777777" w:rsidR="00241DF0" w:rsidRPr="00241DF0" w:rsidRDefault="00241DF0">
            <w:r w:rsidRPr="00241DF0">
              <w:t>3471</w:t>
            </w:r>
          </w:p>
        </w:tc>
        <w:tc>
          <w:tcPr>
            <w:tcW w:w="637" w:type="dxa"/>
            <w:noWrap/>
            <w:hideMark/>
          </w:tcPr>
          <w:p w14:paraId="5BEAE57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D72910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3372BF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0CCA4EB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566AAE4" w14:textId="77777777" w:rsidR="00241DF0" w:rsidRPr="00241DF0" w:rsidRDefault="00241DF0">
            <w:r w:rsidRPr="00241DF0">
              <w:t>R5-247908</w:t>
            </w:r>
          </w:p>
        </w:tc>
        <w:tc>
          <w:tcPr>
            <w:tcW w:w="3119" w:type="dxa"/>
            <w:noWrap/>
            <w:hideMark/>
          </w:tcPr>
          <w:p w14:paraId="1EB698F7" w14:textId="77777777" w:rsidR="00241DF0" w:rsidRPr="00241DF0" w:rsidRDefault="00241DF0">
            <w:r w:rsidRPr="00241DF0">
              <w:t>Annex F correction for RRM FR2 PC1 test cases including Test Tolerance</w:t>
            </w:r>
          </w:p>
        </w:tc>
        <w:tc>
          <w:tcPr>
            <w:tcW w:w="3049" w:type="dxa"/>
            <w:noWrap/>
            <w:hideMark/>
          </w:tcPr>
          <w:p w14:paraId="5E16EEAE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51A1E3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606086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07C80B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363336B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FB84D2A" w14:textId="77777777" w:rsidR="00241DF0" w:rsidRPr="00241DF0" w:rsidRDefault="00241DF0">
            <w:r w:rsidRPr="00241DF0">
              <w:t>3613</w:t>
            </w:r>
          </w:p>
        </w:tc>
        <w:tc>
          <w:tcPr>
            <w:tcW w:w="637" w:type="dxa"/>
            <w:noWrap/>
            <w:hideMark/>
          </w:tcPr>
          <w:p w14:paraId="4C750E1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1A9526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7CC1EE7" w14:textId="77777777" w:rsidR="00241DF0" w:rsidRPr="00241DF0" w:rsidRDefault="00241DF0">
            <w:r w:rsidRPr="00241DF0">
              <w:t>RP-242737</w:t>
            </w:r>
          </w:p>
        </w:tc>
      </w:tr>
      <w:tr w:rsidR="004F179A" w:rsidRPr="00241DF0" w14:paraId="10150C2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839E725" w14:textId="77777777" w:rsidR="00241DF0" w:rsidRPr="00241DF0" w:rsidRDefault="00241DF0">
            <w:r w:rsidRPr="00241DF0">
              <w:t>R5-247909</w:t>
            </w:r>
          </w:p>
        </w:tc>
        <w:tc>
          <w:tcPr>
            <w:tcW w:w="3119" w:type="dxa"/>
            <w:noWrap/>
            <w:hideMark/>
          </w:tcPr>
          <w:p w14:paraId="7065402B" w14:textId="77777777" w:rsidR="00241DF0" w:rsidRPr="00241DF0" w:rsidRDefault="00241DF0">
            <w:r w:rsidRPr="00241DF0">
              <w:t>Test Tolerance for RSTD measurement period test case 14.2.1</w:t>
            </w:r>
          </w:p>
        </w:tc>
        <w:tc>
          <w:tcPr>
            <w:tcW w:w="3049" w:type="dxa"/>
            <w:noWrap/>
            <w:hideMark/>
          </w:tcPr>
          <w:p w14:paraId="775BA7A1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08C3AE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EBCB10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7DFE57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3728EC6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7CDC1087" w14:textId="77777777" w:rsidR="00241DF0" w:rsidRPr="00241DF0" w:rsidRDefault="00241DF0">
            <w:r w:rsidRPr="00241DF0">
              <w:t>0837</w:t>
            </w:r>
          </w:p>
        </w:tc>
        <w:tc>
          <w:tcPr>
            <w:tcW w:w="637" w:type="dxa"/>
            <w:noWrap/>
            <w:hideMark/>
          </w:tcPr>
          <w:p w14:paraId="2172F9A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2DFBFF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D3B008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168BEBA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281227F" w14:textId="77777777" w:rsidR="00241DF0" w:rsidRPr="00241DF0" w:rsidRDefault="00241DF0">
            <w:r w:rsidRPr="00241DF0">
              <w:t>R5-247910</w:t>
            </w:r>
          </w:p>
        </w:tc>
        <w:tc>
          <w:tcPr>
            <w:tcW w:w="3119" w:type="dxa"/>
            <w:noWrap/>
            <w:hideMark/>
          </w:tcPr>
          <w:p w14:paraId="7F15172F" w14:textId="77777777" w:rsidR="00241DF0" w:rsidRPr="00241DF0" w:rsidRDefault="00241DF0">
            <w:r w:rsidRPr="00241DF0">
              <w:t>Test Tolerance for FR2 Event Triggered test cases for PC1</w:t>
            </w:r>
          </w:p>
        </w:tc>
        <w:tc>
          <w:tcPr>
            <w:tcW w:w="3049" w:type="dxa"/>
            <w:noWrap/>
            <w:hideMark/>
          </w:tcPr>
          <w:p w14:paraId="672756FD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0FD533A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12BD05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8E422F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31E78FC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33142850" w14:textId="77777777" w:rsidR="00241DF0" w:rsidRPr="00241DF0" w:rsidRDefault="00241DF0">
            <w:r w:rsidRPr="00241DF0">
              <w:t>0839</w:t>
            </w:r>
          </w:p>
        </w:tc>
        <w:tc>
          <w:tcPr>
            <w:tcW w:w="637" w:type="dxa"/>
            <w:noWrap/>
            <w:hideMark/>
          </w:tcPr>
          <w:p w14:paraId="275B4F3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4FA60A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45BF327" w14:textId="77777777" w:rsidR="00241DF0" w:rsidRPr="00241DF0" w:rsidRDefault="00241DF0">
            <w:r w:rsidRPr="00241DF0">
              <w:t>RP-242738</w:t>
            </w:r>
          </w:p>
        </w:tc>
      </w:tr>
      <w:tr w:rsidR="004F179A" w:rsidRPr="00241DF0" w14:paraId="55FBF43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0DCEA6C" w14:textId="77777777" w:rsidR="00241DF0" w:rsidRPr="00241DF0" w:rsidRDefault="00241DF0">
            <w:r w:rsidRPr="00241DF0">
              <w:t>R5-247911</w:t>
            </w:r>
          </w:p>
        </w:tc>
        <w:tc>
          <w:tcPr>
            <w:tcW w:w="3119" w:type="dxa"/>
            <w:noWrap/>
            <w:hideMark/>
          </w:tcPr>
          <w:p w14:paraId="0619E8E9" w14:textId="77777777" w:rsidR="00241DF0" w:rsidRPr="00241DF0" w:rsidRDefault="00241DF0">
            <w:r w:rsidRPr="00241DF0">
              <w:t>TT analysis correction for RedCap test cases 16.7.3.1</w:t>
            </w:r>
          </w:p>
        </w:tc>
        <w:tc>
          <w:tcPr>
            <w:tcW w:w="3049" w:type="dxa"/>
            <w:noWrap/>
            <w:hideMark/>
          </w:tcPr>
          <w:p w14:paraId="2B08E48C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7B6C5DF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5CFC5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549269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25B37CB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07829A8" w14:textId="77777777" w:rsidR="00241DF0" w:rsidRPr="00241DF0" w:rsidRDefault="00241DF0">
            <w:r w:rsidRPr="00241DF0">
              <w:t>0859</w:t>
            </w:r>
          </w:p>
        </w:tc>
        <w:tc>
          <w:tcPr>
            <w:tcW w:w="637" w:type="dxa"/>
            <w:noWrap/>
            <w:hideMark/>
          </w:tcPr>
          <w:p w14:paraId="4CE2F3B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AD6E1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65D07C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3E6BD5F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DD5EE80" w14:textId="77777777" w:rsidR="00241DF0" w:rsidRPr="00241DF0" w:rsidRDefault="00241DF0">
            <w:r w:rsidRPr="00241DF0">
              <w:t>R5-247912</w:t>
            </w:r>
          </w:p>
        </w:tc>
        <w:tc>
          <w:tcPr>
            <w:tcW w:w="3119" w:type="dxa"/>
            <w:noWrap/>
            <w:hideMark/>
          </w:tcPr>
          <w:p w14:paraId="532B87A1" w14:textId="77777777" w:rsidR="00241DF0" w:rsidRPr="00241DF0" w:rsidRDefault="00241DF0">
            <w:r w:rsidRPr="00241DF0">
              <w:t>Test Tolerance for RSTD measurement period test case 14.2.2</w:t>
            </w:r>
          </w:p>
        </w:tc>
        <w:tc>
          <w:tcPr>
            <w:tcW w:w="3049" w:type="dxa"/>
            <w:noWrap/>
            <w:hideMark/>
          </w:tcPr>
          <w:p w14:paraId="47FF113E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AF3C67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51237F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6F921E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E962603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313CF012" w14:textId="77777777" w:rsidR="00241DF0" w:rsidRPr="00241DF0" w:rsidRDefault="00241DF0">
            <w:r w:rsidRPr="00241DF0">
              <w:t>0917</w:t>
            </w:r>
          </w:p>
        </w:tc>
        <w:tc>
          <w:tcPr>
            <w:tcW w:w="637" w:type="dxa"/>
            <w:noWrap/>
            <w:hideMark/>
          </w:tcPr>
          <w:p w14:paraId="09D2B81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3EDCE4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0F7E45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7C8F88E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FB2CDB" w14:textId="77777777" w:rsidR="00241DF0" w:rsidRPr="00241DF0" w:rsidRDefault="00241DF0">
            <w:r w:rsidRPr="00241DF0">
              <w:t>R5-247913</w:t>
            </w:r>
          </w:p>
        </w:tc>
        <w:tc>
          <w:tcPr>
            <w:tcW w:w="3119" w:type="dxa"/>
            <w:noWrap/>
            <w:hideMark/>
          </w:tcPr>
          <w:p w14:paraId="43F4B123" w14:textId="77777777" w:rsidR="00241DF0" w:rsidRPr="00241DF0" w:rsidRDefault="00241DF0">
            <w:r w:rsidRPr="00241DF0">
              <w:t>Test Tolerance for RSTD measurement accuracy test case 14.3.1</w:t>
            </w:r>
          </w:p>
        </w:tc>
        <w:tc>
          <w:tcPr>
            <w:tcW w:w="3049" w:type="dxa"/>
            <w:noWrap/>
            <w:hideMark/>
          </w:tcPr>
          <w:p w14:paraId="1D3C74EB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17D860F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0BD04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741D5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3A032C8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3C8CD4B" w14:textId="77777777" w:rsidR="00241DF0" w:rsidRPr="00241DF0" w:rsidRDefault="00241DF0">
            <w:r w:rsidRPr="00241DF0">
              <w:t>0918</w:t>
            </w:r>
          </w:p>
        </w:tc>
        <w:tc>
          <w:tcPr>
            <w:tcW w:w="637" w:type="dxa"/>
            <w:noWrap/>
            <w:hideMark/>
          </w:tcPr>
          <w:p w14:paraId="4978774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D84F87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13D0256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12E856C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9845386" w14:textId="77777777" w:rsidR="00241DF0" w:rsidRPr="00241DF0" w:rsidRDefault="00241DF0">
            <w:r w:rsidRPr="00241DF0">
              <w:t>R5-247914</w:t>
            </w:r>
          </w:p>
        </w:tc>
        <w:tc>
          <w:tcPr>
            <w:tcW w:w="3119" w:type="dxa"/>
            <w:noWrap/>
            <w:hideMark/>
          </w:tcPr>
          <w:p w14:paraId="5484FF57" w14:textId="77777777" w:rsidR="00241DF0" w:rsidRPr="00241DF0" w:rsidRDefault="00241DF0">
            <w:r w:rsidRPr="00241DF0">
              <w:t>Test Tolerance for RSTD measurement accuracy test case 14.3.2</w:t>
            </w:r>
          </w:p>
        </w:tc>
        <w:tc>
          <w:tcPr>
            <w:tcW w:w="3049" w:type="dxa"/>
            <w:noWrap/>
            <w:hideMark/>
          </w:tcPr>
          <w:p w14:paraId="0D448746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6DCA5E0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78730D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686904A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FE4CAD2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2745A4B2" w14:textId="77777777" w:rsidR="00241DF0" w:rsidRPr="00241DF0" w:rsidRDefault="00241DF0">
            <w:r w:rsidRPr="00241DF0">
              <w:t>0919</w:t>
            </w:r>
          </w:p>
        </w:tc>
        <w:tc>
          <w:tcPr>
            <w:tcW w:w="637" w:type="dxa"/>
            <w:noWrap/>
            <w:hideMark/>
          </w:tcPr>
          <w:p w14:paraId="35CC024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E81224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B0DFE79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0E2979A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655DCA4" w14:textId="77777777" w:rsidR="00241DF0" w:rsidRPr="00241DF0" w:rsidRDefault="00241DF0">
            <w:r w:rsidRPr="00241DF0">
              <w:t>R5-247916</w:t>
            </w:r>
          </w:p>
        </w:tc>
        <w:tc>
          <w:tcPr>
            <w:tcW w:w="3119" w:type="dxa"/>
            <w:noWrap/>
            <w:hideMark/>
          </w:tcPr>
          <w:p w14:paraId="56FE834D" w14:textId="77777777" w:rsidR="00241DF0" w:rsidRPr="00241DF0" w:rsidRDefault="00241DF0">
            <w:r w:rsidRPr="00241DF0">
              <w:t>min test time update for nb-ntn npdcch and npdsch demod test cases</w:t>
            </w:r>
          </w:p>
        </w:tc>
        <w:tc>
          <w:tcPr>
            <w:tcW w:w="3049" w:type="dxa"/>
            <w:noWrap/>
            <w:hideMark/>
          </w:tcPr>
          <w:p w14:paraId="7D000765" w14:textId="77777777" w:rsidR="00241DF0" w:rsidRPr="00241DF0" w:rsidRDefault="00241DF0">
            <w:r w:rsidRPr="00241DF0">
              <w:t>Qualcomm Inc</w:t>
            </w:r>
          </w:p>
        </w:tc>
        <w:tc>
          <w:tcPr>
            <w:tcW w:w="920" w:type="dxa"/>
            <w:noWrap/>
            <w:hideMark/>
          </w:tcPr>
          <w:p w14:paraId="66AA037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53EC49" w14:textId="77777777" w:rsidR="00241DF0" w:rsidRPr="00241DF0" w:rsidRDefault="00241DF0">
            <w:r w:rsidRPr="00241DF0">
              <w:t>36.521-4</w:t>
            </w:r>
          </w:p>
        </w:tc>
        <w:tc>
          <w:tcPr>
            <w:tcW w:w="877" w:type="dxa"/>
            <w:noWrap/>
            <w:hideMark/>
          </w:tcPr>
          <w:p w14:paraId="659C7041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3D8B4F3F" w14:textId="77777777" w:rsidR="00241DF0" w:rsidRPr="00241DF0" w:rsidRDefault="00241DF0">
            <w:r w:rsidRPr="00241DF0">
              <w:t>TEI18_Test</w:t>
            </w:r>
          </w:p>
        </w:tc>
        <w:tc>
          <w:tcPr>
            <w:tcW w:w="680" w:type="dxa"/>
            <w:noWrap/>
            <w:hideMark/>
          </w:tcPr>
          <w:p w14:paraId="246BF15D" w14:textId="77777777" w:rsidR="00241DF0" w:rsidRPr="00241DF0" w:rsidRDefault="00241DF0">
            <w:r w:rsidRPr="00241DF0">
              <w:t>0065</w:t>
            </w:r>
          </w:p>
        </w:tc>
        <w:tc>
          <w:tcPr>
            <w:tcW w:w="637" w:type="dxa"/>
            <w:noWrap/>
            <w:hideMark/>
          </w:tcPr>
          <w:p w14:paraId="5C174F9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554D5F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2A0CEC7" w14:textId="77777777" w:rsidR="00241DF0" w:rsidRPr="00241DF0" w:rsidRDefault="00241DF0">
            <w:r w:rsidRPr="00241DF0">
              <w:t>RP-242749</w:t>
            </w:r>
          </w:p>
        </w:tc>
      </w:tr>
      <w:tr w:rsidR="004F179A" w:rsidRPr="00241DF0" w14:paraId="54A8BC9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2D52A3" w14:textId="77777777" w:rsidR="00241DF0" w:rsidRPr="00241DF0" w:rsidRDefault="00241DF0">
            <w:r w:rsidRPr="00241DF0">
              <w:t>R5-247918</w:t>
            </w:r>
          </w:p>
        </w:tc>
        <w:tc>
          <w:tcPr>
            <w:tcW w:w="3119" w:type="dxa"/>
            <w:noWrap/>
            <w:hideMark/>
          </w:tcPr>
          <w:p w14:paraId="2DC815ED" w14:textId="77777777" w:rsidR="00241DF0" w:rsidRPr="00241DF0" w:rsidRDefault="00241DF0">
            <w:r w:rsidRPr="00241DF0">
              <w:t>Updating test requirement in REFSENS for 2DL CA testing</w:t>
            </w:r>
          </w:p>
        </w:tc>
        <w:tc>
          <w:tcPr>
            <w:tcW w:w="3049" w:type="dxa"/>
            <w:noWrap/>
            <w:hideMark/>
          </w:tcPr>
          <w:p w14:paraId="6FFDEF59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27234BE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24B78A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BA1E6F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D25CC7F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6E230444" w14:textId="77777777" w:rsidR="00241DF0" w:rsidRPr="00241DF0" w:rsidRDefault="00241DF0">
            <w:r w:rsidRPr="00241DF0">
              <w:t>3083</w:t>
            </w:r>
          </w:p>
        </w:tc>
        <w:tc>
          <w:tcPr>
            <w:tcW w:w="637" w:type="dxa"/>
            <w:noWrap/>
            <w:hideMark/>
          </w:tcPr>
          <w:p w14:paraId="5067A6A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70472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659241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300FB9F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574212" w14:textId="77777777" w:rsidR="00241DF0" w:rsidRPr="00241DF0" w:rsidRDefault="00241DF0">
            <w:r w:rsidRPr="00241DF0">
              <w:t>R5-247919</w:t>
            </w:r>
          </w:p>
        </w:tc>
        <w:tc>
          <w:tcPr>
            <w:tcW w:w="3119" w:type="dxa"/>
            <w:noWrap/>
            <w:hideMark/>
          </w:tcPr>
          <w:p w14:paraId="768E913D" w14:textId="77777777" w:rsidR="00241DF0" w:rsidRPr="00241DF0" w:rsidRDefault="00241DF0">
            <w:r w:rsidRPr="00241DF0">
              <w:t>Updating test requirement in REFSENS for 3DL CA exceptions testing</w:t>
            </w:r>
          </w:p>
        </w:tc>
        <w:tc>
          <w:tcPr>
            <w:tcW w:w="3049" w:type="dxa"/>
            <w:noWrap/>
            <w:hideMark/>
          </w:tcPr>
          <w:p w14:paraId="5666D628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06C1714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623CE71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6B3A57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4E0571F" w14:textId="77777777" w:rsidR="00241DF0" w:rsidRPr="00241DF0" w:rsidRDefault="00241DF0">
            <w:r w:rsidRPr="00241DF0">
              <w:t>NR_ENDC_RF_FR1_enh2-UEConTest</w:t>
            </w:r>
          </w:p>
        </w:tc>
        <w:tc>
          <w:tcPr>
            <w:tcW w:w="680" w:type="dxa"/>
            <w:noWrap/>
            <w:hideMark/>
          </w:tcPr>
          <w:p w14:paraId="7D7B0844" w14:textId="77777777" w:rsidR="00241DF0" w:rsidRPr="00241DF0" w:rsidRDefault="00241DF0">
            <w:r w:rsidRPr="00241DF0">
              <w:t>3084</w:t>
            </w:r>
          </w:p>
        </w:tc>
        <w:tc>
          <w:tcPr>
            <w:tcW w:w="637" w:type="dxa"/>
            <w:noWrap/>
            <w:hideMark/>
          </w:tcPr>
          <w:p w14:paraId="73F907E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B0CB5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0747DED" w14:textId="77777777" w:rsidR="00241DF0" w:rsidRPr="00241DF0" w:rsidRDefault="00241DF0">
            <w:r w:rsidRPr="00241DF0">
              <w:t>RP-242704</w:t>
            </w:r>
          </w:p>
        </w:tc>
      </w:tr>
      <w:tr w:rsidR="004F179A" w:rsidRPr="00241DF0" w14:paraId="679C474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65E6D3B" w14:textId="77777777" w:rsidR="00241DF0" w:rsidRPr="00241DF0" w:rsidRDefault="00241DF0">
            <w:r w:rsidRPr="00241DF0">
              <w:t>R5-247920</w:t>
            </w:r>
          </w:p>
        </w:tc>
        <w:tc>
          <w:tcPr>
            <w:tcW w:w="3119" w:type="dxa"/>
            <w:noWrap/>
            <w:hideMark/>
          </w:tcPr>
          <w:p w14:paraId="4F91603A" w14:textId="77777777" w:rsidR="00241DF0" w:rsidRPr="00241DF0" w:rsidRDefault="00241DF0">
            <w:r w:rsidRPr="00241DF0">
              <w:t>Addition of new test case 6.3.3.7 NR FR1 inter-frequency NES-based CHO</w:t>
            </w:r>
          </w:p>
        </w:tc>
        <w:tc>
          <w:tcPr>
            <w:tcW w:w="3049" w:type="dxa"/>
            <w:noWrap/>
            <w:hideMark/>
          </w:tcPr>
          <w:p w14:paraId="17256B36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1CAA9AF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07B36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A7A165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8B7C99D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3DBE8D36" w14:textId="77777777" w:rsidR="00241DF0" w:rsidRPr="00241DF0" w:rsidRDefault="00241DF0">
            <w:r w:rsidRPr="00241DF0">
              <w:t>3563</w:t>
            </w:r>
          </w:p>
        </w:tc>
        <w:tc>
          <w:tcPr>
            <w:tcW w:w="637" w:type="dxa"/>
            <w:noWrap/>
            <w:hideMark/>
          </w:tcPr>
          <w:p w14:paraId="523C302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A10125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59CB36E" w14:textId="77777777" w:rsidR="00241DF0" w:rsidRPr="00241DF0" w:rsidRDefault="00241DF0">
            <w:r w:rsidRPr="00241DF0">
              <w:t>RP-242706</w:t>
            </w:r>
          </w:p>
        </w:tc>
      </w:tr>
      <w:tr w:rsidR="004F179A" w:rsidRPr="00241DF0" w14:paraId="5DE692B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67FB42" w14:textId="77777777" w:rsidR="00241DF0" w:rsidRPr="00241DF0" w:rsidRDefault="00241DF0">
            <w:r w:rsidRPr="00241DF0">
              <w:t>R5-247921</w:t>
            </w:r>
          </w:p>
        </w:tc>
        <w:tc>
          <w:tcPr>
            <w:tcW w:w="3119" w:type="dxa"/>
            <w:noWrap/>
            <w:hideMark/>
          </w:tcPr>
          <w:p w14:paraId="3D1F0C36" w14:textId="77777777" w:rsidR="00241DF0" w:rsidRPr="00241DF0" w:rsidRDefault="00241DF0">
            <w:r w:rsidRPr="00241DF0">
              <w:t>Addition of new test case 6.6.1.13 under Cell DTX</w:t>
            </w:r>
          </w:p>
        </w:tc>
        <w:tc>
          <w:tcPr>
            <w:tcW w:w="3049" w:type="dxa"/>
            <w:noWrap/>
            <w:hideMark/>
          </w:tcPr>
          <w:p w14:paraId="6B24498F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725A9C1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922B2F7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3385F6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4B10309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15CE131D" w14:textId="77777777" w:rsidR="00241DF0" w:rsidRPr="00241DF0" w:rsidRDefault="00241DF0">
            <w:r w:rsidRPr="00241DF0">
              <w:t>3564</w:t>
            </w:r>
          </w:p>
        </w:tc>
        <w:tc>
          <w:tcPr>
            <w:tcW w:w="637" w:type="dxa"/>
            <w:noWrap/>
            <w:hideMark/>
          </w:tcPr>
          <w:p w14:paraId="1DC004C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A83CD1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609951" w14:textId="77777777" w:rsidR="00241DF0" w:rsidRPr="00241DF0" w:rsidRDefault="00241DF0">
            <w:r w:rsidRPr="00241DF0">
              <w:t>RP-242706</w:t>
            </w:r>
          </w:p>
        </w:tc>
      </w:tr>
      <w:tr w:rsidR="004F179A" w:rsidRPr="00241DF0" w14:paraId="24C3AE7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1974B99" w14:textId="77777777" w:rsidR="00241DF0" w:rsidRPr="00241DF0" w:rsidRDefault="00241DF0">
            <w:r w:rsidRPr="00241DF0">
              <w:t>R5-247922</w:t>
            </w:r>
          </w:p>
        </w:tc>
        <w:tc>
          <w:tcPr>
            <w:tcW w:w="3119" w:type="dxa"/>
            <w:noWrap/>
            <w:hideMark/>
          </w:tcPr>
          <w:p w14:paraId="543C139C" w14:textId="77777777" w:rsidR="00241DF0" w:rsidRPr="00241DF0" w:rsidRDefault="00241DF0">
            <w:r w:rsidRPr="00241DF0">
              <w:t>Correction to default message contents for Demod tests</w:t>
            </w:r>
          </w:p>
        </w:tc>
        <w:tc>
          <w:tcPr>
            <w:tcW w:w="3049" w:type="dxa"/>
            <w:noWrap/>
            <w:hideMark/>
          </w:tcPr>
          <w:p w14:paraId="1FC91839" w14:textId="77777777" w:rsidR="00241DF0" w:rsidRPr="00241DF0" w:rsidRDefault="00241DF0">
            <w:r w:rsidRPr="00241DF0">
              <w:t>Huawei, HiSilicon</w:t>
            </w:r>
          </w:p>
        </w:tc>
        <w:tc>
          <w:tcPr>
            <w:tcW w:w="920" w:type="dxa"/>
            <w:noWrap/>
            <w:hideMark/>
          </w:tcPr>
          <w:p w14:paraId="414B620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3FC196F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796872F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70F5E0D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6397D6FC" w14:textId="77777777" w:rsidR="00241DF0" w:rsidRPr="00241DF0" w:rsidRDefault="00241DF0">
            <w:r w:rsidRPr="00241DF0">
              <w:t>3380</w:t>
            </w:r>
          </w:p>
        </w:tc>
        <w:tc>
          <w:tcPr>
            <w:tcW w:w="637" w:type="dxa"/>
            <w:noWrap/>
            <w:hideMark/>
          </w:tcPr>
          <w:p w14:paraId="531F7F9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A6E182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CA22DCB" w14:textId="77777777" w:rsidR="00241DF0" w:rsidRPr="00241DF0" w:rsidRDefault="00241DF0">
            <w:r w:rsidRPr="00241DF0">
              <w:t>RP-242738</w:t>
            </w:r>
          </w:p>
        </w:tc>
      </w:tr>
      <w:tr w:rsidR="004F179A" w:rsidRPr="00241DF0" w14:paraId="677F3CD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0916D3" w14:textId="77777777" w:rsidR="00241DF0" w:rsidRPr="00241DF0" w:rsidRDefault="00241DF0">
            <w:r w:rsidRPr="00241DF0">
              <w:t>R5-247923</w:t>
            </w:r>
          </w:p>
        </w:tc>
        <w:tc>
          <w:tcPr>
            <w:tcW w:w="3119" w:type="dxa"/>
            <w:noWrap/>
            <w:hideMark/>
          </w:tcPr>
          <w:p w14:paraId="31BD5F57" w14:textId="77777777" w:rsidR="00241DF0" w:rsidRPr="00241DF0" w:rsidRDefault="00241DF0">
            <w:r w:rsidRPr="00241DF0">
              <w:t>Addition of NR-U test case 2Rx FR1 CQI reporting under AWGN for Scell on band with shared spectrum access for CA (2DLCA)</w:t>
            </w:r>
          </w:p>
        </w:tc>
        <w:tc>
          <w:tcPr>
            <w:tcW w:w="3049" w:type="dxa"/>
            <w:noWrap/>
            <w:hideMark/>
          </w:tcPr>
          <w:p w14:paraId="48FF5969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3BBC4F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5809BE4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51E930F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A08B4AB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B07F9C2" w14:textId="77777777" w:rsidR="00241DF0" w:rsidRPr="00241DF0" w:rsidRDefault="00241DF0">
            <w:r w:rsidRPr="00241DF0">
              <w:t>0892</w:t>
            </w:r>
          </w:p>
        </w:tc>
        <w:tc>
          <w:tcPr>
            <w:tcW w:w="637" w:type="dxa"/>
            <w:noWrap/>
            <w:hideMark/>
          </w:tcPr>
          <w:p w14:paraId="3C05683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67BA63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0A3D06A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35DFBF7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74DBEC7" w14:textId="77777777" w:rsidR="00241DF0" w:rsidRPr="00241DF0" w:rsidRDefault="00241DF0">
            <w:r w:rsidRPr="00241DF0">
              <w:t>R5-247925</w:t>
            </w:r>
          </w:p>
        </w:tc>
        <w:tc>
          <w:tcPr>
            <w:tcW w:w="3119" w:type="dxa"/>
            <w:noWrap/>
            <w:hideMark/>
          </w:tcPr>
          <w:p w14:paraId="1C9C9463" w14:textId="77777777" w:rsidR="00241DF0" w:rsidRPr="00241DF0" w:rsidRDefault="00241DF0">
            <w:r w:rsidRPr="00241DF0">
              <w:t>Update AMPR for NR Coverage enh2</w:t>
            </w:r>
          </w:p>
        </w:tc>
        <w:tc>
          <w:tcPr>
            <w:tcW w:w="3049" w:type="dxa"/>
            <w:noWrap/>
            <w:hideMark/>
          </w:tcPr>
          <w:p w14:paraId="3DF5675E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45BF6CF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C4149F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0C58104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9741DB9" w14:textId="77777777" w:rsidR="00241DF0" w:rsidRPr="00241DF0" w:rsidRDefault="00241DF0">
            <w:r w:rsidRPr="00241DF0">
              <w:t>NR_cov_enh2-UEConTest</w:t>
            </w:r>
          </w:p>
        </w:tc>
        <w:tc>
          <w:tcPr>
            <w:tcW w:w="680" w:type="dxa"/>
            <w:noWrap/>
            <w:hideMark/>
          </w:tcPr>
          <w:p w14:paraId="66A51E11" w14:textId="77777777" w:rsidR="00241DF0" w:rsidRPr="00241DF0" w:rsidRDefault="00241DF0">
            <w:r w:rsidRPr="00241DF0">
              <w:t>3060</w:t>
            </w:r>
          </w:p>
        </w:tc>
        <w:tc>
          <w:tcPr>
            <w:tcW w:w="637" w:type="dxa"/>
            <w:noWrap/>
            <w:hideMark/>
          </w:tcPr>
          <w:p w14:paraId="677F668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D8D995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C409D4F" w14:textId="77777777" w:rsidR="00241DF0" w:rsidRPr="00241DF0" w:rsidRDefault="00241DF0">
            <w:r w:rsidRPr="00241DF0">
              <w:t>RP-242707</w:t>
            </w:r>
          </w:p>
        </w:tc>
      </w:tr>
      <w:tr w:rsidR="004F179A" w:rsidRPr="00241DF0" w14:paraId="36CB50F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3C0CA96" w14:textId="77777777" w:rsidR="00241DF0" w:rsidRPr="00241DF0" w:rsidRDefault="00241DF0">
            <w:r w:rsidRPr="00241DF0">
              <w:t>R5-247926</w:t>
            </w:r>
          </w:p>
        </w:tc>
        <w:tc>
          <w:tcPr>
            <w:tcW w:w="3119" w:type="dxa"/>
            <w:noWrap/>
            <w:hideMark/>
          </w:tcPr>
          <w:p w14:paraId="7628C996" w14:textId="77777777" w:rsidR="00241DF0" w:rsidRPr="00241DF0" w:rsidRDefault="00241DF0">
            <w:r w:rsidRPr="00241DF0">
              <w:t>Addition of TT analysis for positioning test case 15.4.1</w:t>
            </w:r>
          </w:p>
        </w:tc>
        <w:tc>
          <w:tcPr>
            <w:tcW w:w="3049" w:type="dxa"/>
            <w:noWrap/>
            <w:hideMark/>
          </w:tcPr>
          <w:p w14:paraId="15CA6B51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7BCBFCD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BAEA8DA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5690A59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62E3987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36619A14" w14:textId="77777777" w:rsidR="00241DF0" w:rsidRPr="00241DF0" w:rsidRDefault="00241DF0">
            <w:r w:rsidRPr="00241DF0">
              <w:t>0841</w:t>
            </w:r>
          </w:p>
        </w:tc>
        <w:tc>
          <w:tcPr>
            <w:tcW w:w="637" w:type="dxa"/>
            <w:noWrap/>
            <w:hideMark/>
          </w:tcPr>
          <w:p w14:paraId="5960C74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0CA031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0E4DBA7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00241DA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0ECD4AA" w14:textId="77777777" w:rsidR="00241DF0" w:rsidRPr="00241DF0" w:rsidRDefault="00241DF0">
            <w:r w:rsidRPr="00241DF0">
              <w:t>R5-247927</w:t>
            </w:r>
          </w:p>
        </w:tc>
        <w:tc>
          <w:tcPr>
            <w:tcW w:w="3119" w:type="dxa"/>
            <w:noWrap/>
            <w:hideMark/>
          </w:tcPr>
          <w:p w14:paraId="08A7508F" w14:textId="77777777" w:rsidR="00241DF0" w:rsidRPr="00241DF0" w:rsidRDefault="00241DF0">
            <w:r w:rsidRPr="00241DF0">
              <w:t>Addition of TT analysis for positioning test case 15.4.2</w:t>
            </w:r>
          </w:p>
        </w:tc>
        <w:tc>
          <w:tcPr>
            <w:tcW w:w="3049" w:type="dxa"/>
            <w:noWrap/>
            <w:hideMark/>
          </w:tcPr>
          <w:p w14:paraId="15CA266A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2DC24CE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0DD872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83557A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171152F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1A4692A7" w14:textId="77777777" w:rsidR="00241DF0" w:rsidRPr="00241DF0" w:rsidRDefault="00241DF0">
            <w:r w:rsidRPr="00241DF0">
              <w:t>0842</w:t>
            </w:r>
          </w:p>
        </w:tc>
        <w:tc>
          <w:tcPr>
            <w:tcW w:w="637" w:type="dxa"/>
            <w:noWrap/>
            <w:hideMark/>
          </w:tcPr>
          <w:p w14:paraId="2074DDC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E6CA4E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FE5587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24871B2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930C1B" w14:textId="77777777" w:rsidR="00241DF0" w:rsidRPr="00241DF0" w:rsidRDefault="00241DF0">
            <w:r w:rsidRPr="00241DF0">
              <w:t>R5-247928</w:t>
            </w:r>
          </w:p>
        </w:tc>
        <w:tc>
          <w:tcPr>
            <w:tcW w:w="3119" w:type="dxa"/>
            <w:noWrap/>
            <w:hideMark/>
          </w:tcPr>
          <w:p w14:paraId="18441944" w14:textId="77777777" w:rsidR="00241DF0" w:rsidRPr="00241DF0" w:rsidRDefault="00241DF0">
            <w:r w:rsidRPr="00241DF0">
              <w:t>Addition of TT analysis for positioning test case 17.3.1 and 17.5.1</w:t>
            </w:r>
          </w:p>
        </w:tc>
        <w:tc>
          <w:tcPr>
            <w:tcW w:w="3049" w:type="dxa"/>
            <w:noWrap/>
            <w:hideMark/>
          </w:tcPr>
          <w:p w14:paraId="078A030F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434BAE9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974EEA1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5F37D4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1A61D1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542751E9" w14:textId="77777777" w:rsidR="00241DF0" w:rsidRPr="00241DF0" w:rsidRDefault="00241DF0">
            <w:r w:rsidRPr="00241DF0">
              <w:t>0843</w:t>
            </w:r>
          </w:p>
        </w:tc>
        <w:tc>
          <w:tcPr>
            <w:tcW w:w="637" w:type="dxa"/>
            <w:noWrap/>
            <w:hideMark/>
          </w:tcPr>
          <w:p w14:paraId="037E405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D765A1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06BD995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57C2041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2A2BFE" w14:textId="77777777" w:rsidR="00241DF0" w:rsidRPr="00241DF0" w:rsidRDefault="00241DF0">
            <w:r w:rsidRPr="00241DF0">
              <w:t>R5-247929</w:t>
            </w:r>
          </w:p>
        </w:tc>
        <w:tc>
          <w:tcPr>
            <w:tcW w:w="3119" w:type="dxa"/>
            <w:noWrap/>
            <w:hideMark/>
          </w:tcPr>
          <w:p w14:paraId="62E69446" w14:textId="77777777" w:rsidR="00241DF0" w:rsidRPr="00241DF0" w:rsidRDefault="00241DF0">
            <w:r w:rsidRPr="00241DF0">
              <w:t>Addition of TT analysis for positioning test case 17.3.2 and 17.5.2</w:t>
            </w:r>
          </w:p>
        </w:tc>
        <w:tc>
          <w:tcPr>
            <w:tcW w:w="3049" w:type="dxa"/>
            <w:noWrap/>
            <w:hideMark/>
          </w:tcPr>
          <w:p w14:paraId="42D33BF0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6572445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BB521E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EE2D31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EC90579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00E3F749" w14:textId="77777777" w:rsidR="00241DF0" w:rsidRPr="00241DF0" w:rsidRDefault="00241DF0">
            <w:r w:rsidRPr="00241DF0">
              <w:t>0844</w:t>
            </w:r>
          </w:p>
        </w:tc>
        <w:tc>
          <w:tcPr>
            <w:tcW w:w="637" w:type="dxa"/>
            <w:noWrap/>
            <w:hideMark/>
          </w:tcPr>
          <w:p w14:paraId="4492569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D113CC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561DCC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64ECE44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2385D3" w14:textId="77777777" w:rsidR="00241DF0" w:rsidRPr="00241DF0" w:rsidRDefault="00241DF0">
            <w:r w:rsidRPr="00241DF0">
              <w:t>R5-247930</w:t>
            </w:r>
          </w:p>
        </w:tc>
        <w:tc>
          <w:tcPr>
            <w:tcW w:w="3119" w:type="dxa"/>
            <w:noWrap/>
            <w:hideMark/>
          </w:tcPr>
          <w:p w14:paraId="72D1D494" w14:textId="77777777" w:rsidR="00241DF0" w:rsidRPr="00241DF0" w:rsidRDefault="00241DF0">
            <w:r w:rsidRPr="00241DF0">
              <w:t>Addition of TT analysis for positioning test case 17.3.3 and 17.5.3</w:t>
            </w:r>
          </w:p>
        </w:tc>
        <w:tc>
          <w:tcPr>
            <w:tcW w:w="3049" w:type="dxa"/>
            <w:noWrap/>
            <w:hideMark/>
          </w:tcPr>
          <w:p w14:paraId="76D5254D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35F7B6D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B2DBF19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5092B5A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BD0EC8A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490F69F6" w14:textId="77777777" w:rsidR="00241DF0" w:rsidRPr="00241DF0" w:rsidRDefault="00241DF0">
            <w:r w:rsidRPr="00241DF0">
              <w:t>0845</w:t>
            </w:r>
          </w:p>
        </w:tc>
        <w:tc>
          <w:tcPr>
            <w:tcW w:w="637" w:type="dxa"/>
            <w:noWrap/>
            <w:hideMark/>
          </w:tcPr>
          <w:p w14:paraId="6F60D7B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14036A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77EC232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773D223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FEA27A" w14:textId="77777777" w:rsidR="00241DF0" w:rsidRPr="00241DF0" w:rsidRDefault="00241DF0">
            <w:r w:rsidRPr="00241DF0">
              <w:t>R5-247931</w:t>
            </w:r>
          </w:p>
        </w:tc>
        <w:tc>
          <w:tcPr>
            <w:tcW w:w="3119" w:type="dxa"/>
            <w:noWrap/>
            <w:hideMark/>
          </w:tcPr>
          <w:p w14:paraId="39AC19FB" w14:textId="77777777" w:rsidR="00241DF0" w:rsidRPr="00241DF0" w:rsidRDefault="00241DF0">
            <w:r w:rsidRPr="00241DF0">
              <w:t>Addition of TT analysis for positioning test case 17.4.1 and 17.4.2</w:t>
            </w:r>
          </w:p>
        </w:tc>
        <w:tc>
          <w:tcPr>
            <w:tcW w:w="3049" w:type="dxa"/>
            <w:noWrap/>
            <w:hideMark/>
          </w:tcPr>
          <w:p w14:paraId="1A6D8F2C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2B2CD04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403EF6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48BC628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E1C6B98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235899E9" w14:textId="77777777" w:rsidR="00241DF0" w:rsidRPr="00241DF0" w:rsidRDefault="00241DF0">
            <w:r w:rsidRPr="00241DF0">
              <w:t>0847</w:t>
            </w:r>
          </w:p>
        </w:tc>
        <w:tc>
          <w:tcPr>
            <w:tcW w:w="637" w:type="dxa"/>
            <w:noWrap/>
            <w:hideMark/>
          </w:tcPr>
          <w:p w14:paraId="1915448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FF1DFE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D2889D9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4CCC7A1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F57B19C" w14:textId="77777777" w:rsidR="00241DF0" w:rsidRPr="00241DF0" w:rsidRDefault="00241DF0">
            <w:r w:rsidRPr="00241DF0">
              <w:t>R5-247932</w:t>
            </w:r>
          </w:p>
        </w:tc>
        <w:tc>
          <w:tcPr>
            <w:tcW w:w="3119" w:type="dxa"/>
            <w:noWrap/>
            <w:hideMark/>
          </w:tcPr>
          <w:p w14:paraId="6245AF12" w14:textId="77777777" w:rsidR="00241DF0" w:rsidRPr="00241DF0" w:rsidRDefault="00241DF0">
            <w:r w:rsidRPr="00241DF0">
              <w:t>Addition of TT analysis for positioning test case 17.4.3 and 17.4.4</w:t>
            </w:r>
          </w:p>
        </w:tc>
        <w:tc>
          <w:tcPr>
            <w:tcW w:w="3049" w:type="dxa"/>
            <w:noWrap/>
            <w:hideMark/>
          </w:tcPr>
          <w:p w14:paraId="265A3A0E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7D8628C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ED65320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F3FB264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AB6FE8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70F0FF5B" w14:textId="77777777" w:rsidR="00241DF0" w:rsidRPr="00241DF0" w:rsidRDefault="00241DF0">
            <w:r w:rsidRPr="00241DF0">
              <w:t>0848</w:t>
            </w:r>
          </w:p>
        </w:tc>
        <w:tc>
          <w:tcPr>
            <w:tcW w:w="637" w:type="dxa"/>
            <w:noWrap/>
            <w:hideMark/>
          </w:tcPr>
          <w:p w14:paraId="68812B5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E69587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A72AFBB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0F35107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B759AED" w14:textId="77777777" w:rsidR="00241DF0" w:rsidRPr="00241DF0" w:rsidRDefault="00241DF0">
            <w:r w:rsidRPr="00241DF0">
              <w:t>R5-247933</w:t>
            </w:r>
          </w:p>
        </w:tc>
        <w:tc>
          <w:tcPr>
            <w:tcW w:w="3119" w:type="dxa"/>
            <w:noWrap/>
            <w:hideMark/>
          </w:tcPr>
          <w:p w14:paraId="49C5619F" w14:textId="77777777" w:rsidR="00241DF0" w:rsidRPr="00241DF0" w:rsidRDefault="00241DF0">
            <w:r w:rsidRPr="00241DF0">
              <w:t>Addition of three TDD UL DL configurations in A.1.5</w:t>
            </w:r>
          </w:p>
        </w:tc>
        <w:tc>
          <w:tcPr>
            <w:tcW w:w="3049" w:type="dxa"/>
            <w:noWrap/>
            <w:hideMark/>
          </w:tcPr>
          <w:p w14:paraId="343EDD57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4FDAACB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20E41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FDBFB2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53E35F2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1EA862A7" w14:textId="77777777" w:rsidR="00241DF0" w:rsidRPr="00241DF0" w:rsidRDefault="00241DF0">
            <w:r w:rsidRPr="00241DF0">
              <w:t>3572</w:t>
            </w:r>
          </w:p>
        </w:tc>
        <w:tc>
          <w:tcPr>
            <w:tcW w:w="637" w:type="dxa"/>
            <w:noWrap/>
            <w:hideMark/>
          </w:tcPr>
          <w:p w14:paraId="3CDD5D1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347F1B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A1127EA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3942157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C500D2" w14:textId="77777777" w:rsidR="00241DF0" w:rsidRPr="00241DF0" w:rsidRDefault="00241DF0">
            <w:r w:rsidRPr="00241DF0">
              <w:t>R5-247934</w:t>
            </w:r>
          </w:p>
        </w:tc>
        <w:tc>
          <w:tcPr>
            <w:tcW w:w="3119" w:type="dxa"/>
            <w:noWrap/>
            <w:hideMark/>
          </w:tcPr>
          <w:p w14:paraId="7DBD211F" w14:textId="77777777" w:rsidR="00241DF0" w:rsidRPr="00241DF0" w:rsidRDefault="00241DF0">
            <w:r w:rsidRPr="00241DF0">
              <w:t>TCs titles alignment with RAN4 specification</w:t>
            </w:r>
          </w:p>
        </w:tc>
        <w:tc>
          <w:tcPr>
            <w:tcW w:w="3049" w:type="dxa"/>
            <w:noWrap/>
            <w:hideMark/>
          </w:tcPr>
          <w:p w14:paraId="5BACA23D" w14:textId="77777777" w:rsidR="00241DF0" w:rsidRPr="00241DF0" w:rsidRDefault="00241DF0">
            <w:r w:rsidRPr="00241DF0">
              <w:t>Apple</w:t>
            </w:r>
          </w:p>
        </w:tc>
        <w:tc>
          <w:tcPr>
            <w:tcW w:w="920" w:type="dxa"/>
            <w:noWrap/>
            <w:hideMark/>
          </w:tcPr>
          <w:p w14:paraId="1E60D5A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3F0CB3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7B0161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94CD496" w14:textId="77777777" w:rsidR="00241DF0" w:rsidRPr="00241DF0" w:rsidRDefault="00241DF0">
            <w:r w:rsidRPr="00241DF0">
              <w:t>NR_RRM_enh-UEConTest</w:t>
            </w:r>
          </w:p>
        </w:tc>
        <w:tc>
          <w:tcPr>
            <w:tcW w:w="680" w:type="dxa"/>
            <w:noWrap/>
            <w:hideMark/>
          </w:tcPr>
          <w:p w14:paraId="238462F9" w14:textId="77777777" w:rsidR="00241DF0" w:rsidRPr="00241DF0" w:rsidRDefault="00241DF0">
            <w:r w:rsidRPr="00241DF0">
              <w:t>3573</w:t>
            </w:r>
          </w:p>
        </w:tc>
        <w:tc>
          <w:tcPr>
            <w:tcW w:w="637" w:type="dxa"/>
            <w:noWrap/>
            <w:hideMark/>
          </w:tcPr>
          <w:p w14:paraId="28D5B43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6E651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B28DA0F" w14:textId="77777777" w:rsidR="00241DF0" w:rsidRPr="00241DF0" w:rsidRDefault="00241DF0">
            <w:r w:rsidRPr="00241DF0">
              <w:t>RP-242675</w:t>
            </w:r>
          </w:p>
        </w:tc>
      </w:tr>
      <w:tr w:rsidR="004F179A" w:rsidRPr="00241DF0" w14:paraId="0ABA80A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73F4469" w14:textId="77777777" w:rsidR="00241DF0" w:rsidRPr="00241DF0" w:rsidRDefault="00241DF0">
            <w:r w:rsidRPr="00241DF0">
              <w:t>R5-247935</w:t>
            </w:r>
          </w:p>
        </w:tc>
        <w:tc>
          <w:tcPr>
            <w:tcW w:w="3119" w:type="dxa"/>
            <w:noWrap/>
            <w:hideMark/>
          </w:tcPr>
          <w:p w14:paraId="11304E7C" w14:textId="77777777" w:rsidR="00241DF0" w:rsidRPr="00241DF0" w:rsidRDefault="00241DF0">
            <w:r w:rsidRPr="00241DF0">
              <w:t>Updates to the Beam Correspondence in RRC_Inactive and Initial Access test</w:t>
            </w:r>
          </w:p>
        </w:tc>
        <w:tc>
          <w:tcPr>
            <w:tcW w:w="3049" w:type="dxa"/>
            <w:noWrap/>
            <w:hideMark/>
          </w:tcPr>
          <w:p w14:paraId="053F9277" w14:textId="77777777" w:rsidR="00241DF0" w:rsidRPr="00241DF0" w:rsidRDefault="00241DF0">
            <w:r w:rsidRPr="00241DF0">
              <w:t>Apple Inc</w:t>
            </w:r>
          </w:p>
        </w:tc>
        <w:tc>
          <w:tcPr>
            <w:tcW w:w="920" w:type="dxa"/>
            <w:noWrap/>
            <w:hideMark/>
          </w:tcPr>
          <w:p w14:paraId="01B7939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A531C2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2E72EAF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9AE0B70" w14:textId="77777777" w:rsidR="00241DF0" w:rsidRPr="00241DF0" w:rsidRDefault="00241DF0">
            <w:r w:rsidRPr="00241DF0">
              <w:t>NR_RF_FR2_req_Ph3-UEConTest</w:t>
            </w:r>
          </w:p>
        </w:tc>
        <w:tc>
          <w:tcPr>
            <w:tcW w:w="680" w:type="dxa"/>
            <w:noWrap/>
            <w:hideMark/>
          </w:tcPr>
          <w:p w14:paraId="74F97025" w14:textId="77777777" w:rsidR="00241DF0" w:rsidRPr="00241DF0" w:rsidRDefault="00241DF0">
            <w:r w:rsidRPr="00241DF0">
              <w:t>1115</w:t>
            </w:r>
          </w:p>
        </w:tc>
        <w:tc>
          <w:tcPr>
            <w:tcW w:w="637" w:type="dxa"/>
            <w:noWrap/>
            <w:hideMark/>
          </w:tcPr>
          <w:p w14:paraId="20503EF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18B750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14457D" w14:textId="77777777" w:rsidR="00241DF0" w:rsidRPr="00241DF0" w:rsidRDefault="00241DF0">
            <w:r w:rsidRPr="00241DF0">
              <w:t>RP-242703</w:t>
            </w:r>
          </w:p>
        </w:tc>
      </w:tr>
      <w:tr w:rsidR="004F179A" w:rsidRPr="00241DF0" w14:paraId="7D09FB1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FE5B7D8" w14:textId="77777777" w:rsidR="00241DF0" w:rsidRPr="00241DF0" w:rsidRDefault="00241DF0">
            <w:r w:rsidRPr="00241DF0">
              <w:t>R5-247936</w:t>
            </w:r>
          </w:p>
        </w:tc>
        <w:tc>
          <w:tcPr>
            <w:tcW w:w="3119" w:type="dxa"/>
            <w:noWrap/>
            <w:hideMark/>
          </w:tcPr>
          <w:p w14:paraId="1ACAB003" w14:textId="77777777" w:rsidR="00241DF0" w:rsidRPr="00241DF0" w:rsidRDefault="00241DF0">
            <w:r w:rsidRPr="00241DF0">
              <w:t>Addition of TP analysis of FR2 6.6.3 Beam Correspondence in RRC_Inactive and Initial Access</w:t>
            </w:r>
          </w:p>
        </w:tc>
        <w:tc>
          <w:tcPr>
            <w:tcW w:w="3049" w:type="dxa"/>
            <w:noWrap/>
            <w:hideMark/>
          </w:tcPr>
          <w:p w14:paraId="6CCF350F" w14:textId="77777777" w:rsidR="00241DF0" w:rsidRPr="00241DF0" w:rsidRDefault="00241DF0">
            <w:r w:rsidRPr="00241DF0">
              <w:t>Apple Inc</w:t>
            </w:r>
          </w:p>
        </w:tc>
        <w:tc>
          <w:tcPr>
            <w:tcW w:w="920" w:type="dxa"/>
            <w:noWrap/>
            <w:hideMark/>
          </w:tcPr>
          <w:p w14:paraId="63B356D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216E325" w14:textId="77777777" w:rsidR="00241DF0" w:rsidRPr="00241DF0" w:rsidRDefault="00241DF0">
            <w:r w:rsidRPr="00241DF0">
              <w:t>38.905</w:t>
            </w:r>
          </w:p>
        </w:tc>
        <w:tc>
          <w:tcPr>
            <w:tcW w:w="877" w:type="dxa"/>
            <w:noWrap/>
            <w:hideMark/>
          </w:tcPr>
          <w:p w14:paraId="7315045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85562CB" w14:textId="77777777" w:rsidR="00241DF0" w:rsidRPr="00241DF0" w:rsidRDefault="00241DF0">
            <w:r w:rsidRPr="00241DF0">
              <w:t>NR_RF_FR2_req_Ph3-UEConTest</w:t>
            </w:r>
          </w:p>
        </w:tc>
        <w:tc>
          <w:tcPr>
            <w:tcW w:w="680" w:type="dxa"/>
            <w:noWrap/>
            <w:hideMark/>
          </w:tcPr>
          <w:p w14:paraId="4EBBB4BA" w14:textId="77777777" w:rsidR="00241DF0" w:rsidRPr="00241DF0" w:rsidRDefault="00241DF0">
            <w:r w:rsidRPr="00241DF0">
              <w:t>0972</w:t>
            </w:r>
          </w:p>
        </w:tc>
        <w:tc>
          <w:tcPr>
            <w:tcW w:w="637" w:type="dxa"/>
            <w:noWrap/>
            <w:hideMark/>
          </w:tcPr>
          <w:p w14:paraId="1211192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4FE3E3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8A4958D" w14:textId="77777777" w:rsidR="00241DF0" w:rsidRPr="00241DF0" w:rsidRDefault="00241DF0">
            <w:r w:rsidRPr="00241DF0">
              <w:t>RP-242703</w:t>
            </w:r>
          </w:p>
        </w:tc>
      </w:tr>
      <w:tr w:rsidR="004F179A" w:rsidRPr="00241DF0" w14:paraId="7F6D697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F29C64" w14:textId="77777777" w:rsidR="00241DF0" w:rsidRPr="00241DF0" w:rsidRDefault="00241DF0">
            <w:r w:rsidRPr="00241DF0">
              <w:t>R5-247937</w:t>
            </w:r>
          </w:p>
        </w:tc>
        <w:tc>
          <w:tcPr>
            <w:tcW w:w="3119" w:type="dxa"/>
            <w:noWrap/>
            <w:hideMark/>
          </w:tcPr>
          <w:p w14:paraId="306665B2" w14:textId="77777777" w:rsidR="00241DF0" w:rsidRPr="00241DF0" w:rsidRDefault="00241DF0">
            <w:r w:rsidRPr="00241DF0">
              <w:t>Correction of RB allocation settings for FR1 intra-band non-contiguous CA scenarios</w:t>
            </w:r>
          </w:p>
        </w:tc>
        <w:tc>
          <w:tcPr>
            <w:tcW w:w="3049" w:type="dxa"/>
            <w:noWrap/>
            <w:hideMark/>
          </w:tcPr>
          <w:p w14:paraId="63582E70" w14:textId="77777777" w:rsidR="00241DF0" w:rsidRPr="00241DF0" w:rsidRDefault="00241DF0">
            <w:r w:rsidRPr="00241DF0">
              <w:t>Apple Benelux B.V., Anritsu</w:t>
            </w:r>
          </w:p>
        </w:tc>
        <w:tc>
          <w:tcPr>
            <w:tcW w:w="920" w:type="dxa"/>
            <w:noWrap/>
            <w:hideMark/>
          </w:tcPr>
          <w:p w14:paraId="2CF52D0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4CCE89D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404BA0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61AD6E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42473DB6" w14:textId="77777777" w:rsidR="00241DF0" w:rsidRPr="00241DF0" w:rsidRDefault="00241DF0">
            <w:r w:rsidRPr="00241DF0">
              <w:t>3148</w:t>
            </w:r>
          </w:p>
        </w:tc>
        <w:tc>
          <w:tcPr>
            <w:tcW w:w="637" w:type="dxa"/>
            <w:noWrap/>
            <w:hideMark/>
          </w:tcPr>
          <w:p w14:paraId="4217466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1F4F51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D6AA5F3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1872BCD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374D753" w14:textId="77777777" w:rsidR="00241DF0" w:rsidRPr="00241DF0" w:rsidRDefault="00241DF0">
            <w:r w:rsidRPr="00241DF0">
              <w:t>R5-247938</w:t>
            </w:r>
          </w:p>
        </w:tc>
        <w:tc>
          <w:tcPr>
            <w:tcW w:w="3119" w:type="dxa"/>
            <w:noWrap/>
            <w:hideMark/>
          </w:tcPr>
          <w:p w14:paraId="547548D1" w14:textId="77777777" w:rsidR="00241DF0" w:rsidRPr="00241DF0" w:rsidRDefault="00241DF0">
            <w:r w:rsidRPr="00241DF0">
              <w:t>Correction to requirement for n53 in 7.6.3</w:t>
            </w:r>
          </w:p>
        </w:tc>
        <w:tc>
          <w:tcPr>
            <w:tcW w:w="3049" w:type="dxa"/>
            <w:noWrap/>
            <w:hideMark/>
          </w:tcPr>
          <w:p w14:paraId="32776693" w14:textId="77777777" w:rsidR="00241DF0" w:rsidRPr="00241DF0" w:rsidRDefault="00241DF0">
            <w:r w:rsidRPr="00241DF0">
              <w:t>Anritsu</w:t>
            </w:r>
          </w:p>
        </w:tc>
        <w:tc>
          <w:tcPr>
            <w:tcW w:w="920" w:type="dxa"/>
            <w:noWrap/>
            <w:hideMark/>
          </w:tcPr>
          <w:p w14:paraId="0251A15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A6B756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66D4167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16F024C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4AB81A24" w14:textId="77777777" w:rsidR="00241DF0" w:rsidRPr="00241DF0" w:rsidRDefault="00241DF0">
            <w:r w:rsidRPr="00241DF0">
              <w:t>3107</w:t>
            </w:r>
          </w:p>
        </w:tc>
        <w:tc>
          <w:tcPr>
            <w:tcW w:w="637" w:type="dxa"/>
            <w:noWrap/>
            <w:hideMark/>
          </w:tcPr>
          <w:p w14:paraId="13CFACB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122004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071CA82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0EE4C75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C32EE5" w14:textId="77777777" w:rsidR="00241DF0" w:rsidRPr="00241DF0" w:rsidRDefault="00241DF0">
            <w:r w:rsidRPr="00241DF0">
              <w:t>R5-247939</w:t>
            </w:r>
          </w:p>
        </w:tc>
        <w:tc>
          <w:tcPr>
            <w:tcW w:w="3119" w:type="dxa"/>
            <w:noWrap/>
            <w:hideMark/>
          </w:tcPr>
          <w:p w14:paraId="4EEAAFCD" w14:textId="77777777" w:rsidR="00241DF0" w:rsidRPr="00241DF0" w:rsidRDefault="00241DF0">
            <w:r w:rsidRPr="00241DF0">
              <w:t>ATG - Tx Tests - General updates on MU and core specs</w:t>
            </w:r>
          </w:p>
        </w:tc>
        <w:tc>
          <w:tcPr>
            <w:tcW w:w="3049" w:type="dxa"/>
            <w:noWrap/>
            <w:hideMark/>
          </w:tcPr>
          <w:p w14:paraId="1C67368C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0D784C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70E73E2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20805CA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76E3073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5945B32C" w14:textId="77777777" w:rsidR="00241DF0" w:rsidRPr="00241DF0" w:rsidRDefault="00241DF0">
            <w:r w:rsidRPr="00241DF0">
              <w:t>3018</w:t>
            </w:r>
          </w:p>
        </w:tc>
        <w:tc>
          <w:tcPr>
            <w:tcW w:w="637" w:type="dxa"/>
            <w:noWrap/>
            <w:hideMark/>
          </w:tcPr>
          <w:p w14:paraId="61F7818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F30795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AB2CDC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2E09D6D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BF4EA1" w14:textId="77777777" w:rsidR="00241DF0" w:rsidRPr="00241DF0" w:rsidRDefault="00241DF0">
            <w:r w:rsidRPr="00241DF0">
              <w:t>R5-247940</w:t>
            </w:r>
          </w:p>
        </w:tc>
        <w:tc>
          <w:tcPr>
            <w:tcW w:w="3119" w:type="dxa"/>
            <w:noWrap/>
            <w:hideMark/>
          </w:tcPr>
          <w:p w14:paraId="3B387F62" w14:textId="77777777" w:rsidR="00241DF0" w:rsidRPr="00241DF0" w:rsidRDefault="00241DF0">
            <w:r w:rsidRPr="00241DF0">
              <w:t>ATG - Rx Tests - General updates on MU and core specs</w:t>
            </w:r>
          </w:p>
        </w:tc>
        <w:tc>
          <w:tcPr>
            <w:tcW w:w="3049" w:type="dxa"/>
            <w:noWrap/>
            <w:hideMark/>
          </w:tcPr>
          <w:p w14:paraId="017BA70D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7BFC5ED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CE8757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5D2AE18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11BF354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3852C930" w14:textId="77777777" w:rsidR="00241DF0" w:rsidRPr="00241DF0" w:rsidRDefault="00241DF0">
            <w:r w:rsidRPr="00241DF0">
              <w:t>3019</w:t>
            </w:r>
          </w:p>
        </w:tc>
        <w:tc>
          <w:tcPr>
            <w:tcW w:w="637" w:type="dxa"/>
            <w:noWrap/>
            <w:hideMark/>
          </w:tcPr>
          <w:p w14:paraId="5AFD10F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80244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FD78A4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1966D94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82BBFC" w14:textId="77777777" w:rsidR="00241DF0" w:rsidRPr="00241DF0" w:rsidRDefault="00241DF0">
            <w:r w:rsidRPr="00241DF0">
              <w:t>R5-247941</w:t>
            </w:r>
          </w:p>
        </w:tc>
        <w:tc>
          <w:tcPr>
            <w:tcW w:w="3119" w:type="dxa"/>
            <w:noWrap/>
            <w:hideMark/>
          </w:tcPr>
          <w:p w14:paraId="147284E5" w14:textId="77777777" w:rsidR="00241DF0" w:rsidRPr="00241DF0" w:rsidRDefault="00241DF0">
            <w:r w:rsidRPr="00241DF0">
              <w:t>ATG - Annex F - MU and TT updates</w:t>
            </w:r>
          </w:p>
        </w:tc>
        <w:tc>
          <w:tcPr>
            <w:tcW w:w="3049" w:type="dxa"/>
            <w:noWrap/>
            <w:hideMark/>
          </w:tcPr>
          <w:p w14:paraId="08611093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57609F9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0D87E04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7C671E7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08B238" w14:textId="77777777" w:rsidR="00241DF0" w:rsidRPr="00241DF0" w:rsidRDefault="00241DF0">
            <w:r w:rsidRPr="00241DF0">
              <w:t>NR_ATG-UEConTest</w:t>
            </w:r>
          </w:p>
        </w:tc>
        <w:tc>
          <w:tcPr>
            <w:tcW w:w="680" w:type="dxa"/>
            <w:noWrap/>
            <w:hideMark/>
          </w:tcPr>
          <w:p w14:paraId="37A9D2E7" w14:textId="77777777" w:rsidR="00241DF0" w:rsidRPr="00241DF0" w:rsidRDefault="00241DF0">
            <w:r w:rsidRPr="00241DF0">
              <w:t>3020</w:t>
            </w:r>
          </w:p>
        </w:tc>
        <w:tc>
          <w:tcPr>
            <w:tcW w:w="637" w:type="dxa"/>
            <w:noWrap/>
            <w:hideMark/>
          </w:tcPr>
          <w:p w14:paraId="090CC97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A9A13D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3F782EF" w14:textId="77777777" w:rsidR="00241DF0" w:rsidRPr="00241DF0" w:rsidRDefault="00241DF0">
            <w:r w:rsidRPr="00241DF0">
              <w:t>RP-242695</w:t>
            </w:r>
          </w:p>
        </w:tc>
      </w:tr>
      <w:tr w:rsidR="004F179A" w:rsidRPr="00241DF0" w14:paraId="6A20296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AA3317" w14:textId="77777777" w:rsidR="00241DF0" w:rsidRPr="00241DF0" w:rsidRDefault="00241DF0">
            <w:r w:rsidRPr="00241DF0">
              <w:t>R5-247943</w:t>
            </w:r>
          </w:p>
        </w:tc>
        <w:tc>
          <w:tcPr>
            <w:tcW w:w="3119" w:type="dxa"/>
            <w:noWrap/>
            <w:hideMark/>
          </w:tcPr>
          <w:p w14:paraId="3176B8F9" w14:textId="77777777" w:rsidR="00241DF0" w:rsidRPr="00241DF0" w:rsidRDefault="00241DF0">
            <w:r w:rsidRPr="00241DF0">
              <w:t>Update of RRM TC titles for RedCap UE</w:t>
            </w:r>
          </w:p>
        </w:tc>
        <w:tc>
          <w:tcPr>
            <w:tcW w:w="3049" w:type="dxa"/>
            <w:noWrap/>
            <w:hideMark/>
          </w:tcPr>
          <w:p w14:paraId="32A2E41A" w14:textId="77777777" w:rsidR="00241DF0" w:rsidRPr="00241DF0" w:rsidRDefault="00241DF0">
            <w:r w:rsidRPr="00241DF0">
              <w:t>China Unicom</w:t>
            </w:r>
          </w:p>
        </w:tc>
        <w:tc>
          <w:tcPr>
            <w:tcW w:w="920" w:type="dxa"/>
            <w:noWrap/>
            <w:hideMark/>
          </w:tcPr>
          <w:p w14:paraId="70A9655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DA2B90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6A1921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F6D836D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75799A0" w14:textId="77777777" w:rsidR="00241DF0" w:rsidRPr="00241DF0" w:rsidRDefault="00241DF0">
            <w:r w:rsidRPr="00241DF0">
              <w:t>3501</w:t>
            </w:r>
          </w:p>
        </w:tc>
        <w:tc>
          <w:tcPr>
            <w:tcW w:w="637" w:type="dxa"/>
            <w:noWrap/>
            <w:hideMark/>
          </w:tcPr>
          <w:p w14:paraId="76AD95B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C54B03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7F8429B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04A007B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EE1EA66" w14:textId="77777777" w:rsidR="00241DF0" w:rsidRPr="00241DF0" w:rsidRDefault="00241DF0">
            <w:r w:rsidRPr="00241DF0">
              <w:t>R5-247944</w:t>
            </w:r>
          </w:p>
        </w:tc>
        <w:tc>
          <w:tcPr>
            <w:tcW w:w="3119" w:type="dxa"/>
            <w:noWrap/>
            <w:hideMark/>
          </w:tcPr>
          <w:p w14:paraId="6BEA46E9" w14:textId="77777777" w:rsidR="00241DF0" w:rsidRPr="00241DF0" w:rsidRDefault="00241DF0">
            <w:r w:rsidRPr="00241DF0">
              <w:t>Correction to PC5,6 FR2 MBW for Minimum output power</w:t>
            </w:r>
          </w:p>
        </w:tc>
        <w:tc>
          <w:tcPr>
            <w:tcW w:w="3049" w:type="dxa"/>
            <w:noWrap/>
            <w:hideMark/>
          </w:tcPr>
          <w:p w14:paraId="15AF3C3A" w14:textId="77777777" w:rsidR="00241DF0" w:rsidRPr="00241DF0" w:rsidRDefault="00241DF0">
            <w:r w:rsidRPr="00241DF0">
              <w:t>Murata Manufacturing Co Ltd.</w:t>
            </w:r>
          </w:p>
        </w:tc>
        <w:tc>
          <w:tcPr>
            <w:tcW w:w="920" w:type="dxa"/>
            <w:noWrap/>
            <w:hideMark/>
          </w:tcPr>
          <w:p w14:paraId="29453C4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026181A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3077930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64F8D56" w14:textId="77777777" w:rsidR="00241DF0" w:rsidRPr="00241DF0" w:rsidRDefault="00241DF0">
            <w:r w:rsidRPr="00241DF0">
              <w:t>NR_FR2_FWA_Bn257_Bn258-UEConTest</w:t>
            </w:r>
          </w:p>
        </w:tc>
        <w:tc>
          <w:tcPr>
            <w:tcW w:w="680" w:type="dxa"/>
            <w:noWrap/>
            <w:hideMark/>
          </w:tcPr>
          <w:p w14:paraId="64EE25BC" w14:textId="77777777" w:rsidR="00241DF0" w:rsidRPr="00241DF0" w:rsidRDefault="00241DF0">
            <w:r w:rsidRPr="00241DF0">
              <w:t>1104</w:t>
            </w:r>
          </w:p>
        </w:tc>
        <w:tc>
          <w:tcPr>
            <w:tcW w:w="637" w:type="dxa"/>
            <w:noWrap/>
            <w:hideMark/>
          </w:tcPr>
          <w:p w14:paraId="1F2A832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CF536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6401CDD" w14:textId="77777777" w:rsidR="00241DF0" w:rsidRPr="00241DF0" w:rsidRDefault="00241DF0">
            <w:r w:rsidRPr="00241DF0">
              <w:t>RP-242678</w:t>
            </w:r>
          </w:p>
        </w:tc>
      </w:tr>
      <w:tr w:rsidR="004F179A" w:rsidRPr="00241DF0" w14:paraId="0B5BB83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A554251" w14:textId="77777777" w:rsidR="00241DF0" w:rsidRPr="00241DF0" w:rsidRDefault="00241DF0">
            <w:r w:rsidRPr="00241DF0">
              <w:t>R5-247945</w:t>
            </w:r>
          </w:p>
        </w:tc>
        <w:tc>
          <w:tcPr>
            <w:tcW w:w="3119" w:type="dxa"/>
            <w:noWrap/>
            <w:hideMark/>
          </w:tcPr>
          <w:p w14:paraId="03DDC571" w14:textId="77777777" w:rsidR="00241DF0" w:rsidRPr="00241DF0" w:rsidRDefault="00241DF0">
            <w:r w:rsidRPr="00241DF0">
              <w:t>Addition beam failure and link recovery TC 14.4.2.4</w:t>
            </w:r>
          </w:p>
        </w:tc>
        <w:tc>
          <w:tcPr>
            <w:tcW w:w="3049" w:type="dxa"/>
            <w:noWrap/>
            <w:hideMark/>
          </w:tcPr>
          <w:p w14:paraId="6DEC3360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49B814D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604022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2D4472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4BB401F" w14:textId="77777777" w:rsidR="00241DF0" w:rsidRPr="00241DF0" w:rsidRDefault="00241DF0">
            <w:r w:rsidRPr="00241DF0">
              <w:t>NR_NTN_solutions_plus_CT-UEConTest</w:t>
            </w:r>
          </w:p>
        </w:tc>
        <w:tc>
          <w:tcPr>
            <w:tcW w:w="680" w:type="dxa"/>
            <w:noWrap/>
            <w:hideMark/>
          </w:tcPr>
          <w:p w14:paraId="0E97B6A3" w14:textId="77777777" w:rsidR="00241DF0" w:rsidRPr="00241DF0" w:rsidRDefault="00241DF0">
            <w:r w:rsidRPr="00241DF0">
              <w:t>3618</w:t>
            </w:r>
          </w:p>
        </w:tc>
        <w:tc>
          <w:tcPr>
            <w:tcW w:w="637" w:type="dxa"/>
            <w:noWrap/>
            <w:hideMark/>
          </w:tcPr>
          <w:p w14:paraId="6D4648B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C610CA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22EE031" w14:textId="77777777" w:rsidR="00241DF0" w:rsidRPr="00241DF0" w:rsidRDefault="00241DF0">
            <w:r w:rsidRPr="00241DF0">
              <w:t>RP-242681</w:t>
            </w:r>
          </w:p>
        </w:tc>
      </w:tr>
      <w:tr w:rsidR="004F179A" w:rsidRPr="00241DF0" w14:paraId="6F9621F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8B76FCC" w14:textId="77777777" w:rsidR="00241DF0" w:rsidRPr="00241DF0" w:rsidRDefault="00241DF0">
            <w:r w:rsidRPr="00241DF0">
              <w:t>R5-247946</w:t>
            </w:r>
          </w:p>
        </w:tc>
        <w:tc>
          <w:tcPr>
            <w:tcW w:w="3119" w:type="dxa"/>
            <w:noWrap/>
            <w:hideMark/>
          </w:tcPr>
          <w:p w14:paraId="1048C013" w14:textId="77777777" w:rsidR="00241DF0" w:rsidRPr="00241DF0" w:rsidRDefault="00241DF0">
            <w:r w:rsidRPr="00241DF0">
              <w:t>Update to NR-U SS-RSRQ test 13.4.2.1 including TT</w:t>
            </w:r>
          </w:p>
        </w:tc>
        <w:tc>
          <w:tcPr>
            <w:tcW w:w="3049" w:type="dxa"/>
            <w:noWrap/>
            <w:hideMark/>
          </w:tcPr>
          <w:p w14:paraId="51FD6002" w14:textId="77777777" w:rsidR="00241DF0" w:rsidRPr="00241DF0" w:rsidRDefault="00241DF0">
            <w:r w:rsidRPr="00241DF0">
              <w:t>Qualcomm Innovation Center Inc</w:t>
            </w:r>
          </w:p>
        </w:tc>
        <w:tc>
          <w:tcPr>
            <w:tcW w:w="920" w:type="dxa"/>
            <w:noWrap/>
            <w:hideMark/>
          </w:tcPr>
          <w:p w14:paraId="33D8969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71729F5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EB1477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20F6132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3108139" w14:textId="77777777" w:rsidR="00241DF0" w:rsidRPr="00241DF0" w:rsidRDefault="00241DF0">
            <w:r w:rsidRPr="00241DF0">
              <w:t>3542</w:t>
            </w:r>
          </w:p>
        </w:tc>
        <w:tc>
          <w:tcPr>
            <w:tcW w:w="637" w:type="dxa"/>
            <w:noWrap/>
            <w:hideMark/>
          </w:tcPr>
          <w:p w14:paraId="6B3A3B2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FD148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09372B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03A55D3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DA20D85" w14:textId="77777777" w:rsidR="00241DF0" w:rsidRPr="00241DF0" w:rsidRDefault="00241DF0">
            <w:r w:rsidRPr="00241DF0">
              <w:t>R5-247947</w:t>
            </w:r>
          </w:p>
        </w:tc>
        <w:tc>
          <w:tcPr>
            <w:tcW w:w="3119" w:type="dxa"/>
            <w:noWrap/>
            <w:hideMark/>
          </w:tcPr>
          <w:p w14:paraId="7CED8CD7" w14:textId="77777777" w:rsidR="00241DF0" w:rsidRPr="00241DF0" w:rsidRDefault="00241DF0">
            <w:r w:rsidRPr="00241DF0">
              <w:t>Corrections to NRU SS-RSRQ measurement accuracy test cases including TT</w:t>
            </w:r>
          </w:p>
        </w:tc>
        <w:tc>
          <w:tcPr>
            <w:tcW w:w="3049" w:type="dxa"/>
            <w:noWrap/>
            <w:hideMark/>
          </w:tcPr>
          <w:p w14:paraId="4041191A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21C7D00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83D40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1695786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14F80C0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20B341F" w14:textId="77777777" w:rsidR="00241DF0" w:rsidRPr="00241DF0" w:rsidRDefault="00241DF0">
            <w:r w:rsidRPr="00241DF0">
              <w:t>3600</w:t>
            </w:r>
          </w:p>
        </w:tc>
        <w:tc>
          <w:tcPr>
            <w:tcW w:w="637" w:type="dxa"/>
            <w:noWrap/>
            <w:hideMark/>
          </w:tcPr>
          <w:p w14:paraId="42DB521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2E92B7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635A91B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521D3A7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9F673FA" w14:textId="77777777" w:rsidR="00241DF0" w:rsidRPr="00241DF0" w:rsidRDefault="00241DF0">
            <w:r w:rsidRPr="00241DF0">
              <w:t>R5-247948</w:t>
            </w:r>
          </w:p>
        </w:tc>
        <w:tc>
          <w:tcPr>
            <w:tcW w:w="3119" w:type="dxa"/>
            <w:noWrap/>
            <w:hideMark/>
          </w:tcPr>
          <w:p w14:paraId="7ECC2BF6" w14:textId="77777777" w:rsidR="00241DF0" w:rsidRPr="00241DF0" w:rsidRDefault="00241DF0">
            <w:r w:rsidRPr="00241DF0">
              <w:t>Correction of NR SA FR1 Event triggered reporting for FR1 with CCA without SSB time index detection when DRX is not used test case 11.5.2.3 including Test Tolerance</w:t>
            </w:r>
          </w:p>
        </w:tc>
        <w:tc>
          <w:tcPr>
            <w:tcW w:w="3049" w:type="dxa"/>
            <w:noWrap/>
            <w:hideMark/>
          </w:tcPr>
          <w:p w14:paraId="79BF7D2A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5D3E85D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2A134F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D78BEF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C43EE03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50EDDD4" w14:textId="77777777" w:rsidR="00241DF0" w:rsidRPr="00241DF0" w:rsidRDefault="00241DF0">
            <w:r w:rsidRPr="00241DF0">
              <w:t>3627</w:t>
            </w:r>
          </w:p>
        </w:tc>
        <w:tc>
          <w:tcPr>
            <w:tcW w:w="637" w:type="dxa"/>
            <w:noWrap/>
            <w:hideMark/>
          </w:tcPr>
          <w:p w14:paraId="1660E7B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EA5CE7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EF730A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7EEC0CD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5906C1" w14:textId="77777777" w:rsidR="00241DF0" w:rsidRPr="00241DF0" w:rsidRDefault="00241DF0">
            <w:r w:rsidRPr="00241DF0">
              <w:t>R5-247949</w:t>
            </w:r>
          </w:p>
        </w:tc>
        <w:tc>
          <w:tcPr>
            <w:tcW w:w="3119" w:type="dxa"/>
            <w:noWrap/>
            <w:hideMark/>
          </w:tcPr>
          <w:p w14:paraId="6064E8F0" w14:textId="77777777" w:rsidR="00241DF0" w:rsidRPr="00241DF0" w:rsidRDefault="00241DF0">
            <w:r w:rsidRPr="00241DF0">
              <w:t>Correction of NR SA FR1 Event triggered reporting for FR1 with CCA without SSB time index detection when DRX is used test case 11.5.2.4 including Test Tolerance</w:t>
            </w:r>
          </w:p>
        </w:tc>
        <w:tc>
          <w:tcPr>
            <w:tcW w:w="3049" w:type="dxa"/>
            <w:noWrap/>
            <w:hideMark/>
          </w:tcPr>
          <w:p w14:paraId="1A491C5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B0AF9A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F18A9A6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0313CD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BF6ECFA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AEDFE7F" w14:textId="77777777" w:rsidR="00241DF0" w:rsidRPr="00241DF0" w:rsidRDefault="00241DF0">
            <w:r w:rsidRPr="00241DF0">
              <w:t>3628</w:t>
            </w:r>
          </w:p>
        </w:tc>
        <w:tc>
          <w:tcPr>
            <w:tcW w:w="637" w:type="dxa"/>
            <w:noWrap/>
            <w:hideMark/>
          </w:tcPr>
          <w:p w14:paraId="4749398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F30154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2AE2C73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21A3297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0B4B459" w14:textId="77777777" w:rsidR="00241DF0" w:rsidRPr="00241DF0" w:rsidRDefault="00241DF0">
            <w:r w:rsidRPr="00241DF0">
              <w:t>R5-247950</w:t>
            </w:r>
          </w:p>
        </w:tc>
        <w:tc>
          <w:tcPr>
            <w:tcW w:w="3119" w:type="dxa"/>
            <w:noWrap/>
            <w:hideMark/>
          </w:tcPr>
          <w:p w14:paraId="6F778F13" w14:textId="77777777" w:rsidR="00241DF0" w:rsidRPr="00241DF0" w:rsidRDefault="00241DF0">
            <w:r w:rsidRPr="00241DF0">
              <w:t>Correction of NR SA FR1 Event triggered reporting for FR1 with CCA with SSB time index detection when DRX is not used test case 11.5.2.5 including Test Tolerance</w:t>
            </w:r>
          </w:p>
        </w:tc>
        <w:tc>
          <w:tcPr>
            <w:tcW w:w="3049" w:type="dxa"/>
            <w:noWrap/>
            <w:hideMark/>
          </w:tcPr>
          <w:p w14:paraId="58B8B673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2E5995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D374C8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D7EE4C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81B800F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20C8A27" w14:textId="77777777" w:rsidR="00241DF0" w:rsidRPr="00241DF0" w:rsidRDefault="00241DF0">
            <w:r w:rsidRPr="00241DF0">
              <w:t>3629</w:t>
            </w:r>
          </w:p>
        </w:tc>
        <w:tc>
          <w:tcPr>
            <w:tcW w:w="637" w:type="dxa"/>
            <w:noWrap/>
            <w:hideMark/>
          </w:tcPr>
          <w:p w14:paraId="761CD7A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B8AFC1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DF4C12A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261246C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B79D54E" w14:textId="77777777" w:rsidR="00241DF0" w:rsidRPr="00241DF0" w:rsidRDefault="00241DF0">
            <w:r w:rsidRPr="00241DF0">
              <w:t>R5-247951</w:t>
            </w:r>
          </w:p>
        </w:tc>
        <w:tc>
          <w:tcPr>
            <w:tcW w:w="3119" w:type="dxa"/>
            <w:noWrap/>
            <w:hideMark/>
          </w:tcPr>
          <w:p w14:paraId="5BF8D179" w14:textId="77777777" w:rsidR="00241DF0" w:rsidRPr="00241DF0" w:rsidRDefault="00241DF0">
            <w:r w:rsidRPr="00241DF0">
              <w:t>Correction of NR SA FR1 Event triggered reporting for FR1 with CCA with SSB time index detection when DRX is used test case 11.5.2.6 including Test Tolerance</w:t>
            </w:r>
          </w:p>
        </w:tc>
        <w:tc>
          <w:tcPr>
            <w:tcW w:w="3049" w:type="dxa"/>
            <w:noWrap/>
            <w:hideMark/>
          </w:tcPr>
          <w:p w14:paraId="7388FB60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FD0999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0A1E889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E62BB1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CAF593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DFE44E1" w14:textId="77777777" w:rsidR="00241DF0" w:rsidRPr="00241DF0" w:rsidRDefault="00241DF0">
            <w:r w:rsidRPr="00241DF0">
              <w:t>3630</w:t>
            </w:r>
          </w:p>
        </w:tc>
        <w:tc>
          <w:tcPr>
            <w:tcW w:w="637" w:type="dxa"/>
            <w:noWrap/>
            <w:hideMark/>
          </w:tcPr>
          <w:p w14:paraId="4EA56B0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B084FD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8EC2347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4A1ACD6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319D3A" w14:textId="77777777" w:rsidR="00241DF0" w:rsidRPr="00241DF0" w:rsidRDefault="00241DF0">
            <w:r w:rsidRPr="00241DF0">
              <w:t>R5-247952</w:t>
            </w:r>
          </w:p>
        </w:tc>
        <w:tc>
          <w:tcPr>
            <w:tcW w:w="3119" w:type="dxa"/>
            <w:noWrap/>
            <w:hideMark/>
          </w:tcPr>
          <w:p w14:paraId="5869939C" w14:textId="77777777" w:rsidR="00241DF0" w:rsidRPr="00241DF0" w:rsidRDefault="00241DF0">
            <w:r w:rsidRPr="00241DF0">
              <w:t>Correction of NR SA FR1 Event triggered reporting for FR1 without SSB time index detection when DRX is not used test case 11.5.2.7 including Test Tolerance</w:t>
            </w:r>
          </w:p>
        </w:tc>
        <w:tc>
          <w:tcPr>
            <w:tcW w:w="3049" w:type="dxa"/>
            <w:noWrap/>
            <w:hideMark/>
          </w:tcPr>
          <w:p w14:paraId="6550A3D5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82571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F7DF416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E09C98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8854291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B579E8D" w14:textId="77777777" w:rsidR="00241DF0" w:rsidRPr="00241DF0" w:rsidRDefault="00241DF0">
            <w:r w:rsidRPr="00241DF0">
              <w:t>3631</w:t>
            </w:r>
          </w:p>
        </w:tc>
        <w:tc>
          <w:tcPr>
            <w:tcW w:w="637" w:type="dxa"/>
            <w:noWrap/>
            <w:hideMark/>
          </w:tcPr>
          <w:p w14:paraId="2B6A53F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236B1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ED12F92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3E566E7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147C331" w14:textId="77777777" w:rsidR="00241DF0" w:rsidRPr="00241DF0" w:rsidRDefault="00241DF0">
            <w:r w:rsidRPr="00241DF0">
              <w:t>R5-247953</w:t>
            </w:r>
          </w:p>
        </w:tc>
        <w:tc>
          <w:tcPr>
            <w:tcW w:w="3119" w:type="dxa"/>
            <w:noWrap/>
            <w:hideMark/>
          </w:tcPr>
          <w:p w14:paraId="3917D431" w14:textId="77777777" w:rsidR="00241DF0" w:rsidRPr="00241DF0" w:rsidRDefault="00241DF0">
            <w:r w:rsidRPr="00241DF0">
              <w:t>Correction of NR SA FR1 Event triggered reporting for FR1 without SSB time index detection when DRX is used test case 11.5.2.8 including Test Tolerance</w:t>
            </w:r>
          </w:p>
        </w:tc>
        <w:tc>
          <w:tcPr>
            <w:tcW w:w="3049" w:type="dxa"/>
            <w:noWrap/>
            <w:hideMark/>
          </w:tcPr>
          <w:p w14:paraId="623427C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735BB8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696158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CC86BA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FD7853F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A1F7A9B" w14:textId="77777777" w:rsidR="00241DF0" w:rsidRPr="00241DF0" w:rsidRDefault="00241DF0">
            <w:r w:rsidRPr="00241DF0">
              <w:t>3632</w:t>
            </w:r>
          </w:p>
        </w:tc>
        <w:tc>
          <w:tcPr>
            <w:tcW w:w="637" w:type="dxa"/>
            <w:noWrap/>
            <w:hideMark/>
          </w:tcPr>
          <w:p w14:paraId="04AF796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AD1503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001C9D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29FDA39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4D8338E" w14:textId="77777777" w:rsidR="00241DF0" w:rsidRPr="00241DF0" w:rsidRDefault="00241DF0">
            <w:r w:rsidRPr="00241DF0">
              <w:t>R5-247954</w:t>
            </w:r>
          </w:p>
        </w:tc>
        <w:tc>
          <w:tcPr>
            <w:tcW w:w="3119" w:type="dxa"/>
            <w:noWrap/>
            <w:hideMark/>
          </w:tcPr>
          <w:p w14:paraId="453E9924" w14:textId="77777777" w:rsidR="00241DF0" w:rsidRPr="00241DF0" w:rsidRDefault="00241DF0">
            <w:r w:rsidRPr="00241DF0">
              <w:t>Correction of NR SA FR1 Event triggered reporting for FR1 with SSB time index detection when DRX is not used test case 11.5.2.9 including Test Tolerance</w:t>
            </w:r>
          </w:p>
        </w:tc>
        <w:tc>
          <w:tcPr>
            <w:tcW w:w="3049" w:type="dxa"/>
            <w:noWrap/>
            <w:hideMark/>
          </w:tcPr>
          <w:p w14:paraId="0D85C9A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12340B6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1A69D1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FE4CB4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7563F14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2BE9A2A" w14:textId="77777777" w:rsidR="00241DF0" w:rsidRPr="00241DF0" w:rsidRDefault="00241DF0">
            <w:r w:rsidRPr="00241DF0">
              <w:t>3633</w:t>
            </w:r>
          </w:p>
        </w:tc>
        <w:tc>
          <w:tcPr>
            <w:tcW w:w="637" w:type="dxa"/>
            <w:noWrap/>
            <w:hideMark/>
          </w:tcPr>
          <w:p w14:paraId="552D041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B01CC9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F131446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505327A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798963" w14:textId="77777777" w:rsidR="00241DF0" w:rsidRPr="00241DF0" w:rsidRDefault="00241DF0">
            <w:r w:rsidRPr="00241DF0">
              <w:t>R5-247955</w:t>
            </w:r>
          </w:p>
        </w:tc>
        <w:tc>
          <w:tcPr>
            <w:tcW w:w="3119" w:type="dxa"/>
            <w:noWrap/>
            <w:hideMark/>
          </w:tcPr>
          <w:p w14:paraId="0B9850EB" w14:textId="77777777" w:rsidR="00241DF0" w:rsidRPr="00241DF0" w:rsidRDefault="00241DF0">
            <w:r w:rsidRPr="00241DF0">
              <w:t>Correction of NR SA FR1 Event triggered reporting for FR1 with SSB time index detection when DRX is used test case 11.5.2.10 including Test Tolerance</w:t>
            </w:r>
          </w:p>
        </w:tc>
        <w:tc>
          <w:tcPr>
            <w:tcW w:w="3049" w:type="dxa"/>
            <w:noWrap/>
            <w:hideMark/>
          </w:tcPr>
          <w:p w14:paraId="6D64F274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9418E4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2FAD5F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BEE23D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9E2C0A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B05D208" w14:textId="77777777" w:rsidR="00241DF0" w:rsidRPr="00241DF0" w:rsidRDefault="00241DF0">
            <w:r w:rsidRPr="00241DF0">
              <w:t>3634</w:t>
            </w:r>
          </w:p>
        </w:tc>
        <w:tc>
          <w:tcPr>
            <w:tcW w:w="637" w:type="dxa"/>
            <w:noWrap/>
            <w:hideMark/>
          </w:tcPr>
          <w:p w14:paraId="5957776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B8CF6C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9E2E40A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5610F0F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12416B8" w14:textId="77777777" w:rsidR="00241DF0" w:rsidRPr="00241DF0" w:rsidRDefault="00241DF0">
            <w:r w:rsidRPr="00241DF0">
              <w:t>R5-247956</w:t>
            </w:r>
          </w:p>
        </w:tc>
        <w:tc>
          <w:tcPr>
            <w:tcW w:w="3119" w:type="dxa"/>
            <w:noWrap/>
            <w:hideMark/>
          </w:tcPr>
          <w:p w14:paraId="00885269" w14:textId="77777777" w:rsidR="00241DF0" w:rsidRPr="00241DF0" w:rsidRDefault="00241DF0">
            <w:r w:rsidRPr="00241DF0">
              <w:t>Correction of NR SA FR1 - E-UTRAN event-triggered reporting in non-DRX test case 11.5.3.1 including Test Tolerance</w:t>
            </w:r>
          </w:p>
        </w:tc>
        <w:tc>
          <w:tcPr>
            <w:tcW w:w="3049" w:type="dxa"/>
            <w:noWrap/>
            <w:hideMark/>
          </w:tcPr>
          <w:p w14:paraId="08CE3727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2628792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9BB9D9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D9A537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4810EB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61E6071" w14:textId="77777777" w:rsidR="00241DF0" w:rsidRPr="00241DF0" w:rsidRDefault="00241DF0">
            <w:r w:rsidRPr="00241DF0">
              <w:t>3635</w:t>
            </w:r>
          </w:p>
        </w:tc>
        <w:tc>
          <w:tcPr>
            <w:tcW w:w="637" w:type="dxa"/>
            <w:noWrap/>
            <w:hideMark/>
          </w:tcPr>
          <w:p w14:paraId="4666A05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A22533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1E0545B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6A03A0C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F804C5" w14:textId="77777777" w:rsidR="00241DF0" w:rsidRPr="00241DF0" w:rsidRDefault="00241DF0">
            <w:r w:rsidRPr="00241DF0">
              <w:t>R5-247957</w:t>
            </w:r>
          </w:p>
        </w:tc>
        <w:tc>
          <w:tcPr>
            <w:tcW w:w="3119" w:type="dxa"/>
            <w:noWrap/>
            <w:hideMark/>
          </w:tcPr>
          <w:p w14:paraId="5FDBF4BF" w14:textId="77777777" w:rsidR="00241DF0" w:rsidRPr="00241DF0" w:rsidRDefault="00241DF0">
            <w:r w:rsidRPr="00241DF0">
              <w:t>Correction of NR SA FR1 - E-UTRAN event-triggered reporting in DRX test case 11.5.3.2 including Test Tolerance</w:t>
            </w:r>
          </w:p>
        </w:tc>
        <w:tc>
          <w:tcPr>
            <w:tcW w:w="3049" w:type="dxa"/>
            <w:noWrap/>
            <w:hideMark/>
          </w:tcPr>
          <w:p w14:paraId="144934E8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3B711DC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D9159A6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C29322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37533DE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2253AC9C" w14:textId="77777777" w:rsidR="00241DF0" w:rsidRPr="00241DF0" w:rsidRDefault="00241DF0">
            <w:r w:rsidRPr="00241DF0">
              <w:t>3636</w:t>
            </w:r>
          </w:p>
        </w:tc>
        <w:tc>
          <w:tcPr>
            <w:tcW w:w="637" w:type="dxa"/>
            <w:noWrap/>
            <w:hideMark/>
          </w:tcPr>
          <w:p w14:paraId="7F1191C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01310A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671E24E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3C78224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83CC9D7" w14:textId="77777777" w:rsidR="00241DF0" w:rsidRPr="00241DF0" w:rsidRDefault="00241DF0">
            <w:r w:rsidRPr="00241DF0">
              <w:t>R5-247958</w:t>
            </w:r>
          </w:p>
        </w:tc>
        <w:tc>
          <w:tcPr>
            <w:tcW w:w="3119" w:type="dxa"/>
            <w:noWrap/>
            <w:hideMark/>
          </w:tcPr>
          <w:p w14:paraId="3F181020" w14:textId="77777777" w:rsidR="00241DF0" w:rsidRPr="00241DF0" w:rsidRDefault="00241DF0">
            <w:r w:rsidRPr="00241DF0">
              <w:t>Correction of NR SA FR1 SSB based L1-RSRP measurement when DRX is not used test case 11.5.4.1 including Test Tolerance</w:t>
            </w:r>
          </w:p>
        </w:tc>
        <w:tc>
          <w:tcPr>
            <w:tcW w:w="3049" w:type="dxa"/>
            <w:noWrap/>
            <w:hideMark/>
          </w:tcPr>
          <w:p w14:paraId="192F7F5B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04DD9B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5A5228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B2B97D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26C53A5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0D19A44" w14:textId="77777777" w:rsidR="00241DF0" w:rsidRPr="00241DF0" w:rsidRDefault="00241DF0">
            <w:r w:rsidRPr="00241DF0">
              <w:t>3637</w:t>
            </w:r>
          </w:p>
        </w:tc>
        <w:tc>
          <w:tcPr>
            <w:tcW w:w="637" w:type="dxa"/>
            <w:noWrap/>
            <w:hideMark/>
          </w:tcPr>
          <w:p w14:paraId="5417D475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13E6E5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31CA1CE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416B45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C78103" w14:textId="77777777" w:rsidR="00241DF0" w:rsidRPr="00241DF0" w:rsidRDefault="00241DF0">
            <w:r w:rsidRPr="00241DF0">
              <w:t>R5-247959</w:t>
            </w:r>
          </w:p>
        </w:tc>
        <w:tc>
          <w:tcPr>
            <w:tcW w:w="3119" w:type="dxa"/>
            <w:noWrap/>
            <w:hideMark/>
          </w:tcPr>
          <w:p w14:paraId="6BAD4906" w14:textId="77777777" w:rsidR="00241DF0" w:rsidRPr="00241DF0" w:rsidRDefault="00241DF0">
            <w:r w:rsidRPr="00241DF0">
              <w:t>Correction of NR SA FR1 SSB based L1-RSRP measurement when DRX is used test case 11.5.4.2 including Test Tolerance</w:t>
            </w:r>
          </w:p>
        </w:tc>
        <w:tc>
          <w:tcPr>
            <w:tcW w:w="3049" w:type="dxa"/>
            <w:noWrap/>
            <w:hideMark/>
          </w:tcPr>
          <w:p w14:paraId="71D74B76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6658B7F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969E7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14A920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4D1CD92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FC83380" w14:textId="77777777" w:rsidR="00241DF0" w:rsidRPr="00241DF0" w:rsidRDefault="00241DF0">
            <w:r w:rsidRPr="00241DF0">
              <w:t>3638</w:t>
            </w:r>
          </w:p>
        </w:tc>
        <w:tc>
          <w:tcPr>
            <w:tcW w:w="637" w:type="dxa"/>
            <w:noWrap/>
            <w:hideMark/>
          </w:tcPr>
          <w:p w14:paraId="6E6CB10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AD1542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9655EE" w14:textId="77777777" w:rsidR="00241DF0" w:rsidRPr="00241DF0" w:rsidRDefault="00241DF0">
            <w:r w:rsidRPr="00241DF0">
              <w:t>RP-242673</w:t>
            </w:r>
          </w:p>
        </w:tc>
      </w:tr>
      <w:tr w:rsidR="004F179A" w:rsidRPr="00241DF0" w14:paraId="150E5BC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B4EA3DE" w14:textId="77777777" w:rsidR="00241DF0" w:rsidRPr="00241DF0" w:rsidRDefault="00241DF0">
            <w:r w:rsidRPr="00241DF0">
              <w:t>R5-247960</w:t>
            </w:r>
          </w:p>
        </w:tc>
        <w:tc>
          <w:tcPr>
            <w:tcW w:w="3119" w:type="dxa"/>
            <w:noWrap/>
            <w:hideMark/>
          </w:tcPr>
          <w:p w14:paraId="22F15005" w14:textId="77777777" w:rsidR="00241DF0" w:rsidRPr="00241DF0" w:rsidRDefault="00241DF0">
            <w:r w:rsidRPr="00241DF0">
              <w:t>Correction of NR SA FR1 SSB based L1-RSRP measurement on SCC under CCA when DRX is not used test case 11.5.4.3 including Test Tolerance</w:t>
            </w:r>
          </w:p>
        </w:tc>
        <w:tc>
          <w:tcPr>
            <w:tcW w:w="3049" w:type="dxa"/>
            <w:noWrap/>
            <w:hideMark/>
          </w:tcPr>
          <w:p w14:paraId="1E979786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0302FAD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45CD1B6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7E5E5E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B25F0E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AF5917F" w14:textId="77777777" w:rsidR="00241DF0" w:rsidRPr="00241DF0" w:rsidRDefault="00241DF0">
            <w:r w:rsidRPr="00241DF0">
              <w:t>3639</w:t>
            </w:r>
          </w:p>
        </w:tc>
        <w:tc>
          <w:tcPr>
            <w:tcW w:w="637" w:type="dxa"/>
            <w:noWrap/>
            <w:hideMark/>
          </w:tcPr>
          <w:p w14:paraId="39DBA72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AA954D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D29BB98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5C2DE48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2E2FB64" w14:textId="77777777" w:rsidR="00241DF0" w:rsidRPr="00241DF0" w:rsidRDefault="00241DF0">
            <w:r w:rsidRPr="00241DF0">
              <w:t>R5-247961</w:t>
            </w:r>
          </w:p>
        </w:tc>
        <w:tc>
          <w:tcPr>
            <w:tcW w:w="3119" w:type="dxa"/>
            <w:noWrap/>
            <w:hideMark/>
          </w:tcPr>
          <w:p w14:paraId="38D303F8" w14:textId="77777777" w:rsidR="00241DF0" w:rsidRPr="00241DF0" w:rsidRDefault="00241DF0">
            <w:r w:rsidRPr="00241DF0">
              <w:t>Correction of NR SA FR1 SSB based L1-RSRP measurement on SCC under CCA when DRX is used test case 11.5.4.4 including Test Tolerance</w:t>
            </w:r>
          </w:p>
        </w:tc>
        <w:tc>
          <w:tcPr>
            <w:tcW w:w="3049" w:type="dxa"/>
            <w:noWrap/>
            <w:hideMark/>
          </w:tcPr>
          <w:p w14:paraId="124C165E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44825DE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859234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EAC76F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95D1029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241EFB4" w14:textId="77777777" w:rsidR="00241DF0" w:rsidRPr="00241DF0" w:rsidRDefault="00241DF0">
            <w:r w:rsidRPr="00241DF0">
              <w:t>3640</w:t>
            </w:r>
          </w:p>
        </w:tc>
        <w:tc>
          <w:tcPr>
            <w:tcW w:w="637" w:type="dxa"/>
            <w:noWrap/>
            <w:hideMark/>
          </w:tcPr>
          <w:p w14:paraId="26959B1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46AAA6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B16FE7E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5C83A48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7A567E2" w14:textId="77777777" w:rsidR="00241DF0" w:rsidRPr="00241DF0" w:rsidRDefault="00241DF0">
            <w:r w:rsidRPr="00241DF0">
              <w:t>R5-247962</w:t>
            </w:r>
          </w:p>
        </w:tc>
        <w:tc>
          <w:tcPr>
            <w:tcW w:w="3119" w:type="dxa"/>
            <w:noWrap/>
            <w:hideMark/>
          </w:tcPr>
          <w:p w14:paraId="4F8F3C91" w14:textId="77777777" w:rsidR="00241DF0" w:rsidRPr="00241DF0" w:rsidRDefault="00241DF0">
            <w:r w:rsidRPr="00241DF0">
              <w:t>Correction of Annex F for SA NRU measurement test cases including test tolerance</w:t>
            </w:r>
          </w:p>
        </w:tc>
        <w:tc>
          <w:tcPr>
            <w:tcW w:w="3049" w:type="dxa"/>
            <w:noWrap/>
            <w:hideMark/>
          </w:tcPr>
          <w:p w14:paraId="45135CFE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4BE84A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BF3AC1F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5E1EF69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4E76DE0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D6F14DA" w14:textId="77777777" w:rsidR="00241DF0" w:rsidRPr="00241DF0" w:rsidRDefault="00241DF0">
            <w:r w:rsidRPr="00241DF0">
              <w:t>3641</w:t>
            </w:r>
          </w:p>
        </w:tc>
        <w:tc>
          <w:tcPr>
            <w:tcW w:w="637" w:type="dxa"/>
            <w:noWrap/>
            <w:hideMark/>
          </w:tcPr>
          <w:p w14:paraId="497FA6F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1344AC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E25D5B1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4563239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4B4527" w14:textId="77777777" w:rsidR="00241DF0" w:rsidRPr="00241DF0" w:rsidRDefault="00241DF0">
            <w:r w:rsidRPr="00241DF0">
              <w:t>R5-247963</w:t>
            </w:r>
          </w:p>
        </w:tc>
        <w:tc>
          <w:tcPr>
            <w:tcW w:w="3119" w:type="dxa"/>
            <w:noWrap/>
            <w:hideMark/>
          </w:tcPr>
          <w:p w14:paraId="7FA8C3E7" w14:textId="77777777" w:rsidR="00241DF0" w:rsidRPr="00241DF0" w:rsidRDefault="00241DF0">
            <w:r w:rsidRPr="00241DF0">
              <w:t>Test Tolerance analysis for SA FR1 event-triggered reporting test cases</w:t>
            </w:r>
          </w:p>
        </w:tc>
        <w:tc>
          <w:tcPr>
            <w:tcW w:w="3049" w:type="dxa"/>
            <w:noWrap/>
            <w:hideMark/>
          </w:tcPr>
          <w:p w14:paraId="087073DA" w14:textId="77777777" w:rsidR="00241DF0" w:rsidRPr="00241DF0" w:rsidRDefault="00241DF0">
            <w:r w:rsidRPr="00241DF0">
              <w:t>Ericsson</w:t>
            </w:r>
          </w:p>
        </w:tc>
        <w:tc>
          <w:tcPr>
            <w:tcW w:w="920" w:type="dxa"/>
            <w:noWrap/>
            <w:hideMark/>
          </w:tcPr>
          <w:p w14:paraId="7CE83D8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48DB923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C046407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F7E6B89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3FF03E83" w14:textId="77777777" w:rsidR="00241DF0" w:rsidRPr="00241DF0" w:rsidRDefault="00241DF0">
            <w:r w:rsidRPr="00241DF0">
              <w:t>0929</w:t>
            </w:r>
          </w:p>
        </w:tc>
        <w:tc>
          <w:tcPr>
            <w:tcW w:w="637" w:type="dxa"/>
            <w:noWrap/>
            <w:hideMark/>
          </w:tcPr>
          <w:p w14:paraId="7E9AF5F6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9DADE6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C93990B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3868C87C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7596DF1" w14:textId="77777777" w:rsidR="00241DF0" w:rsidRPr="00241DF0" w:rsidRDefault="00241DF0">
            <w:r w:rsidRPr="00241DF0">
              <w:t>R5-247964</w:t>
            </w:r>
          </w:p>
        </w:tc>
        <w:tc>
          <w:tcPr>
            <w:tcW w:w="3119" w:type="dxa"/>
            <w:noWrap/>
            <w:hideMark/>
          </w:tcPr>
          <w:p w14:paraId="0CDB635D" w14:textId="77777777" w:rsidR="00241DF0" w:rsidRPr="00241DF0" w:rsidRDefault="00241DF0">
            <w:r w:rsidRPr="00241DF0">
              <w:t>Updates to Annexes in FR1 TRP TRS test specification</w:t>
            </w:r>
          </w:p>
        </w:tc>
        <w:tc>
          <w:tcPr>
            <w:tcW w:w="3049" w:type="dxa"/>
            <w:noWrap/>
            <w:hideMark/>
          </w:tcPr>
          <w:p w14:paraId="577F8BB9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0593CF93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28EFED1" w14:textId="77777777" w:rsidR="00241DF0" w:rsidRPr="00241DF0" w:rsidRDefault="00241DF0">
            <w:r w:rsidRPr="00241DF0">
              <w:t>38.561</w:t>
            </w:r>
          </w:p>
        </w:tc>
        <w:tc>
          <w:tcPr>
            <w:tcW w:w="877" w:type="dxa"/>
            <w:noWrap/>
            <w:hideMark/>
          </w:tcPr>
          <w:p w14:paraId="12D2453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7B4EAD3" w14:textId="77777777" w:rsidR="00241DF0" w:rsidRPr="00241DF0" w:rsidRDefault="00241DF0">
            <w:r w:rsidRPr="00241DF0">
              <w:t>NR_FR1_TRP_TRS_enh-UEConTest</w:t>
            </w:r>
          </w:p>
        </w:tc>
        <w:tc>
          <w:tcPr>
            <w:tcW w:w="680" w:type="dxa"/>
            <w:noWrap/>
            <w:hideMark/>
          </w:tcPr>
          <w:p w14:paraId="62A176D1" w14:textId="77777777" w:rsidR="00241DF0" w:rsidRPr="00241DF0" w:rsidRDefault="00241DF0">
            <w:r w:rsidRPr="00241DF0">
              <w:t>0016</w:t>
            </w:r>
          </w:p>
        </w:tc>
        <w:tc>
          <w:tcPr>
            <w:tcW w:w="637" w:type="dxa"/>
            <w:noWrap/>
            <w:hideMark/>
          </w:tcPr>
          <w:p w14:paraId="67582BC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C947B2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745B621" w14:textId="77777777" w:rsidR="00241DF0" w:rsidRPr="00241DF0" w:rsidRDefault="00241DF0">
            <w:r w:rsidRPr="00241DF0">
              <w:t>RP-242721</w:t>
            </w:r>
          </w:p>
        </w:tc>
      </w:tr>
      <w:tr w:rsidR="004F179A" w:rsidRPr="00241DF0" w14:paraId="70EDD55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E0153D" w14:textId="77777777" w:rsidR="00241DF0" w:rsidRPr="00241DF0" w:rsidRDefault="00241DF0">
            <w:r w:rsidRPr="00241DF0">
              <w:t>R5-247965</w:t>
            </w:r>
          </w:p>
        </w:tc>
        <w:tc>
          <w:tcPr>
            <w:tcW w:w="3119" w:type="dxa"/>
            <w:noWrap/>
            <w:hideMark/>
          </w:tcPr>
          <w:p w14:paraId="7D9B96FA" w14:textId="77777777" w:rsidR="00241DF0" w:rsidRPr="00241DF0" w:rsidRDefault="00241DF0">
            <w:r w:rsidRPr="00241DF0">
              <w:t>Updates to Talk Mode FR1 TRP and TRS test cases</w:t>
            </w:r>
          </w:p>
        </w:tc>
        <w:tc>
          <w:tcPr>
            <w:tcW w:w="3049" w:type="dxa"/>
            <w:noWrap/>
            <w:hideMark/>
          </w:tcPr>
          <w:p w14:paraId="54FC0282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5266831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C08138" w14:textId="77777777" w:rsidR="00241DF0" w:rsidRPr="00241DF0" w:rsidRDefault="00241DF0">
            <w:r w:rsidRPr="00241DF0">
              <w:t>38.561</w:t>
            </w:r>
          </w:p>
        </w:tc>
        <w:tc>
          <w:tcPr>
            <w:tcW w:w="877" w:type="dxa"/>
            <w:noWrap/>
            <w:hideMark/>
          </w:tcPr>
          <w:p w14:paraId="112A1617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69E348B" w14:textId="77777777" w:rsidR="00241DF0" w:rsidRPr="00241DF0" w:rsidRDefault="00241DF0">
            <w:r w:rsidRPr="00241DF0">
              <w:t>NR_FR1_TRP_TRS_enh-UEConTest</w:t>
            </w:r>
          </w:p>
        </w:tc>
        <w:tc>
          <w:tcPr>
            <w:tcW w:w="680" w:type="dxa"/>
            <w:noWrap/>
            <w:hideMark/>
          </w:tcPr>
          <w:p w14:paraId="4E527736" w14:textId="77777777" w:rsidR="00241DF0" w:rsidRPr="00241DF0" w:rsidRDefault="00241DF0">
            <w:r w:rsidRPr="00241DF0">
              <w:t>0018</w:t>
            </w:r>
          </w:p>
        </w:tc>
        <w:tc>
          <w:tcPr>
            <w:tcW w:w="637" w:type="dxa"/>
            <w:noWrap/>
            <w:hideMark/>
          </w:tcPr>
          <w:p w14:paraId="4CB42DB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74B33F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B15DDE1" w14:textId="77777777" w:rsidR="00241DF0" w:rsidRPr="00241DF0" w:rsidRDefault="00241DF0">
            <w:r w:rsidRPr="00241DF0">
              <w:t>RP-242721</w:t>
            </w:r>
          </w:p>
        </w:tc>
      </w:tr>
      <w:tr w:rsidR="004F179A" w:rsidRPr="00241DF0" w14:paraId="49E73A8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F1DFA7D" w14:textId="77777777" w:rsidR="00241DF0" w:rsidRPr="00241DF0" w:rsidRDefault="00241DF0">
            <w:r w:rsidRPr="00241DF0">
              <w:t>R5-247966</w:t>
            </w:r>
          </w:p>
        </w:tc>
        <w:tc>
          <w:tcPr>
            <w:tcW w:w="3119" w:type="dxa"/>
            <w:noWrap/>
            <w:hideMark/>
          </w:tcPr>
          <w:p w14:paraId="6C1F7ABA" w14:textId="77777777" w:rsidR="00241DF0" w:rsidRPr="00241DF0" w:rsidRDefault="00241DF0">
            <w:r w:rsidRPr="00241DF0">
              <w:t>Updates to Browsing Mode FR1 TRP and TRS test cases</w:t>
            </w:r>
          </w:p>
        </w:tc>
        <w:tc>
          <w:tcPr>
            <w:tcW w:w="3049" w:type="dxa"/>
            <w:noWrap/>
            <w:hideMark/>
          </w:tcPr>
          <w:p w14:paraId="0EB43260" w14:textId="77777777" w:rsidR="00241DF0" w:rsidRPr="00241DF0" w:rsidRDefault="00241DF0">
            <w:r w:rsidRPr="00241DF0">
              <w:t>Apple Benelux B.V.</w:t>
            </w:r>
          </w:p>
        </w:tc>
        <w:tc>
          <w:tcPr>
            <w:tcW w:w="920" w:type="dxa"/>
            <w:noWrap/>
            <w:hideMark/>
          </w:tcPr>
          <w:p w14:paraId="3D6FCFF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58AA681" w14:textId="77777777" w:rsidR="00241DF0" w:rsidRPr="00241DF0" w:rsidRDefault="00241DF0">
            <w:r w:rsidRPr="00241DF0">
              <w:t>38.561</w:t>
            </w:r>
          </w:p>
        </w:tc>
        <w:tc>
          <w:tcPr>
            <w:tcW w:w="877" w:type="dxa"/>
            <w:noWrap/>
            <w:hideMark/>
          </w:tcPr>
          <w:p w14:paraId="33225FEE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48C708B9" w14:textId="77777777" w:rsidR="00241DF0" w:rsidRPr="00241DF0" w:rsidRDefault="00241DF0">
            <w:r w:rsidRPr="00241DF0">
              <w:t>NR_FR1_TRP_TRS_enh-UEConTest</w:t>
            </w:r>
          </w:p>
        </w:tc>
        <w:tc>
          <w:tcPr>
            <w:tcW w:w="680" w:type="dxa"/>
            <w:noWrap/>
            <w:hideMark/>
          </w:tcPr>
          <w:p w14:paraId="16A68431" w14:textId="77777777" w:rsidR="00241DF0" w:rsidRPr="00241DF0" w:rsidRDefault="00241DF0">
            <w:r w:rsidRPr="00241DF0">
              <w:t>0019</w:t>
            </w:r>
          </w:p>
        </w:tc>
        <w:tc>
          <w:tcPr>
            <w:tcW w:w="637" w:type="dxa"/>
            <w:noWrap/>
            <w:hideMark/>
          </w:tcPr>
          <w:p w14:paraId="0D29FD4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EE57BF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4D13B92" w14:textId="77777777" w:rsidR="00241DF0" w:rsidRPr="00241DF0" w:rsidRDefault="00241DF0">
            <w:r w:rsidRPr="00241DF0">
              <w:t>RP-242721</w:t>
            </w:r>
          </w:p>
        </w:tc>
      </w:tr>
      <w:tr w:rsidR="004F179A" w:rsidRPr="00241DF0" w14:paraId="0E74893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6BC91B3" w14:textId="77777777" w:rsidR="00241DF0" w:rsidRPr="00241DF0" w:rsidRDefault="00241DF0">
            <w:r w:rsidRPr="00241DF0">
              <w:t>R5-247967</w:t>
            </w:r>
          </w:p>
        </w:tc>
        <w:tc>
          <w:tcPr>
            <w:tcW w:w="3119" w:type="dxa"/>
            <w:noWrap/>
            <w:hideMark/>
          </w:tcPr>
          <w:p w14:paraId="4B2E5F43" w14:textId="77777777" w:rsidR="00241DF0" w:rsidRPr="00241DF0" w:rsidRDefault="00241DF0">
            <w:r w:rsidRPr="00241DF0">
              <w:t>Device Positioning for FR2 MIMO OTA Testing</w:t>
            </w:r>
          </w:p>
        </w:tc>
        <w:tc>
          <w:tcPr>
            <w:tcW w:w="3049" w:type="dxa"/>
            <w:noWrap/>
            <w:hideMark/>
          </w:tcPr>
          <w:p w14:paraId="4D096202" w14:textId="77777777" w:rsidR="00241DF0" w:rsidRPr="00241DF0" w:rsidRDefault="00241DF0">
            <w:r w:rsidRPr="00241DF0">
              <w:t>Keysight Technologies UK Ltd, Apple (UK) Limited</w:t>
            </w:r>
          </w:p>
        </w:tc>
        <w:tc>
          <w:tcPr>
            <w:tcW w:w="920" w:type="dxa"/>
            <w:noWrap/>
            <w:hideMark/>
          </w:tcPr>
          <w:p w14:paraId="7F50918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0EB00DE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628D19F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5A2AFAD7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3DE5F494" w14:textId="77777777" w:rsidR="00241DF0" w:rsidRPr="00241DF0" w:rsidRDefault="00241DF0">
            <w:r w:rsidRPr="00241DF0">
              <w:t>0031</w:t>
            </w:r>
          </w:p>
        </w:tc>
        <w:tc>
          <w:tcPr>
            <w:tcW w:w="637" w:type="dxa"/>
            <w:noWrap/>
            <w:hideMark/>
          </w:tcPr>
          <w:p w14:paraId="39E4AFE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53C039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A634C57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57A8FEA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7BFB946" w14:textId="77777777" w:rsidR="00241DF0" w:rsidRPr="00241DF0" w:rsidRDefault="00241DF0">
            <w:r w:rsidRPr="00241DF0">
              <w:t>R5-247968</w:t>
            </w:r>
          </w:p>
        </w:tc>
        <w:tc>
          <w:tcPr>
            <w:tcW w:w="3119" w:type="dxa"/>
            <w:noWrap/>
            <w:hideMark/>
          </w:tcPr>
          <w:p w14:paraId="01338D2C" w14:textId="77777777" w:rsidR="00241DF0" w:rsidRPr="00241DF0" w:rsidRDefault="00241DF0">
            <w:r w:rsidRPr="00241DF0">
              <w:t>On 38.551 Annex C</w:t>
            </w:r>
          </w:p>
        </w:tc>
        <w:tc>
          <w:tcPr>
            <w:tcW w:w="3049" w:type="dxa"/>
            <w:noWrap/>
            <w:hideMark/>
          </w:tcPr>
          <w:p w14:paraId="31BB8330" w14:textId="77777777" w:rsidR="00241DF0" w:rsidRPr="00241DF0" w:rsidRDefault="00241DF0">
            <w:r w:rsidRPr="00241DF0">
              <w:t>Apple (UK) Limited</w:t>
            </w:r>
          </w:p>
        </w:tc>
        <w:tc>
          <w:tcPr>
            <w:tcW w:w="920" w:type="dxa"/>
            <w:noWrap/>
            <w:hideMark/>
          </w:tcPr>
          <w:p w14:paraId="4D3CEA9B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501297B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08A1201D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2859B681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14BB2EA9" w14:textId="77777777" w:rsidR="00241DF0" w:rsidRPr="00241DF0" w:rsidRDefault="00241DF0">
            <w:r w:rsidRPr="00241DF0">
              <w:t>0032</w:t>
            </w:r>
          </w:p>
        </w:tc>
        <w:tc>
          <w:tcPr>
            <w:tcW w:w="637" w:type="dxa"/>
            <w:noWrap/>
            <w:hideMark/>
          </w:tcPr>
          <w:p w14:paraId="6BF9BAE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684CC0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F94B9CF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2D6714C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93F5A2B" w14:textId="77777777" w:rsidR="00241DF0" w:rsidRPr="00241DF0" w:rsidRDefault="00241DF0">
            <w:r w:rsidRPr="00241DF0">
              <w:t>R5-247969</w:t>
            </w:r>
          </w:p>
        </w:tc>
        <w:tc>
          <w:tcPr>
            <w:tcW w:w="3119" w:type="dxa"/>
            <w:noWrap/>
            <w:hideMark/>
          </w:tcPr>
          <w:p w14:paraId="5E72C7E3" w14:textId="77777777" w:rsidR="00241DF0" w:rsidRPr="00241DF0" w:rsidRDefault="00241DF0">
            <w:r w:rsidRPr="00241DF0">
              <w:t>On 38.551 Definition of terms</w:t>
            </w:r>
          </w:p>
        </w:tc>
        <w:tc>
          <w:tcPr>
            <w:tcW w:w="3049" w:type="dxa"/>
            <w:noWrap/>
            <w:hideMark/>
          </w:tcPr>
          <w:p w14:paraId="746B2601" w14:textId="77777777" w:rsidR="00241DF0" w:rsidRPr="00241DF0" w:rsidRDefault="00241DF0">
            <w:r w:rsidRPr="00241DF0">
              <w:t>Apple (UK) Limited</w:t>
            </w:r>
          </w:p>
        </w:tc>
        <w:tc>
          <w:tcPr>
            <w:tcW w:w="920" w:type="dxa"/>
            <w:noWrap/>
            <w:hideMark/>
          </w:tcPr>
          <w:p w14:paraId="76BBF0F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1738ED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4CEF9AD0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1F12F8AD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35DAD9E4" w14:textId="77777777" w:rsidR="00241DF0" w:rsidRPr="00241DF0" w:rsidRDefault="00241DF0">
            <w:r w:rsidRPr="00241DF0">
              <w:t>0035</w:t>
            </w:r>
          </w:p>
        </w:tc>
        <w:tc>
          <w:tcPr>
            <w:tcW w:w="637" w:type="dxa"/>
            <w:noWrap/>
            <w:hideMark/>
          </w:tcPr>
          <w:p w14:paraId="27E5DFE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8CADC0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969080F" w14:textId="77777777" w:rsidR="00241DF0" w:rsidRPr="00241DF0" w:rsidRDefault="00241DF0">
            <w:r w:rsidRPr="00241DF0">
              <w:t>RP-242711</w:t>
            </w:r>
          </w:p>
        </w:tc>
      </w:tr>
      <w:tr w:rsidR="004F179A" w:rsidRPr="00241DF0" w14:paraId="0D1716D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694A3EE" w14:textId="77777777" w:rsidR="00241DF0" w:rsidRPr="00241DF0" w:rsidRDefault="00241DF0">
            <w:r w:rsidRPr="00241DF0">
              <w:t>R5-247970</w:t>
            </w:r>
          </w:p>
        </w:tc>
        <w:tc>
          <w:tcPr>
            <w:tcW w:w="3119" w:type="dxa"/>
            <w:noWrap/>
            <w:hideMark/>
          </w:tcPr>
          <w:p w14:paraId="6F61BD8C" w14:textId="77777777" w:rsidR="00241DF0" w:rsidRPr="00241DF0" w:rsidRDefault="00241DF0">
            <w:r w:rsidRPr="00241DF0">
              <w:t>Adding transmitter requirements for band n254</w:t>
            </w:r>
          </w:p>
        </w:tc>
        <w:tc>
          <w:tcPr>
            <w:tcW w:w="3049" w:type="dxa"/>
            <w:noWrap/>
            <w:hideMark/>
          </w:tcPr>
          <w:p w14:paraId="13B186C5" w14:textId="77777777" w:rsidR="00241DF0" w:rsidRPr="00241DF0" w:rsidRDefault="00241DF0">
            <w:r w:rsidRPr="00241DF0">
              <w:t>China Telecom, Apple</w:t>
            </w:r>
          </w:p>
        </w:tc>
        <w:tc>
          <w:tcPr>
            <w:tcW w:w="920" w:type="dxa"/>
            <w:noWrap/>
            <w:hideMark/>
          </w:tcPr>
          <w:p w14:paraId="707370A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7B4BE7C" w14:textId="77777777" w:rsidR="00241DF0" w:rsidRPr="00241DF0" w:rsidRDefault="00241DF0">
            <w:r w:rsidRPr="00241DF0">
              <w:t>38.521-5</w:t>
            </w:r>
          </w:p>
        </w:tc>
        <w:tc>
          <w:tcPr>
            <w:tcW w:w="877" w:type="dxa"/>
            <w:noWrap/>
            <w:hideMark/>
          </w:tcPr>
          <w:p w14:paraId="0BFC6767" w14:textId="77777777" w:rsidR="00241DF0" w:rsidRPr="00241DF0" w:rsidRDefault="00241DF0">
            <w:r w:rsidRPr="00241DF0">
              <w:t>18.3.0</w:t>
            </w:r>
          </w:p>
        </w:tc>
        <w:tc>
          <w:tcPr>
            <w:tcW w:w="4538" w:type="dxa"/>
            <w:noWrap/>
            <w:hideMark/>
          </w:tcPr>
          <w:p w14:paraId="6D17916A" w14:textId="77777777" w:rsidR="00241DF0" w:rsidRPr="00241DF0" w:rsidRDefault="00241DF0">
            <w:r w:rsidRPr="00241DF0">
              <w:t>NR_lic_bands_BW_R18-UEConTest</w:t>
            </w:r>
          </w:p>
        </w:tc>
        <w:tc>
          <w:tcPr>
            <w:tcW w:w="680" w:type="dxa"/>
            <w:noWrap/>
            <w:hideMark/>
          </w:tcPr>
          <w:p w14:paraId="3C3275C9" w14:textId="77777777" w:rsidR="00241DF0" w:rsidRPr="00241DF0" w:rsidRDefault="00241DF0">
            <w:r w:rsidRPr="00241DF0">
              <w:t>0084</w:t>
            </w:r>
          </w:p>
        </w:tc>
        <w:tc>
          <w:tcPr>
            <w:tcW w:w="637" w:type="dxa"/>
            <w:noWrap/>
            <w:hideMark/>
          </w:tcPr>
          <w:p w14:paraId="76DD779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2942827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943DE3" w14:textId="77777777" w:rsidR="00241DF0" w:rsidRPr="00241DF0" w:rsidRDefault="00241DF0">
            <w:r w:rsidRPr="00241DF0">
              <w:t>RP-242691</w:t>
            </w:r>
          </w:p>
        </w:tc>
      </w:tr>
      <w:tr w:rsidR="004F179A" w:rsidRPr="00241DF0" w14:paraId="4460D171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9D31263" w14:textId="77777777" w:rsidR="00241DF0" w:rsidRPr="00241DF0" w:rsidRDefault="00241DF0">
            <w:r w:rsidRPr="00241DF0">
              <w:t>R5-247971</w:t>
            </w:r>
          </w:p>
        </w:tc>
        <w:tc>
          <w:tcPr>
            <w:tcW w:w="3119" w:type="dxa"/>
            <w:noWrap/>
            <w:hideMark/>
          </w:tcPr>
          <w:p w14:paraId="41753E3A" w14:textId="77777777" w:rsidR="00241DF0" w:rsidRPr="00241DF0" w:rsidRDefault="00241DF0">
            <w:r w:rsidRPr="00241DF0">
              <w:t>Update of General ONOFF time mask for CA (2UL CA)</w:t>
            </w:r>
          </w:p>
        </w:tc>
        <w:tc>
          <w:tcPr>
            <w:tcW w:w="3049" w:type="dxa"/>
            <w:noWrap/>
            <w:hideMark/>
          </w:tcPr>
          <w:p w14:paraId="49E0FDE1" w14:textId="77777777" w:rsidR="00241DF0" w:rsidRPr="00241DF0" w:rsidRDefault="00241DF0">
            <w:r w:rsidRPr="00241DF0">
              <w:t>Sporton International INC., Rohde&amp;Schwarz</w:t>
            </w:r>
          </w:p>
        </w:tc>
        <w:tc>
          <w:tcPr>
            <w:tcW w:w="920" w:type="dxa"/>
            <w:noWrap/>
            <w:hideMark/>
          </w:tcPr>
          <w:p w14:paraId="331C04A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4EB2C32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5D0B567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70157C5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2990E50D" w14:textId="77777777" w:rsidR="00241DF0" w:rsidRPr="00241DF0" w:rsidRDefault="00241DF0">
            <w:r w:rsidRPr="00241DF0">
              <w:t>1106</w:t>
            </w:r>
          </w:p>
        </w:tc>
        <w:tc>
          <w:tcPr>
            <w:tcW w:w="637" w:type="dxa"/>
            <w:noWrap/>
            <w:hideMark/>
          </w:tcPr>
          <w:p w14:paraId="36AFFE5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8BC0DB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16615D9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535D36E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14FAAF3" w14:textId="77777777" w:rsidR="00241DF0" w:rsidRPr="00241DF0" w:rsidRDefault="00241DF0">
            <w:r w:rsidRPr="00241DF0">
              <w:t>R5-247972</w:t>
            </w:r>
          </w:p>
        </w:tc>
        <w:tc>
          <w:tcPr>
            <w:tcW w:w="3119" w:type="dxa"/>
            <w:noWrap/>
            <w:hideMark/>
          </w:tcPr>
          <w:p w14:paraId="785E1BD8" w14:textId="77777777" w:rsidR="00241DF0" w:rsidRPr="00241DF0" w:rsidRDefault="00241DF0">
            <w:r w:rsidRPr="00241DF0">
              <w:t>Addition of General ONOFF time mask for CA (3UL CA) &amp; (4UL CA)</w:t>
            </w:r>
          </w:p>
        </w:tc>
        <w:tc>
          <w:tcPr>
            <w:tcW w:w="3049" w:type="dxa"/>
            <w:noWrap/>
            <w:hideMark/>
          </w:tcPr>
          <w:p w14:paraId="4D5F1911" w14:textId="77777777" w:rsidR="00241DF0" w:rsidRPr="00241DF0" w:rsidRDefault="00241DF0">
            <w:r w:rsidRPr="00241DF0">
              <w:t>Sporton International INC.</w:t>
            </w:r>
          </w:p>
        </w:tc>
        <w:tc>
          <w:tcPr>
            <w:tcW w:w="920" w:type="dxa"/>
            <w:noWrap/>
            <w:hideMark/>
          </w:tcPr>
          <w:p w14:paraId="5E81583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32171A6" w14:textId="77777777" w:rsidR="00241DF0" w:rsidRPr="00241DF0" w:rsidRDefault="00241DF0">
            <w:r w:rsidRPr="00241DF0">
              <w:t>38.521-2</w:t>
            </w:r>
          </w:p>
        </w:tc>
        <w:tc>
          <w:tcPr>
            <w:tcW w:w="877" w:type="dxa"/>
            <w:noWrap/>
            <w:hideMark/>
          </w:tcPr>
          <w:p w14:paraId="5511ADF8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24BD392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2003EA9" w14:textId="77777777" w:rsidR="00241DF0" w:rsidRPr="00241DF0" w:rsidRDefault="00241DF0">
            <w:r w:rsidRPr="00241DF0">
              <w:t>1107</w:t>
            </w:r>
          </w:p>
        </w:tc>
        <w:tc>
          <w:tcPr>
            <w:tcW w:w="637" w:type="dxa"/>
            <w:noWrap/>
            <w:hideMark/>
          </w:tcPr>
          <w:p w14:paraId="6E70C33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6FD1AEB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6FEADC4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5671F0A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A10420A" w14:textId="77777777" w:rsidR="00241DF0" w:rsidRPr="00241DF0" w:rsidRDefault="00241DF0">
            <w:r w:rsidRPr="00241DF0">
              <w:t>R5-247973</w:t>
            </w:r>
          </w:p>
        </w:tc>
        <w:tc>
          <w:tcPr>
            <w:tcW w:w="3119" w:type="dxa"/>
            <w:noWrap/>
            <w:hideMark/>
          </w:tcPr>
          <w:p w14:paraId="1CC258B8" w14:textId="77777777" w:rsidR="00241DF0" w:rsidRPr="00241DF0" w:rsidRDefault="00241DF0">
            <w:r w:rsidRPr="00241DF0">
              <w:t>Addition of Transmit ON/OFF time mask for Inter-Band EN-DC including FR2 (3 NR CCs)</w:t>
            </w:r>
          </w:p>
        </w:tc>
        <w:tc>
          <w:tcPr>
            <w:tcW w:w="3049" w:type="dxa"/>
            <w:noWrap/>
            <w:hideMark/>
          </w:tcPr>
          <w:p w14:paraId="66D25193" w14:textId="77777777" w:rsidR="00241DF0" w:rsidRPr="00241DF0" w:rsidRDefault="00241DF0">
            <w:r w:rsidRPr="00241DF0">
              <w:t>Sporton International INC., Rohde&amp;Schwarz</w:t>
            </w:r>
          </w:p>
        </w:tc>
        <w:tc>
          <w:tcPr>
            <w:tcW w:w="920" w:type="dxa"/>
            <w:noWrap/>
            <w:hideMark/>
          </w:tcPr>
          <w:p w14:paraId="1E2B075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3C46379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502909E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16CA606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502A113D" w14:textId="77777777" w:rsidR="00241DF0" w:rsidRPr="00241DF0" w:rsidRDefault="00241DF0">
            <w:r w:rsidRPr="00241DF0">
              <w:t>1863</w:t>
            </w:r>
          </w:p>
        </w:tc>
        <w:tc>
          <w:tcPr>
            <w:tcW w:w="637" w:type="dxa"/>
            <w:noWrap/>
            <w:hideMark/>
          </w:tcPr>
          <w:p w14:paraId="78E441E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7C2091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9E3E26B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6199F86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C29D89C" w14:textId="77777777" w:rsidR="00241DF0" w:rsidRPr="00241DF0" w:rsidRDefault="00241DF0">
            <w:r w:rsidRPr="00241DF0">
              <w:t>R5-247974</w:t>
            </w:r>
          </w:p>
        </w:tc>
        <w:tc>
          <w:tcPr>
            <w:tcW w:w="3119" w:type="dxa"/>
            <w:noWrap/>
            <w:hideMark/>
          </w:tcPr>
          <w:p w14:paraId="1C67BD61" w14:textId="77777777" w:rsidR="00241DF0" w:rsidRPr="00241DF0" w:rsidRDefault="00241DF0">
            <w:r w:rsidRPr="00241DF0">
              <w:t>Addition of Transmit ON/OFF time mask for Inter-Band EN-DC including FR2 (4 NR CCs)</w:t>
            </w:r>
          </w:p>
        </w:tc>
        <w:tc>
          <w:tcPr>
            <w:tcW w:w="3049" w:type="dxa"/>
            <w:noWrap/>
            <w:hideMark/>
          </w:tcPr>
          <w:p w14:paraId="52D8EA82" w14:textId="77777777" w:rsidR="00241DF0" w:rsidRPr="00241DF0" w:rsidRDefault="00241DF0">
            <w:r w:rsidRPr="00241DF0">
              <w:t>Sporton International INC., Rohde&amp;Schwarz</w:t>
            </w:r>
          </w:p>
        </w:tc>
        <w:tc>
          <w:tcPr>
            <w:tcW w:w="920" w:type="dxa"/>
            <w:noWrap/>
            <w:hideMark/>
          </w:tcPr>
          <w:p w14:paraId="24C9BD27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A6A51B7" w14:textId="77777777" w:rsidR="00241DF0" w:rsidRPr="00241DF0" w:rsidRDefault="00241DF0">
            <w:r w:rsidRPr="00241DF0">
              <w:t>38.521-3</w:t>
            </w:r>
          </w:p>
        </w:tc>
        <w:tc>
          <w:tcPr>
            <w:tcW w:w="877" w:type="dxa"/>
            <w:noWrap/>
            <w:hideMark/>
          </w:tcPr>
          <w:p w14:paraId="0BCDBD7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EE93100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0309B980" w14:textId="77777777" w:rsidR="00241DF0" w:rsidRPr="00241DF0" w:rsidRDefault="00241DF0">
            <w:r w:rsidRPr="00241DF0">
              <w:t>1864</w:t>
            </w:r>
          </w:p>
        </w:tc>
        <w:tc>
          <w:tcPr>
            <w:tcW w:w="637" w:type="dxa"/>
            <w:noWrap/>
            <w:hideMark/>
          </w:tcPr>
          <w:p w14:paraId="271E179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87B457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C248F4B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35E4267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ADB5E2F" w14:textId="77777777" w:rsidR="00241DF0" w:rsidRPr="00241DF0" w:rsidRDefault="00241DF0">
            <w:r w:rsidRPr="00241DF0">
              <w:t>R5-247975</w:t>
            </w:r>
          </w:p>
        </w:tc>
        <w:tc>
          <w:tcPr>
            <w:tcW w:w="3119" w:type="dxa"/>
            <w:noWrap/>
            <w:hideMark/>
          </w:tcPr>
          <w:p w14:paraId="7CB917F3" w14:textId="77777777" w:rsidR="00241DF0" w:rsidRPr="00241DF0" w:rsidRDefault="00241DF0">
            <w:r w:rsidRPr="00241DF0">
              <w:t>Update to R16 NR CADC configuration test cases applicability</w:t>
            </w:r>
          </w:p>
        </w:tc>
        <w:tc>
          <w:tcPr>
            <w:tcW w:w="3049" w:type="dxa"/>
            <w:noWrap/>
            <w:hideMark/>
          </w:tcPr>
          <w:p w14:paraId="63D8AE40" w14:textId="77777777" w:rsidR="00241DF0" w:rsidRPr="00241DF0" w:rsidRDefault="00241DF0">
            <w:r w:rsidRPr="00241DF0">
              <w:t>CMCC</w:t>
            </w:r>
          </w:p>
        </w:tc>
        <w:tc>
          <w:tcPr>
            <w:tcW w:w="920" w:type="dxa"/>
            <w:noWrap/>
            <w:hideMark/>
          </w:tcPr>
          <w:p w14:paraId="1BEF7A0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D298901" w14:textId="77777777" w:rsidR="00241DF0" w:rsidRPr="00241DF0" w:rsidRDefault="00241DF0">
            <w:r w:rsidRPr="00241DF0">
              <w:t>38.522</w:t>
            </w:r>
          </w:p>
        </w:tc>
        <w:tc>
          <w:tcPr>
            <w:tcW w:w="877" w:type="dxa"/>
            <w:noWrap/>
            <w:hideMark/>
          </w:tcPr>
          <w:p w14:paraId="4D79CE1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4E53E2C" w14:textId="77777777" w:rsidR="00241DF0" w:rsidRPr="00241DF0" w:rsidRDefault="00241DF0">
            <w:r w:rsidRPr="00241DF0">
              <w:t>NR_CADC_NR_LTE_DC_R16-UEConTest</w:t>
            </w:r>
          </w:p>
        </w:tc>
        <w:tc>
          <w:tcPr>
            <w:tcW w:w="680" w:type="dxa"/>
            <w:noWrap/>
            <w:hideMark/>
          </w:tcPr>
          <w:p w14:paraId="798EFFB0" w14:textId="77777777" w:rsidR="00241DF0" w:rsidRPr="00241DF0" w:rsidRDefault="00241DF0">
            <w:r w:rsidRPr="00241DF0">
              <w:t>0495</w:t>
            </w:r>
          </w:p>
        </w:tc>
        <w:tc>
          <w:tcPr>
            <w:tcW w:w="637" w:type="dxa"/>
            <w:noWrap/>
            <w:hideMark/>
          </w:tcPr>
          <w:p w14:paraId="7DF3FDB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45A572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8CDAFF5" w14:textId="77777777" w:rsidR="00241DF0" w:rsidRPr="00241DF0" w:rsidRDefault="00241DF0">
            <w:r w:rsidRPr="00241DF0">
              <w:t>RP-242666</w:t>
            </w:r>
          </w:p>
        </w:tc>
      </w:tr>
      <w:tr w:rsidR="004F179A" w:rsidRPr="00241DF0" w14:paraId="5C955ADD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CA4829E" w14:textId="77777777" w:rsidR="00241DF0" w:rsidRPr="00241DF0" w:rsidRDefault="00241DF0">
            <w:r w:rsidRPr="00241DF0">
              <w:t>R5-247976</w:t>
            </w:r>
          </w:p>
        </w:tc>
        <w:tc>
          <w:tcPr>
            <w:tcW w:w="3119" w:type="dxa"/>
            <w:noWrap/>
            <w:hideMark/>
          </w:tcPr>
          <w:p w14:paraId="1E33A3A5" w14:textId="77777777" w:rsidR="00241DF0" w:rsidRPr="00241DF0" w:rsidRDefault="00241DF0">
            <w:r w:rsidRPr="00241DF0">
              <w:t>Correction of FR2 re-selection test case 7.1.1.1 including TT for PC1</w:t>
            </w:r>
          </w:p>
        </w:tc>
        <w:tc>
          <w:tcPr>
            <w:tcW w:w="3049" w:type="dxa"/>
            <w:noWrap/>
            <w:hideMark/>
          </w:tcPr>
          <w:p w14:paraId="3E19A5EB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5F484DD2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3DE4A4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31D5641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26D5A0F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1824E8E3" w14:textId="77777777" w:rsidR="00241DF0" w:rsidRPr="00241DF0" w:rsidRDefault="00241DF0">
            <w:r w:rsidRPr="00241DF0">
              <w:t>3612</w:t>
            </w:r>
          </w:p>
        </w:tc>
        <w:tc>
          <w:tcPr>
            <w:tcW w:w="637" w:type="dxa"/>
            <w:noWrap/>
            <w:hideMark/>
          </w:tcPr>
          <w:p w14:paraId="5B07147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A92EC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A74C424" w14:textId="77777777" w:rsidR="00241DF0" w:rsidRPr="00241DF0" w:rsidRDefault="00241DF0">
            <w:r w:rsidRPr="00241DF0">
              <w:t>RP-242738</w:t>
            </w:r>
          </w:p>
        </w:tc>
      </w:tr>
      <w:tr w:rsidR="004F179A" w:rsidRPr="00241DF0" w14:paraId="0E49F0B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CBBC8E" w14:textId="77777777" w:rsidR="00241DF0" w:rsidRPr="00241DF0" w:rsidRDefault="00241DF0">
            <w:r w:rsidRPr="00241DF0">
              <w:t>R5-247977</w:t>
            </w:r>
          </w:p>
        </w:tc>
        <w:tc>
          <w:tcPr>
            <w:tcW w:w="3119" w:type="dxa"/>
            <w:noWrap/>
            <w:hideMark/>
          </w:tcPr>
          <w:p w14:paraId="6B0D7F7B" w14:textId="77777777" w:rsidR="00241DF0" w:rsidRPr="00241DF0" w:rsidRDefault="00241DF0">
            <w:r w:rsidRPr="00241DF0">
              <w:t>Test Tolerance for FR2 re-selection test case 7.1.1.1 for PC1</w:t>
            </w:r>
          </w:p>
        </w:tc>
        <w:tc>
          <w:tcPr>
            <w:tcW w:w="3049" w:type="dxa"/>
            <w:noWrap/>
            <w:hideMark/>
          </w:tcPr>
          <w:p w14:paraId="7FE08119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525896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C14057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72254B0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6B17AF17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06A4E651" w14:textId="77777777" w:rsidR="00241DF0" w:rsidRPr="00241DF0" w:rsidRDefault="00241DF0">
            <w:r w:rsidRPr="00241DF0">
              <w:t>0916</w:t>
            </w:r>
          </w:p>
        </w:tc>
        <w:tc>
          <w:tcPr>
            <w:tcW w:w="637" w:type="dxa"/>
            <w:noWrap/>
            <w:hideMark/>
          </w:tcPr>
          <w:p w14:paraId="7F2466B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284C07D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9D93EC6" w14:textId="77777777" w:rsidR="00241DF0" w:rsidRPr="00241DF0" w:rsidRDefault="00241DF0">
            <w:r w:rsidRPr="00241DF0">
              <w:t>RP-242738</w:t>
            </w:r>
          </w:p>
        </w:tc>
      </w:tr>
      <w:tr w:rsidR="004F179A" w:rsidRPr="00241DF0" w14:paraId="6DE62AB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5A4A4ED" w14:textId="77777777" w:rsidR="00241DF0" w:rsidRPr="00241DF0" w:rsidRDefault="00241DF0">
            <w:r w:rsidRPr="00241DF0">
              <w:t>R5-247978</w:t>
            </w:r>
          </w:p>
        </w:tc>
        <w:tc>
          <w:tcPr>
            <w:tcW w:w="3119" w:type="dxa"/>
            <w:noWrap/>
            <w:hideMark/>
          </w:tcPr>
          <w:p w14:paraId="5857E905" w14:textId="77777777" w:rsidR="00241DF0" w:rsidRPr="00241DF0" w:rsidRDefault="00241DF0">
            <w:r w:rsidRPr="00241DF0">
              <w:t>CR to TS 37.544 on adding test method for UE over 72mm wide [OTA_WideHand]</w:t>
            </w:r>
          </w:p>
        </w:tc>
        <w:tc>
          <w:tcPr>
            <w:tcW w:w="3049" w:type="dxa"/>
            <w:noWrap/>
            <w:hideMark/>
          </w:tcPr>
          <w:p w14:paraId="3F934540" w14:textId="77777777" w:rsidR="00241DF0" w:rsidRPr="00241DF0" w:rsidRDefault="00241DF0">
            <w:r w:rsidRPr="00241DF0">
              <w:t>vivo</w:t>
            </w:r>
          </w:p>
        </w:tc>
        <w:tc>
          <w:tcPr>
            <w:tcW w:w="920" w:type="dxa"/>
            <w:noWrap/>
            <w:hideMark/>
          </w:tcPr>
          <w:p w14:paraId="43B446BA" w14:textId="77777777" w:rsidR="00241DF0" w:rsidRPr="00241DF0" w:rsidRDefault="00241DF0">
            <w:r w:rsidRPr="00241DF0">
              <w:t>Rel-16</w:t>
            </w:r>
          </w:p>
        </w:tc>
        <w:tc>
          <w:tcPr>
            <w:tcW w:w="1134" w:type="dxa"/>
            <w:noWrap/>
            <w:hideMark/>
          </w:tcPr>
          <w:p w14:paraId="760A1653" w14:textId="77777777" w:rsidR="00241DF0" w:rsidRPr="00241DF0" w:rsidRDefault="00241DF0">
            <w:r w:rsidRPr="00241DF0">
              <w:t>37.544</w:t>
            </w:r>
          </w:p>
        </w:tc>
        <w:tc>
          <w:tcPr>
            <w:tcW w:w="877" w:type="dxa"/>
            <w:noWrap/>
            <w:hideMark/>
          </w:tcPr>
          <w:p w14:paraId="7C07564D" w14:textId="77777777" w:rsidR="00241DF0" w:rsidRPr="00241DF0" w:rsidRDefault="00241DF0">
            <w:r w:rsidRPr="00241DF0">
              <w:t>16.5.0</w:t>
            </w:r>
          </w:p>
        </w:tc>
        <w:tc>
          <w:tcPr>
            <w:tcW w:w="4538" w:type="dxa"/>
            <w:noWrap/>
            <w:hideMark/>
          </w:tcPr>
          <w:p w14:paraId="4086B465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AC35A3D" w14:textId="77777777" w:rsidR="00241DF0" w:rsidRPr="00241DF0" w:rsidRDefault="00241DF0">
            <w:r w:rsidRPr="00241DF0">
              <w:t>0036</w:t>
            </w:r>
          </w:p>
        </w:tc>
        <w:tc>
          <w:tcPr>
            <w:tcW w:w="637" w:type="dxa"/>
            <w:noWrap/>
            <w:hideMark/>
          </w:tcPr>
          <w:p w14:paraId="03699DF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5DD00D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760D3A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01AC014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023EC5" w14:textId="77777777" w:rsidR="00241DF0" w:rsidRPr="00241DF0" w:rsidRDefault="00241DF0">
            <w:r w:rsidRPr="00241DF0">
              <w:t>R5-247979</w:t>
            </w:r>
          </w:p>
        </w:tc>
        <w:tc>
          <w:tcPr>
            <w:tcW w:w="3119" w:type="dxa"/>
            <w:noWrap/>
            <w:hideMark/>
          </w:tcPr>
          <w:p w14:paraId="1B2EE8B4" w14:textId="77777777" w:rsidR="00241DF0" w:rsidRPr="00241DF0" w:rsidRDefault="00241DF0">
            <w:r w:rsidRPr="00241DF0">
              <w:t>Correction of Es level for SDR tests</w:t>
            </w:r>
          </w:p>
        </w:tc>
        <w:tc>
          <w:tcPr>
            <w:tcW w:w="3049" w:type="dxa"/>
            <w:noWrap/>
            <w:hideMark/>
          </w:tcPr>
          <w:p w14:paraId="71A212C3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749254C8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CCB7FEF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15F7B04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32F720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703F6435" w14:textId="77777777" w:rsidR="00241DF0" w:rsidRPr="00241DF0" w:rsidRDefault="00241DF0">
            <w:r w:rsidRPr="00241DF0">
              <w:t>0906</w:t>
            </w:r>
          </w:p>
        </w:tc>
        <w:tc>
          <w:tcPr>
            <w:tcW w:w="637" w:type="dxa"/>
            <w:noWrap/>
            <w:hideMark/>
          </w:tcPr>
          <w:p w14:paraId="4AF44070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758D3D8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C3C010" w14:textId="77777777" w:rsidR="00241DF0" w:rsidRPr="00241DF0" w:rsidRDefault="00241DF0">
            <w:r w:rsidRPr="00241DF0">
              <w:t>RP-242738</w:t>
            </w:r>
          </w:p>
        </w:tc>
      </w:tr>
      <w:tr w:rsidR="004F179A" w:rsidRPr="00241DF0" w14:paraId="4117D947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EBAB87F" w14:textId="77777777" w:rsidR="00241DF0" w:rsidRPr="00241DF0" w:rsidRDefault="00241DF0">
            <w:r w:rsidRPr="00241DF0">
              <w:t>R5-247980</w:t>
            </w:r>
          </w:p>
        </w:tc>
        <w:tc>
          <w:tcPr>
            <w:tcW w:w="3119" w:type="dxa"/>
            <w:noWrap/>
            <w:hideMark/>
          </w:tcPr>
          <w:p w14:paraId="1C44AB98" w14:textId="77777777" w:rsidR="00241DF0" w:rsidRPr="00241DF0" w:rsidRDefault="00241DF0">
            <w:r w:rsidRPr="00241DF0">
              <w:t>Update TT value to LTM inter TC 6.3.2.4.2</w:t>
            </w:r>
          </w:p>
        </w:tc>
        <w:tc>
          <w:tcPr>
            <w:tcW w:w="3049" w:type="dxa"/>
            <w:noWrap/>
            <w:hideMark/>
          </w:tcPr>
          <w:p w14:paraId="1177AD54" w14:textId="77777777" w:rsidR="00241DF0" w:rsidRPr="00241DF0" w:rsidRDefault="00241DF0">
            <w:r w:rsidRPr="00241DF0">
              <w:t>MediaTek Inc.</w:t>
            </w:r>
          </w:p>
        </w:tc>
        <w:tc>
          <w:tcPr>
            <w:tcW w:w="920" w:type="dxa"/>
            <w:noWrap/>
            <w:hideMark/>
          </w:tcPr>
          <w:p w14:paraId="0366613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9ABD1B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F98704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6185319" w14:textId="77777777" w:rsidR="00241DF0" w:rsidRPr="00241DF0" w:rsidRDefault="00241DF0">
            <w:r w:rsidRPr="00241DF0">
              <w:t>NR_Mob_enh2-UEConTest</w:t>
            </w:r>
          </w:p>
        </w:tc>
        <w:tc>
          <w:tcPr>
            <w:tcW w:w="680" w:type="dxa"/>
            <w:noWrap/>
            <w:hideMark/>
          </w:tcPr>
          <w:p w14:paraId="5E38B0DC" w14:textId="77777777" w:rsidR="00241DF0" w:rsidRPr="00241DF0" w:rsidRDefault="00241DF0">
            <w:r w:rsidRPr="00241DF0">
              <w:t>3473</w:t>
            </w:r>
          </w:p>
        </w:tc>
        <w:tc>
          <w:tcPr>
            <w:tcW w:w="637" w:type="dxa"/>
            <w:noWrap/>
            <w:hideMark/>
          </w:tcPr>
          <w:p w14:paraId="3FE5CC67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DDF5525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BD26274" w14:textId="77777777" w:rsidR="00241DF0" w:rsidRPr="00241DF0" w:rsidRDefault="00241DF0">
            <w:r w:rsidRPr="00241DF0">
              <w:t>RP-242719</w:t>
            </w:r>
          </w:p>
        </w:tc>
      </w:tr>
      <w:tr w:rsidR="004F179A" w:rsidRPr="00241DF0" w14:paraId="7BBDF44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AF74A2A" w14:textId="77777777" w:rsidR="00241DF0" w:rsidRPr="00241DF0" w:rsidRDefault="00241DF0">
            <w:r w:rsidRPr="00241DF0">
              <w:t>R5-247981</w:t>
            </w:r>
          </w:p>
        </w:tc>
        <w:tc>
          <w:tcPr>
            <w:tcW w:w="3119" w:type="dxa"/>
            <w:noWrap/>
            <w:hideMark/>
          </w:tcPr>
          <w:p w14:paraId="0BE51124" w14:textId="77777777" w:rsidR="00241DF0" w:rsidRPr="00241DF0" w:rsidRDefault="00241DF0">
            <w:r w:rsidRPr="00241DF0">
              <w:t>Update TC 17.3.4 with TT analysis results</w:t>
            </w:r>
          </w:p>
        </w:tc>
        <w:tc>
          <w:tcPr>
            <w:tcW w:w="3049" w:type="dxa"/>
            <w:noWrap/>
            <w:hideMark/>
          </w:tcPr>
          <w:p w14:paraId="6DCF4A6C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3BFDC46D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11655282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771AEE95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5F3FD485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2EC8DF0A" w14:textId="77777777" w:rsidR="00241DF0" w:rsidRPr="00241DF0" w:rsidRDefault="00241DF0">
            <w:r w:rsidRPr="00241DF0">
              <w:t>0570</w:t>
            </w:r>
          </w:p>
        </w:tc>
        <w:tc>
          <w:tcPr>
            <w:tcW w:w="637" w:type="dxa"/>
            <w:noWrap/>
            <w:hideMark/>
          </w:tcPr>
          <w:p w14:paraId="6B214B9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75E9CB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3AF6B8F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054A962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41517C38" w14:textId="77777777" w:rsidR="00241DF0" w:rsidRPr="00241DF0" w:rsidRDefault="00241DF0">
            <w:r w:rsidRPr="00241DF0">
              <w:t>R5-247982</w:t>
            </w:r>
          </w:p>
        </w:tc>
        <w:tc>
          <w:tcPr>
            <w:tcW w:w="3119" w:type="dxa"/>
            <w:noWrap/>
            <w:hideMark/>
          </w:tcPr>
          <w:p w14:paraId="6E17592A" w14:textId="77777777" w:rsidR="00241DF0" w:rsidRPr="00241DF0" w:rsidRDefault="00241DF0">
            <w:r w:rsidRPr="00241DF0">
              <w:t>Update TC 17.5.4 with TT analysis results</w:t>
            </w:r>
          </w:p>
        </w:tc>
        <w:tc>
          <w:tcPr>
            <w:tcW w:w="3049" w:type="dxa"/>
            <w:noWrap/>
            <w:hideMark/>
          </w:tcPr>
          <w:p w14:paraId="10C4A4E2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2FC5DDA7" w14:textId="77777777" w:rsidR="00241DF0" w:rsidRPr="00241DF0" w:rsidRDefault="00241DF0">
            <w:r w:rsidRPr="00241DF0">
              <w:t>Rel-17</w:t>
            </w:r>
          </w:p>
        </w:tc>
        <w:tc>
          <w:tcPr>
            <w:tcW w:w="1134" w:type="dxa"/>
            <w:noWrap/>
            <w:hideMark/>
          </w:tcPr>
          <w:p w14:paraId="54D50C36" w14:textId="77777777" w:rsidR="00241DF0" w:rsidRPr="00241DF0" w:rsidRDefault="00241DF0">
            <w:r w:rsidRPr="00241DF0">
              <w:t>37.571-1</w:t>
            </w:r>
          </w:p>
        </w:tc>
        <w:tc>
          <w:tcPr>
            <w:tcW w:w="877" w:type="dxa"/>
            <w:noWrap/>
            <w:hideMark/>
          </w:tcPr>
          <w:p w14:paraId="0C424478" w14:textId="77777777" w:rsidR="00241DF0" w:rsidRPr="00241DF0" w:rsidRDefault="00241DF0">
            <w:r w:rsidRPr="00241DF0">
              <w:t>17.6.0</w:t>
            </w:r>
          </w:p>
        </w:tc>
        <w:tc>
          <w:tcPr>
            <w:tcW w:w="4538" w:type="dxa"/>
            <w:noWrap/>
            <w:hideMark/>
          </w:tcPr>
          <w:p w14:paraId="654962B1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4B5C1BDB" w14:textId="77777777" w:rsidR="00241DF0" w:rsidRPr="00241DF0" w:rsidRDefault="00241DF0">
            <w:r w:rsidRPr="00241DF0">
              <w:t>0578</w:t>
            </w:r>
          </w:p>
        </w:tc>
        <w:tc>
          <w:tcPr>
            <w:tcW w:w="637" w:type="dxa"/>
            <w:noWrap/>
            <w:hideMark/>
          </w:tcPr>
          <w:p w14:paraId="27A58E8E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55AA9F1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236398C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36E7AA0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196E943C" w14:textId="77777777" w:rsidR="00241DF0" w:rsidRPr="00241DF0" w:rsidRDefault="00241DF0">
            <w:r w:rsidRPr="00241DF0">
              <w:t>R5-247983</w:t>
            </w:r>
          </w:p>
        </w:tc>
        <w:tc>
          <w:tcPr>
            <w:tcW w:w="3119" w:type="dxa"/>
            <w:noWrap/>
            <w:hideMark/>
          </w:tcPr>
          <w:p w14:paraId="42397B44" w14:textId="77777777" w:rsidR="00241DF0" w:rsidRPr="00241DF0" w:rsidRDefault="00241DF0">
            <w:r w:rsidRPr="00241DF0">
              <w:t>Addition of TT analysis for positioning test case 17.3.4 and 17.5.4</w:t>
            </w:r>
          </w:p>
        </w:tc>
        <w:tc>
          <w:tcPr>
            <w:tcW w:w="3049" w:type="dxa"/>
            <w:noWrap/>
            <w:hideMark/>
          </w:tcPr>
          <w:p w14:paraId="323AC5C2" w14:textId="77777777" w:rsidR="00241DF0" w:rsidRPr="00241DF0" w:rsidRDefault="00241DF0">
            <w:r w:rsidRPr="00241DF0">
              <w:t>CATT</w:t>
            </w:r>
          </w:p>
        </w:tc>
        <w:tc>
          <w:tcPr>
            <w:tcW w:w="920" w:type="dxa"/>
            <w:noWrap/>
            <w:hideMark/>
          </w:tcPr>
          <w:p w14:paraId="3D6F845E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A35D76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7E95484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003DA0A" w14:textId="77777777" w:rsidR="00241DF0" w:rsidRPr="00241DF0" w:rsidRDefault="00241DF0">
            <w:r w:rsidRPr="00241DF0">
              <w:t>NR_pos_enh-UEConTest</w:t>
            </w:r>
          </w:p>
        </w:tc>
        <w:tc>
          <w:tcPr>
            <w:tcW w:w="680" w:type="dxa"/>
            <w:noWrap/>
            <w:hideMark/>
          </w:tcPr>
          <w:p w14:paraId="6ED0754A" w14:textId="77777777" w:rsidR="00241DF0" w:rsidRPr="00241DF0" w:rsidRDefault="00241DF0">
            <w:r w:rsidRPr="00241DF0">
              <w:t>0846</w:t>
            </w:r>
          </w:p>
        </w:tc>
        <w:tc>
          <w:tcPr>
            <w:tcW w:w="637" w:type="dxa"/>
            <w:noWrap/>
            <w:hideMark/>
          </w:tcPr>
          <w:p w14:paraId="4E3098E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966F46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DBA80B0" w14:textId="77777777" w:rsidR="00241DF0" w:rsidRPr="00241DF0" w:rsidRDefault="00241DF0">
            <w:r w:rsidRPr="00241DF0">
              <w:t>RP-242686</w:t>
            </w:r>
          </w:p>
        </w:tc>
      </w:tr>
      <w:tr w:rsidR="004F179A" w:rsidRPr="00241DF0" w14:paraId="7B6A3542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7073341F" w14:textId="77777777" w:rsidR="00241DF0" w:rsidRPr="00241DF0" w:rsidRDefault="00241DF0">
            <w:r w:rsidRPr="00241DF0">
              <w:t>R5-247984</w:t>
            </w:r>
          </w:p>
        </w:tc>
        <w:tc>
          <w:tcPr>
            <w:tcW w:w="3119" w:type="dxa"/>
            <w:noWrap/>
            <w:hideMark/>
          </w:tcPr>
          <w:p w14:paraId="0EA37816" w14:textId="77777777" w:rsidR="00241DF0" w:rsidRPr="00241DF0" w:rsidRDefault="00241DF0">
            <w:r w:rsidRPr="00241DF0">
              <w:t>Addition of EN-DC FR1 Inter-band SSB-less Scell activation using A-TRS test case</w:t>
            </w:r>
          </w:p>
        </w:tc>
        <w:tc>
          <w:tcPr>
            <w:tcW w:w="3049" w:type="dxa"/>
            <w:noWrap/>
            <w:hideMark/>
          </w:tcPr>
          <w:p w14:paraId="304289FB" w14:textId="77777777" w:rsidR="00241DF0" w:rsidRPr="00241DF0" w:rsidRDefault="00241DF0">
            <w:r w:rsidRPr="00241DF0">
              <w:t>Nokia</w:t>
            </w:r>
          </w:p>
        </w:tc>
        <w:tc>
          <w:tcPr>
            <w:tcW w:w="920" w:type="dxa"/>
            <w:noWrap/>
            <w:hideMark/>
          </w:tcPr>
          <w:p w14:paraId="740F8C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38BD140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75E7440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4291708" w14:textId="77777777" w:rsidR="00241DF0" w:rsidRPr="00241DF0" w:rsidRDefault="00241DF0">
            <w:r w:rsidRPr="00241DF0">
              <w:t>Netw_Energy_NR-UEConTest</w:t>
            </w:r>
          </w:p>
        </w:tc>
        <w:tc>
          <w:tcPr>
            <w:tcW w:w="680" w:type="dxa"/>
            <w:noWrap/>
            <w:hideMark/>
          </w:tcPr>
          <w:p w14:paraId="77657621" w14:textId="77777777" w:rsidR="00241DF0" w:rsidRPr="00241DF0" w:rsidRDefault="00241DF0">
            <w:r w:rsidRPr="00241DF0">
              <w:t>3582</w:t>
            </w:r>
          </w:p>
        </w:tc>
        <w:tc>
          <w:tcPr>
            <w:tcW w:w="637" w:type="dxa"/>
            <w:noWrap/>
            <w:hideMark/>
          </w:tcPr>
          <w:p w14:paraId="0A71C33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95B6FFF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3E46101" w14:textId="77777777" w:rsidR="00241DF0" w:rsidRPr="00241DF0" w:rsidRDefault="00241DF0">
            <w:r w:rsidRPr="00241DF0">
              <w:t>RP-242706</w:t>
            </w:r>
          </w:p>
        </w:tc>
      </w:tr>
      <w:tr w:rsidR="004F179A" w:rsidRPr="00241DF0" w14:paraId="05A75D0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48A1346" w14:textId="77777777" w:rsidR="00241DF0" w:rsidRPr="00241DF0" w:rsidRDefault="00241DF0">
            <w:r w:rsidRPr="00241DF0">
              <w:t>R5-247985</w:t>
            </w:r>
          </w:p>
        </w:tc>
        <w:tc>
          <w:tcPr>
            <w:tcW w:w="3119" w:type="dxa"/>
            <w:noWrap/>
            <w:hideMark/>
          </w:tcPr>
          <w:p w14:paraId="3012264B" w14:textId="77777777" w:rsidR="00241DF0" w:rsidRPr="00241DF0" w:rsidRDefault="00241DF0">
            <w:r w:rsidRPr="00241DF0">
              <w:t>Test Tolerance update to NR-U FR1 cell reselection with both NR carrier under CCA</w:t>
            </w:r>
          </w:p>
        </w:tc>
        <w:tc>
          <w:tcPr>
            <w:tcW w:w="3049" w:type="dxa"/>
            <w:noWrap/>
            <w:hideMark/>
          </w:tcPr>
          <w:p w14:paraId="4353D81F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5059B1F4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C0CBBD4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F8E73DB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6FF691C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F7014C4" w14:textId="77777777" w:rsidR="00241DF0" w:rsidRPr="00241DF0" w:rsidRDefault="00241DF0">
            <w:r w:rsidRPr="00241DF0">
              <w:t>3523</w:t>
            </w:r>
          </w:p>
        </w:tc>
        <w:tc>
          <w:tcPr>
            <w:tcW w:w="637" w:type="dxa"/>
            <w:noWrap/>
            <w:hideMark/>
          </w:tcPr>
          <w:p w14:paraId="59D9628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3A54E74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7BF6C36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301619D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0A90135" w14:textId="77777777" w:rsidR="00241DF0" w:rsidRPr="00241DF0" w:rsidRDefault="00241DF0">
            <w:r w:rsidRPr="00241DF0">
              <w:t>R5-247986</w:t>
            </w:r>
          </w:p>
        </w:tc>
        <w:tc>
          <w:tcPr>
            <w:tcW w:w="3119" w:type="dxa"/>
            <w:noWrap/>
            <w:hideMark/>
          </w:tcPr>
          <w:p w14:paraId="6EA0070C" w14:textId="77777777" w:rsidR="00241DF0" w:rsidRPr="00241DF0" w:rsidRDefault="00241DF0">
            <w:r w:rsidRPr="00241DF0">
              <w:t>Test Tolerance update to NR-U FR1 cell reselection with source NR carrier under CCA</w:t>
            </w:r>
          </w:p>
        </w:tc>
        <w:tc>
          <w:tcPr>
            <w:tcW w:w="3049" w:type="dxa"/>
            <w:noWrap/>
            <w:hideMark/>
          </w:tcPr>
          <w:p w14:paraId="0C3B4B6E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09C5CD9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046E00EA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0B25D4A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455C7EC9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0878B69F" w14:textId="77777777" w:rsidR="00241DF0" w:rsidRPr="00241DF0" w:rsidRDefault="00241DF0">
            <w:r w:rsidRPr="00241DF0">
              <w:t>3524</w:t>
            </w:r>
          </w:p>
        </w:tc>
        <w:tc>
          <w:tcPr>
            <w:tcW w:w="637" w:type="dxa"/>
            <w:noWrap/>
            <w:hideMark/>
          </w:tcPr>
          <w:p w14:paraId="1A029DD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16D53A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0A2E5F99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4A7446C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AEB36B5" w14:textId="77777777" w:rsidR="00241DF0" w:rsidRPr="00241DF0" w:rsidRDefault="00241DF0">
            <w:r w:rsidRPr="00241DF0">
              <w:t>R5-247987</w:t>
            </w:r>
          </w:p>
        </w:tc>
        <w:tc>
          <w:tcPr>
            <w:tcW w:w="3119" w:type="dxa"/>
            <w:noWrap/>
            <w:hideMark/>
          </w:tcPr>
          <w:p w14:paraId="0C9EAE86" w14:textId="77777777" w:rsidR="00241DF0" w:rsidRPr="00241DF0" w:rsidRDefault="00241DF0">
            <w:r w:rsidRPr="00241DF0">
              <w:t>Test Tolerance update to NR-U FR1 cell reselection with target NR carrier under CCA</w:t>
            </w:r>
          </w:p>
        </w:tc>
        <w:tc>
          <w:tcPr>
            <w:tcW w:w="3049" w:type="dxa"/>
            <w:noWrap/>
            <w:hideMark/>
          </w:tcPr>
          <w:p w14:paraId="3E9A0C51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280DA8B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F0DE62C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4343E539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EBDA13D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BDF595B" w14:textId="77777777" w:rsidR="00241DF0" w:rsidRPr="00241DF0" w:rsidRDefault="00241DF0">
            <w:r w:rsidRPr="00241DF0">
              <w:t>3525</w:t>
            </w:r>
          </w:p>
        </w:tc>
        <w:tc>
          <w:tcPr>
            <w:tcW w:w="637" w:type="dxa"/>
            <w:noWrap/>
            <w:hideMark/>
          </w:tcPr>
          <w:p w14:paraId="7273DABD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619B670A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CCD781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49B4AC56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9CC351B" w14:textId="77777777" w:rsidR="00241DF0" w:rsidRPr="00241DF0" w:rsidRDefault="00241DF0">
            <w:r w:rsidRPr="00241DF0">
              <w:t>R5-247988</w:t>
            </w:r>
          </w:p>
        </w:tc>
        <w:tc>
          <w:tcPr>
            <w:tcW w:w="3119" w:type="dxa"/>
            <w:noWrap/>
            <w:hideMark/>
          </w:tcPr>
          <w:p w14:paraId="5A1E2D77" w14:textId="77777777" w:rsidR="00241DF0" w:rsidRPr="00241DF0" w:rsidRDefault="00241DF0">
            <w:r w:rsidRPr="00241DF0">
              <w:t>Test Tolerance update to NR-U FR1 cell reselection to E-UTRAN target cell tests</w:t>
            </w:r>
          </w:p>
        </w:tc>
        <w:tc>
          <w:tcPr>
            <w:tcW w:w="3049" w:type="dxa"/>
            <w:noWrap/>
            <w:hideMark/>
          </w:tcPr>
          <w:p w14:paraId="52C31435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676B34C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6D56D53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14CFBC42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075DED0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44F172D5" w14:textId="77777777" w:rsidR="00241DF0" w:rsidRPr="00241DF0" w:rsidRDefault="00241DF0">
            <w:r w:rsidRPr="00241DF0">
              <w:t>3526</w:t>
            </w:r>
          </w:p>
        </w:tc>
        <w:tc>
          <w:tcPr>
            <w:tcW w:w="637" w:type="dxa"/>
            <w:noWrap/>
            <w:hideMark/>
          </w:tcPr>
          <w:p w14:paraId="7DCF21B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E4DEBC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5A4FCF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2DD5EA04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3444DEA" w14:textId="77777777" w:rsidR="00241DF0" w:rsidRPr="00241DF0" w:rsidRDefault="00241DF0">
            <w:r w:rsidRPr="00241DF0">
              <w:t>R5-247989</w:t>
            </w:r>
          </w:p>
        </w:tc>
        <w:tc>
          <w:tcPr>
            <w:tcW w:w="3119" w:type="dxa"/>
            <w:noWrap/>
            <w:hideMark/>
          </w:tcPr>
          <w:p w14:paraId="5E6DC859" w14:textId="77777777" w:rsidR="00241DF0" w:rsidRPr="00241DF0" w:rsidRDefault="00241DF0">
            <w:r w:rsidRPr="00241DF0">
              <w:t>Test Tolerances for intra-freq NR cell reselection under CCA test 11.1.1.1</w:t>
            </w:r>
          </w:p>
        </w:tc>
        <w:tc>
          <w:tcPr>
            <w:tcW w:w="3049" w:type="dxa"/>
            <w:noWrap/>
            <w:hideMark/>
          </w:tcPr>
          <w:p w14:paraId="34ABDCF8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2DC2E170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4F563D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06AC1FC1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44AEE6E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9A9B819" w14:textId="77777777" w:rsidR="00241DF0" w:rsidRPr="00241DF0" w:rsidRDefault="00241DF0">
            <w:r w:rsidRPr="00241DF0">
              <w:t>0869</w:t>
            </w:r>
          </w:p>
        </w:tc>
        <w:tc>
          <w:tcPr>
            <w:tcW w:w="637" w:type="dxa"/>
            <w:noWrap/>
            <w:hideMark/>
          </w:tcPr>
          <w:p w14:paraId="1F084B2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1C38209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046F947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696FE3E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27F7166" w14:textId="77777777" w:rsidR="00241DF0" w:rsidRPr="00241DF0" w:rsidRDefault="00241DF0">
            <w:r w:rsidRPr="00241DF0">
              <w:t>R5-247990</w:t>
            </w:r>
          </w:p>
        </w:tc>
        <w:tc>
          <w:tcPr>
            <w:tcW w:w="3119" w:type="dxa"/>
            <w:noWrap/>
            <w:hideMark/>
          </w:tcPr>
          <w:p w14:paraId="6E2E16A4" w14:textId="77777777" w:rsidR="00241DF0" w:rsidRPr="00241DF0" w:rsidRDefault="00241DF0">
            <w:r w:rsidRPr="00241DF0">
              <w:t>Test Tolerance analysis for FR1 NR-U inter-freq NR cell reselection under CCA tests 11.1.1.2.</w:t>
            </w:r>
          </w:p>
        </w:tc>
        <w:tc>
          <w:tcPr>
            <w:tcW w:w="3049" w:type="dxa"/>
            <w:noWrap/>
            <w:hideMark/>
          </w:tcPr>
          <w:p w14:paraId="79278172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1526E4A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1FDCA0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315FB1CE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F34F0D8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6D087378" w14:textId="77777777" w:rsidR="00241DF0" w:rsidRPr="00241DF0" w:rsidRDefault="00241DF0">
            <w:r w:rsidRPr="00241DF0">
              <w:t>0870</w:t>
            </w:r>
          </w:p>
        </w:tc>
        <w:tc>
          <w:tcPr>
            <w:tcW w:w="637" w:type="dxa"/>
            <w:noWrap/>
            <w:hideMark/>
          </w:tcPr>
          <w:p w14:paraId="7842BD19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5D67B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215F8B4E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21E29FD9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488354C" w14:textId="77777777" w:rsidR="00241DF0" w:rsidRPr="00241DF0" w:rsidRDefault="00241DF0">
            <w:r w:rsidRPr="00241DF0">
              <w:t>R5-247991</w:t>
            </w:r>
          </w:p>
        </w:tc>
        <w:tc>
          <w:tcPr>
            <w:tcW w:w="3119" w:type="dxa"/>
            <w:noWrap/>
            <w:hideMark/>
          </w:tcPr>
          <w:p w14:paraId="7871668B" w14:textId="77777777" w:rsidR="00241DF0" w:rsidRPr="00241DF0" w:rsidRDefault="00241DF0">
            <w:r w:rsidRPr="00241DF0">
              <w:t>Test Tolerances for inter-freq NR cell reselection when serving cell under CCA test 11.1.2.1</w:t>
            </w:r>
          </w:p>
        </w:tc>
        <w:tc>
          <w:tcPr>
            <w:tcW w:w="3049" w:type="dxa"/>
            <w:noWrap/>
            <w:hideMark/>
          </w:tcPr>
          <w:p w14:paraId="3177DCB5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1A96DAC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8536A85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32A3793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5A2D247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269B965" w14:textId="77777777" w:rsidR="00241DF0" w:rsidRPr="00241DF0" w:rsidRDefault="00241DF0">
            <w:r w:rsidRPr="00241DF0">
              <w:t>0871</w:t>
            </w:r>
          </w:p>
        </w:tc>
        <w:tc>
          <w:tcPr>
            <w:tcW w:w="637" w:type="dxa"/>
            <w:noWrap/>
            <w:hideMark/>
          </w:tcPr>
          <w:p w14:paraId="5CFA3C1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6E04DD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6172B3D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54B1595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0E1B15C3" w14:textId="77777777" w:rsidR="00241DF0" w:rsidRPr="00241DF0" w:rsidRDefault="00241DF0">
            <w:r w:rsidRPr="00241DF0">
              <w:t>R5-247992</w:t>
            </w:r>
          </w:p>
        </w:tc>
        <w:tc>
          <w:tcPr>
            <w:tcW w:w="3119" w:type="dxa"/>
            <w:noWrap/>
            <w:hideMark/>
          </w:tcPr>
          <w:p w14:paraId="401E89B8" w14:textId="77777777" w:rsidR="00241DF0" w:rsidRPr="00241DF0" w:rsidRDefault="00241DF0">
            <w:r w:rsidRPr="00241DF0">
              <w:t>Test Tolerance analysis for FR1 NR-U cell reselection with target NR carrier under CCA tests 11.1.3.1.</w:t>
            </w:r>
          </w:p>
        </w:tc>
        <w:tc>
          <w:tcPr>
            <w:tcW w:w="3049" w:type="dxa"/>
            <w:noWrap/>
            <w:hideMark/>
          </w:tcPr>
          <w:p w14:paraId="6E96344E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709BC2F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2942360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81DEE0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1F410EFC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1DE892DF" w14:textId="77777777" w:rsidR="00241DF0" w:rsidRPr="00241DF0" w:rsidRDefault="00241DF0">
            <w:r w:rsidRPr="00241DF0">
              <w:t>0872</w:t>
            </w:r>
          </w:p>
        </w:tc>
        <w:tc>
          <w:tcPr>
            <w:tcW w:w="637" w:type="dxa"/>
            <w:noWrap/>
            <w:hideMark/>
          </w:tcPr>
          <w:p w14:paraId="7E5726C3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076F80E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F171C9C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2A168B1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BC9806" w14:textId="77777777" w:rsidR="00241DF0" w:rsidRPr="00241DF0" w:rsidRDefault="00241DF0">
            <w:r w:rsidRPr="00241DF0">
              <w:t>R5-247993</w:t>
            </w:r>
          </w:p>
        </w:tc>
        <w:tc>
          <w:tcPr>
            <w:tcW w:w="3119" w:type="dxa"/>
            <w:noWrap/>
            <w:hideMark/>
          </w:tcPr>
          <w:p w14:paraId="0820F3FA" w14:textId="77777777" w:rsidR="00241DF0" w:rsidRPr="00241DF0" w:rsidRDefault="00241DF0">
            <w:r w:rsidRPr="00241DF0">
              <w:t>Test Tolerance analysis for FR1 NR-U cell reselection to higher priority E-UTRAN cell tests 11.1.4.1.</w:t>
            </w:r>
          </w:p>
        </w:tc>
        <w:tc>
          <w:tcPr>
            <w:tcW w:w="3049" w:type="dxa"/>
            <w:noWrap/>
            <w:hideMark/>
          </w:tcPr>
          <w:p w14:paraId="733C7078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1C3E3FCD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B226A73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125A827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54CBE8B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5C3698C3" w14:textId="77777777" w:rsidR="00241DF0" w:rsidRPr="00241DF0" w:rsidRDefault="00241DF0">
            <w:r w:rsidRPr="00241DF0">
              <w:t>0873</w:t>
            </w:r>
          </w:p>
        </w:tc>
        <w:tc>
          <w:tcPr>
            <w:tcW w:w="637" w:type="dxa"/>
            <w:noWrap/>
            <w:hideMark/>
          </w:tcPr>
          <w:p w14:paraId="358F488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4DD6AA2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D50A6A9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1BC3199A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DE3E30D" w14:textId="77777777" w:rsidR="00241DF0" w:rsidRPr="00241DF0" w:rsidRDefault="00241DF0">
            <w:r w:rsidRPr="00241DF0">
              <w:t>R5-247994</w:t>
            </w:r>
          </w:p>
        </w:tc>
        <w:tc>
          <w:tcPr>
            <w:tcW w:w="3119" w:type="dxa"/>
            <w:noWrap/>
            <w:hideMark/>
          </w:tcPr>
          <w:p w14:paraId="6A8A4BCD" w14:textId="77777777" w:rsidR="00241DF0" w:rsidRPr="00241DF0" w:rsidRDefault="00241DF0">
            <w:r w:rsidRPr="00241DF0">
              <w:t>Test Tolerance analysis for FR1 NR-U cell reselection to lower priority E-UTRAN cell tests 11.1.4.2.</w:t>
            </w:r>
          </w:p>
        </w:tc>
        <w:tc>
          <w:tcPr>
            <w:tcW w:w="3049" w:type="dxa"/>
            <w:noWrap/>
            <w:hideMark/>
          </w:tcPr>
          <w:p w14:paraId="568AEEC2" w14:textId="77777777" w:rsidR="00241DF0" w:rsidRPr="00241DF0" w:rsidRDefault="00241DF0">
            <w:r w:rsidRPr="00241DF0">
              <w:t>Qualcomm Wireless Communication Tech</w:t>
            </w:r>
          </w:p>
        </w:tc>
        <w:tc>
          <w:tcPr>
            <w:tcW w:w="920" w:type="dxa"/>
            <w:noWrap/>
            <w:hideMark/>
          </w:tcPr>
          <w:p w14:paraId="4F80F1D9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20CB0107" w14:textId="77777777" w:rsidR="00241DF0" w:rsidRPr="00241DF0" w:rsidRDefault="00241DF0">
            <w:r w:rsidRPr="00241DF0">
              <w:t>38.903</w:t>
            </w:r>
          </w:p>
        </w:tc>
        <w:tc>
          <w:tcPr>
            <w:tcW w:w="877" w:type="dxa"/>
            <w:noWrap/>
            <w:hideMark/>
          </w:tcPr>
          <w:p w14:paraId="26F3324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5ADD75C2" w14:textId="77777777" w:rsidR="00241DF0" w:rsidRPr="00241DF0" w:rsidRDefault="00241DF0">
            <w:r w:rsidRPr="00241DF0">
              <w:t>NR_unlic-UEConTest</w:t>
            </w:r>
          </w:p>
        </w:tc>
        <w:tc>
          <w:tcPr>
            <w:tcW w:w="680" w:type="dxa"/>
            <w:noWrap/>
            <w:hideMark/>
          </w:tcPr>
          <w:p w14:paraId="7CFB7FBF" w14:textId="77777777" w:rsidR="00241DF0" w:rsidRPr="00241DF0" w:rsidRDefault="00241DF0">
            <w:r w:rsidRPr="00241DF0">
              <w:t>0874</w:t>
            </w:r>
          </w:p>
        </w:tc>
        <w:tc>
          <w:tcPr>
            <w:tcW w:w="637" w:type="dxa"/>
            <w:noWrap/>
            <w:hideMark/>
          </w:tcPr>
          <w:p w14:paraId="5760AE48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30AEF93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95B810" w14:textId="77777777" w:rsidR="00241DF0" w:rsidRPr="00241DF0" w:rsidRDefault="00241DF0">
            <w:r w:rsidRPr="00241DF0">
              <w:t>RP-242674</w:t>
            </w:r>
          </w:p>
        </w:tc>
      </w:tr>
      <w:tr w:rsidR="004F179A" w:rsidRPr="00241DF0" w14:paraId="1C4F875E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26B9EFFB" w14:textId="77777777" w:rsidR="00241DF0" w:rsidRPr="00241DF0" w:rsidRDefault="00241DF0">
            <w:r w:rsidRPr="00241DF0">
              <w:t>R5-247997</w:t>
            </w:r>
          </w:p>
        </w:tc>
        <w:tc>
          <w:tcPr>
            <w:tcW w:w="3119" w:type="dxa"/>
            <w:noWrap/>
            <w:hideMark/>
          </w:tcPr>
          <w:p w14:paraId="46382B27" w14:textId="77777777" w:rsidR="00241DF0" w:rsidRPr="00241DF0" w:rsidRDefault="00241DF0">
            <w:r w:rsidRPr="00241DF0">
              <w:t>Correction to default configuration of 2-step RACH related message contents for RRM TCs</w:t>
            </w:r>
          </w:p>
        </w:tc>
        <w:tc>
          <w:tcPr>
            <w:tcW w:w="3049" w:type="dxa"/>
            <w:noWrap/>
            <w:hideMark/>
          </w:tcPr>
          <w:p w14:paraId="73DC4F22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42F96B71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759BA0FE" w14:textId="77777777" w:rsidR="00241DF0" w:rsidRPr="00241DF0" w:rsidRDefault="00241DF0">
            <w:r w:rsidRPr="00241DF0">
              <w:t>38.508-1</w:t>
            </w:r>
          </w:p>
        </w:tc>
        <w:tc>
          <w:tcPr>
            <w:tcW w:w="877" w:type="dxa"/>
            <w:noWrap/>
            <w:hideMark/>
          </w:tcPr>
          <w:p w14:paraId="6E7C336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DCCA51A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1EE69038" w14:textId="77777777" w:rsidR="00241DF0" w:rsidRPr="00241DF0" w:rsidRDefault="00241DF0">
            <w:r w:rsidRPr="00241DF0">
              <w:t>3369</w:t>
            </w:r>
          </w:p>
        </w:tc>
        <w:tc>
          <w:tcPr>
            <w:tcW w:w="637" w:type="dxa"/>
            <w:noWrap/>
            <w:hideMark/>
          </w:tcPr>
          <w:p w14:paraId="0E37698C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ED8D1FC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5EFC9E3E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5C941640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208E8A2" w14:textId="77777777" w:rsidR="00241DF0" w:rsidRPr="00241DF0" w:rsidRDefault="00241DF0">
            <w:r w:rsidRPr="00241DF0">
              <w:t>R5-247998</w:t>
            </w:r>
          </w:p>
        </w:tc>
        <w:tc>
          <w:tcPr>
            <w:tcW w:w="3119" w:type="dxa"/>
            <w:noWrap/>
            <w:hideMark/>
          </w:tcPr>
          <w:p w14:paraId="1AD14D45" w14:textId="77777777" w:rsidR="00241DF0" w:rsidRPr="00241DF0" w:rsidRDefault="00241DF0">
            <w:r w:rsidRPr="00241DF0">
              <w:t>Correction to FR1 EN-DC 2-step RACH RRM test cases 4.3.2.2.3 &amp; 4.3.2.2.4 with TT</w:t>
            </w:r>
          </w:p>
        </w:tc>
        <w:tc>
          <w:tcPr>
            <w:tcW w:w="3049" w:type="dxa"/>
            <w:noWrap/>
            <w:hideMark/>
          </w:tcPr>
          <w:p w14:paraId="6A8E0F4E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53161526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136351D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67A058FF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0D832913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7BCB69BB" w14:textId="77777777" w:rsidR="00241DF0" w:rsidRPr="00241DF0" w:rsidRDefault="00241DF0">
            <w:r w:rsidRPr="00241DF0">
              <w:t>3512</w:t>
            </w:r>
          </w:p>
        </w:tc>
        <w:tc>
          <w:tcPr>
            <w:tcW w:w="637" w:type="dxa"/>
            <w:noWrap/>
            <w:hideMark/>
          </w:tcPr>
          <w:p w14:paraId="45A4351A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795FE30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604545D0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2209AB9B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8267F59" w14:textId="77777777" w:rsidR="00241DF0" w:rsidRPr="00241DF0" w:rsidRDefault="00241DF0">
            <w:r w:rsidRPr="00241DF0">
              <w:t>R5-248001</w:t>
            </w:r>
          </w:p>
        </w:tc>
        <w:tc>
          <w:tcPr>
            <w:tcW w:w="3119" w:type="dxa"/>
            <w:noWrap/>
            <w:hideMark/>
          </w:tcPr>
          <w:p w14:paraId="37F05AF7" w14:textId="77777777" w:rsidR="00241DF0" w:rsidRPr="00241DF0" w:rsidRDefault="00241DF0">
            <w:r w:rsidRPr="00241DF0">
              <w:t>Correction to Annex A for Rel-16 2-step RACH RRM test cases</w:t>
            </w:r>
          </w:p>
        </w:tc>
        <w:tc>
          <w:tcPr>
            <w:tcW w:w="3049" w:type="dxa"/>
            <w:noWrap/>
            <w:hideMark/>
          </w:tcPr>
          <w:p w14:paraId="1ADE8335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49D667FF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4160730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C28F79C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3AAFD405" w14:textId="77777777" w:rsidR="00241DF0" w:rsidRPr="00241DF0" w:rsidRDefault="00241DF0">
            <w:r w:rsidRPr="00241DF0">
              <w:t>TEI16_Test</w:t>
            </w:r>
          </w:p>
        </w:tc>
        <w:tc>
          <w:tcPr>
            <w:tcW w:w="680" w:type="dxa"/>
            <w:noWrap/>
            <w:hideMark/>
          </w:tcPr>
          <w:p w14:paraId="06658E13" w14:textId="77777777" w:rsidR="00241DF0" w:rsidRPr="00241DF0" w:rsidRDefault="00241DF0">
            <w:r w:rsidRPr="00241DF0">
              <w:t>3514</w:t>
            </w:r>
          </w:p>
        </w:tc>
        <w:tc>
          <w:tcPr>
            <w:tcW w:w="637" w:type="dxa"/>
            <w:noWrap/>
            <w:hideMark/>
          </w:tcPr>
          <w:p w14:paraId="0108229B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30245486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CCB65B4" w14:textId="77777777" w:rsidR="00241DF0" w:rsidRPr="00241DF0" w:rsidRDefault="00241DF0">
            <w:r w:rsidRPr="00241DF0">
              <w:t>RP-242741</w:t>
            </w:r>
          </w:p>
        </w:tc>
      </w:tr>
      <w:tr w:rsidR="004F179A" w:rsidRPr="00241DF0" w14:paraId="017AF0F5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8092941" w14:textId="77777777" w:rsidR="00241DF0" w:rsidRPr="00241DF0" w:rsidRDefault="00241DF0">
            <w:r w:rsidRPr="00241DF0">
              <w:t>R5-248002</w:t>
            </w:r>
          </w:p>
        </w:tc>
        <w:tc>
          <w:tcPr>
            <w:tcW w:w="3119" w:type="dxa"/>
            <w:noWrap/>
            <w:hideMark/>
          </w:tcPr>
          <w:p w14:paraId="42809B8C" w14:textId="77777777" w:rsidR="00241DF0" w:rsidRPr="00241DF0" w:rsidRDefault="00241DF0">
            <w:r w:rsidRPr="00241DF0">
              <w:t>Correction to FR1 RedCap 2-step RACH RRM test cases 16.3.2.2.X with TT</w:t>
            </w:r>
          </w:p>
        </w:tc>
        <w:tc>
          <w:tcPr>
            <w:tcW w:w="3049" w:type="dxa"/>
            <w:noWrap/>
            <w:hideMark/>
          </w:tcPr>
          <w:p w14:paraId="5ADC2A24" w14:textId="77777777" w:rsidR="00241DF0" w:rsidRPr="00241DF0" w:rsidRDefault="00241DF0">
            <w:r w:rsidRPr="00241DF0">
              <w:t>Huawei, HiSilicon, Starpoint</w:t>
            </w:r>
          </w:p>
        </w:tc>
        <w:tc>
          <w:tcPr>
            <w:tcW w:w="920" w:type="dxa"/>
            <w:noWrap/>
            <w:hideMark/>
          </w:tcPr>
          <w:p w14:paraId="0489B78A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3252D292" w14:textId="77777777" w:rsidR="00241DF0" w:rsidRPr="00241DF0" w:rsidRDefault="00241DF0">
            <w:r w:rsidRPr="00241DF0">
              <w:t>38.533</w:t>
            </w:r>
          </w:p>
        </w:tc>
        <w:tc>
          <w:tcPr>
            <w:tcW w:w="877" w:type="dxa"/>
            <w:noWrap/>
            <w:hideMark/>
          </w:tcPr>
          <w:p w14:paraId="2E64EFA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14B8202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78C76F79" w14:textId="77777777" w:rsidR="00241DF0" w:rsidRPr="00241DF0" w:rsidRDefault="00241DF0">
            <w:r w:rsidRPr="00241DF0">
              <w:t>3516</w:t>
            </w:r>
          </w:p>
        </w:tc>
        <w:tc>
          <w:tcPr>
            <w:tcW w:w="637" w:type="dxa"/>
            <w:noWrap/>
            <w:hideMark/>
          </w:tcPr>
          <w:p w14:paraId="160C72C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769B7BC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45E8726F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1F206C0F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647A984E" w14:textId="77777777" w:rsidR="00241DF0" w:rsidRPr="00241DF0" w:rsidRDefault="00241DF0">
            <w:r w:rsidRPr="00241DF0">
              <w:t>R5-248003</w:t>
            </w:r>
          </w:p>
        </w:tc>
        <w:tc>
          <w:tcPr>
            <w:tcW w:w="3119" w:type="dxa"/>
            <w:noWrap/>
            <w:hideMark/>
          </w:tcPr>
          <w:p w14:paraId="4E31D61B" w14:textId="77777777" w:rsidR="00241DF0" w:rsidRPr="00241DF0" w:rsidRDefault="00241DF0">
            <w:r w:rsidRPr="00241DF0">
              <w:t>Corrections to CA HST-SFN test cases</w:t>
            </w:r>
          </w:p>
        </w:tc>
        <w:tc>
          <w:tcPr>
            <w:tcW w:w="3049" w:type="dxa"/>
            <w:noWrap/>
            <w:hideMark/>
          </w:tcPr>
          <w:p w14:paraId="68EFB315" w14:textId="77777777" w:rsidR="00241DF0" w:rsidRPr="00241DF0" w:rsidRDefault="00241DF0">
            <w:r w:rsidRPr="00241DF0">
              <w:t>Keysight Technologies</w:t>
            </w:r>
          </w:p>
        </w:tc>
        <w:tc>
          <w:tcPr>
            <w:tcW w:w="920" w:type="dxa"/>
            <w:noWrap/>
            <w:hideMark/>
          </w:tcPr>
          <w:p w14:paraId="6BEFA79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63FE013C" w14:textId="77777777" w:rsidR="00241DF0" w:rsidRPr="00241DF0" w:rsidRDefault="00241DF0">
            <w:r w:rsidRPr="00241DF0">
              <w:t>38.521-4</w:t>
            </w:r>
          </w:p>
        </w:tc>
        <w:tc>
          <w:tcPr>
            <w:tcW w:w="877" w:type="dxa"/>
            <w:noWrap/>
            <w:hideMark/>
          </w:tcPr>
          <w:p w14:paraId="2282347D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78246324" w14:textId="77777777" w:rsidR="00241DF0" w:rsidRPr="00241DF0" w:rsidRDefault="00241DF0">
            <w:r w:rsidRPr="00241DF0">
              <w:t>TEI17_Test</w:t>
            </w:r>
          </w:p>
        </w:tc>
        <w:tc>
          <w:tcPr>
            <w:tcW w:w="680" w:type="dxa"/>
            <w:noWrap/>
            <w:hideMark/>
          </w:tcPr>
          <w:p w14:paraId="26FC6413" w14:textId="77777777" w:rsidR="00241DF0" w:rsidRPr="00241DF0" w:rsidRDefault="00241DF0">
            <w:r w:rsidRPr="00241DF0">
              <w:t>0920</w:t>
            </w:r>
          </w:p>
        </w:tc>
        <w:tc>
          <w:tcPr>
            <w:tcW w:w="637" w:type="dxa"/>
            <w:noWrap/>
            <w:hideMark/>
          </w:tcPr>
          <w:p w14:paraId="3B97FA74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50700DE7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75D247FB" w14:textId="77777777" w:rsidR="00241DF0" w:rsidRPr="00241DF0" w:rsidRDefault="00241DF0">
            <w:r w:rsidRPr="00241DF0">
              <w:t>RP-242747</w:t>
            </w:r>
          </w:p>
        </w:tc>
      </w:tr>
      <w:tr w:rsidR="004F179A" w:rsidRPr="00241DF0" w14:paraId="1A983CA3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39DE494D" w14:textId="77777777" w:rsidR="00241DF0" w:rsidRPr="00241DF0" w:rsidRDefault="00241DF0">
            <w:r w:rsidRPr="00241DF0">
              <w:t>R5-248004</w:t>
            </w:r>
          </w:p>
        </w:tc>
        <w:tc>
          <w:tcPr>
            <w:tcW w:w="3119" w:type="dxa"/>
            <w:noWrap/>
            <w:hideMark/>
          </w:tcPr>
          <w:p w14:paraId="1FAEDE40" w14:textId="77777777" w:rsidR="00241DF0" w:rsidRPr="00241DF0" w:rsidRDefault="00241DF0">
            <w:r w:rsidRPr="00241DF0">
              <w:t>Update of IBB requirements for intraband contiguous CA</w:t>
            </w:r>
          </w:p>
        </w:tc>
        <w:tc>
          <w:tcPr>
            <w:tcW w:w="3049" w:type="dxa"/>
            <w:noWrap/>
            <w:hideMark/>
          </w:tcPr>
          <w:p w14:paraId="1290F779" w14:textId="77777777" w:rsidR="00241DF0" w:rsidRPr="00241DF0" w:rsidRDefault="00241DF0">
            <w:r w:rsidRPr="00241DF0">
              <w:t>Rohde &amp; Schwarz</w:t>
            </w:r>
          </w:p>
        </w:tc>
        <w:tc>
          <w:tcPr>
            <w:tcW w:w="920" w:type="dxa"/>
            <w:noWrap/>
            <w:hideMark/>
          </w:tcPr>
          <w:p w14:paraId="3935717C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524F63E8" w14:textId="77777777" w:rsidR="00241DF0" w:rsidRPr="00241DF0" w:rsidRDefault="00241DF0">
            <w:r w:rsidRPr="00241DF0">
              <w:t>38.521-1</w:t>
            </w:r>
          </w:p>
        </w:tc>
        <w:tc>
          <w:tcPr>
            <w:tcW w:w="877" w:type="dxa"/>
            <w:noWrap/>
            <w:hideMark/>
          </w:tcPr>
          <w:p w14:paraId="4AB8AE85" w14:textId="77777777" w:rsidR="00241DF0" w:rsidRPr="00241DF0" w:rsidRDefault="00241DF0">
            <w:r w:rsidRPr="00241DF0">
              <w:t>18.4.0</w:t>
            </w:r>
          </w:p>
        </w:tc>
        <w:tc>
          <w:tcPr>
            <w:tcW w:w="4538" w:type="dxa"/>
            <w:noWrap/>
            <w:hideMark/>
          </w:tcPr>
          <w:p w14:paraId="2A0C0C18" w14:textId="77777777" w:rsidR="00241DF0" w:rsidRPr="00241DF0" w:rsidRDefault="00241DF0">
            <w:r w:rsidRPr="00241DF0">
              <w:t>TEI15_Test</w:t>
            </w:r>
          </w:p>
        </w:tc>
        <w:tc>
          <w:tcPr>
            <w:tcW w:w="680" w:type="dxa"/>
            <w:noWrap/>
            <w:hideMark/>
          </w:tcPr>
          <w:p w14:paraId="2B38BE26" w14:textId="77777777" w:rsidR="00241DF0" w:rsidRPr="00241DF0" w:rsidRDefault="00241DF0">
            <w:r w:rsidRPr="00241DF0">
              <w:t>3076</w:t>
            </w:r>
          </w:p>
        </w:tc>
        <w:tc>
          <w:tcPr>
            <w:tcW w:w="637" w:type="dxa"/>
            <w:noWrap/>
            <w:hideMark/>
          </w:tcPr>
          <w:p w14:paraId="3AE391F2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4762B81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313D5FFD" w14:textId="77777777" w:rsidR="00241DF0" w:rsidRPr="00241DF0" w:rsidRDefault="00241DF0">
            <w:r w:rsidRPr="00241DF0">
              <w:t>RP-242738</w:t>
            </w:r>
          </w:p>
        </w:tc>
      </w:tr>
      <w:tr w:rsidR="004F179A" w:rsidRPr="00241DF0" w14:paraId="4214C8F8" w14:textId="77777777" w:rsidTr="00763082">
        <w:trPr>
          <w:trHeight w:val="300"/>
        </w:trPr>
        <w:tc>
          <w:tcPr>
            <w:tcW w:w="1271" w:type="dxa"/>
            <w:noWrap/>
            <w:hideMark/>
          </w:tcPr>
          <w:p w14:paraId="5D5AF6E1" w14:textId="77777777" w:rsidR="00241DF0" w:rsidRPr="00241DF0" w:rsidRDefault="00241DF0">
            <w:r w:rsidRPr="00241DF0">
              <w:t>R5-248007</w:t>
            </w:r>
          </w:p>
        </w:tc>
        <w:tc>
          <w:tcPr>
            <w:tcW w:w="3119" w:type="dxa"/>
            <w:noWrap/>
            <w:hideMark/>
          </w:tcPr>
          <w:p w14:paraId="05BE0263" w14:textId="77777777" w:rsidR="00241DF0" w:rsidRPr="00241DF0" w:rsidRDefault="00241DF0">
            <w:r w:rsidRPr="00241DF0">
              <w:t>Charging Cable Verification Procedure</w:t>
            </w:r>
          </w:p>
        </w:tc>
        <w:tc>
          <w:tcPr>
            <w:tcW w:w="3049" w:type="dxa"/>
            <w:noWrap/>
            <w:hideMark/>
          </w:tcPr>
          <w:p w14:paraId="656E51FA" w14:textId="77777777" w:rsidR="00241DF0" w:rsidRPr="00241DF0" w:rsidRDefault="00241DF0">
            <w:r w:rsidRPr="00241DF0">
              <w:t>Keysight Technologies UK Ltd, ETS-Lindgren</w:t>
            </w:r>
          </w:p>
        </w:tc>
        <w:tc>
          <w:tcPr>
            <w:tcW w:w="920" w:type="dxa"/>
            <w:noWrap/>
            <w:hideMark/>
          </w:tcPr>
          <w:p w14:paraId="57FC9C25" w14:textId="77777777" w:rsidR="00241DF0" w:rsidRPr="00241DF0" w:rsidRDefault="00241DF0">
            <w:r w:rsidRPr="00241DF0">
              <w:t>Rel-18</w:t>
            </w:r>
          </w:p>
        </w:tc>
        <w:tc>
          <w:tcPr>
            <w:tcW w:w="1134" w:type="dxa"/>
            <w:noWrap/>
            <w:hideMark/>
          </w:tcPr>
          <w:p w14:paraId="10FF0AB1" w14:textId="77777777" w:rsidR="00241DF0" w:rsidRPr="00241DF0" w:rsidRDefault="00241DF0">
            <w:r w:rsidRPr="00241DF0">
              <w:t>38.551</w:t>
            </w:r>
          </w:p>
        </w:tc>
        <w:tc>
          <w:tcPr>
            <w:tcW w:w="877" w:type="dxa"/>
            <w:noWrap/>
            <w:hideMark/>
          </w:tcPr>
          <w:p w14:paraId="2349D436" w14:textId="77777777" w:rsidR="00241DF0" w:rsidRPr="00241DF0" w:rsidRDefault="00241DF0">
            <w:r w:rsidRPr="00241DF0">
              <w:t>18.0.0</w:t>
            </w:r>
          </w:p>
        </w:tc>
        <w:tc>
          <w:tcPr>
            <w:tcW w:w="4538" w:type="dxa"/>
            <w:noWrap/>
            <w:hideMark/>
          </w:tcPr>
          <w:p w14:paraId="625EE006" w14:textId="77777777" w:rsidR="00241DF0" w:rsidRPr="00241DF0" w:rsidRDefault="00241DF0">
            <w:r w:rsidRPr="00241DF0">
              <w:t>NR_MIMO_OTA_enh-UEConTest</w:t>
            </w:r>
          </w:p>
        </w:tc>
        <w:tc>
          <w:tcPr>
            <w:tcW w:w="680" w:type="dxa"/>
            <w:noWrap/>
            <w:hideMark/>
          </w:tcPr>
          <w:p w14:paraId="6CC54029" w14:textId="77777777" w:rsidR="00241DF0" w:rsidRPr="00241DF0" w:rsidRDefault="00241DF0">
            <w:r w:rsidRPr="00241DF0">
              <w:t>0030</w:t>
            </w:r>
          </w:p>
        </w:tc>
        <w:tc>
          <w:tcPr>
            <w:tcW w:w="637" w:type="dxa"/>
            <w:noWrap/>
            <w:hideMark/>
          </w:tcPr>
          <w:p w14:paraId="663B5A01" w14:textId="77777777" w:rsidR="00241DF0" w:rsidRPr="00241DF0" w:rsidRDefault="00241DF0">
            <w:r w:rsidRPr="00241DF0">
              <w:t>1</w:t>
            </w:r>
          </w:p>
        </w:tc>
        <w:tc>
          <w:tcPr>
            <w:tcW w:w="637" w:type="dxa"/>
            <w:noWrap/>
            <w:hideMark/>
          </w:tcPr>
          <w:p w14:paraId="0DF8D4F9" w14:textId="77777777" w:rsidR="00241DF0" w:rsidRPr="00241DF0" w:rsidRDefault="00241DF0">
            <w:r w:rsidRPr="00241DF0">
              <w:t>F</w:t>
            </w:r>
          </w:p>
        </w:tc>
        <w:tc>
          <w:tcPr>
            <w:tcW w:w="1277" w:type="dxa"/>
            <w:noWrap/>
            <w:hideMark/>
          </w:tcPr>
          <w:p w14:paraId="1E0F0A8F" w14:textId="77777777" w:rsidR="00241DF0" w:rsidRPr="00241DF0" w:rsidRDefault="00241DF0">
            <w:r w:rsidRPr="00241DF0">
              <w:t>RP-242711</w:t>
            </w:r>
          </w:p>
        </w:tc>
      </w:tr>
    </w:tbl>
    <w:p w14:paraId="333D024A" w14:textId="77777777" w:rsidR="00335A68" w:rsidRDefault="00335A68" w:rsidP="0014272E"/>
    <w:p w14:paraId="43C72DC9" w14:textId="77777777" w:rsidR="00335A68" w:rsidRDefault="00335A68" w:rsidP="0014272E"/>
    <w:p w14:paraId="76439221" w14:textId="1ABB5581" w:rsidR="00344E55" w:rsidRDefault="00344E55" w:rsidP="00344E55">
      <w:pPr>
        <w:pStyle w:val="Heading1"/>
      </w:pPr>
      <w:r>
        <w:t>Tdoc list of agreed TTCN CRs and plenary packages</w:t>
      </w:r>
    </w:p>
    <w:p w14:paraId="11A0F7DF" w14:textId="77777777" w:rsidR="0082188F" w:rsidRDefault="0082188F" w:rsidP="0014272E"/>
    <w:p w14:paraId="741E2DDE" w14:textId="38580624" w:rsidR="0074355E" w:rsidRDefault="005D1405" w:rsidP="003443A1">
      <w:r>
        <w:t>85</w:t>
      </w:r>
      <w:r w:rsidR="0007678C">
        <w:t xml:space="preserve"> CRs </w:t>
      </w:r>
      <w:r w:rsidR="00684776">
        <w:t xml:space="preserve">(including 3 direct to plenary) </w:t>
      </w:r>
      <w:r w:rsidR="0007678C">
        <w:t xml:space="preserve">were agreed via email </w:t>
      </w:r>
      <w:r w:rsidR="0007678C" w:rsidRPr="0007678C">
        <w:t xml:space="preserve">in the </w:t>
      </w:r>
      <w:r w:rsidR="005E0AB7">
        <w:t>4</w:t>
      </w:r>
      <w:r w:rsidR="0007678C" w:rsidRPr="0007678C">
        <w:t>. trimester</w:t>
      </w:r>
      <w:r w:rsidR="0007678C">
        <w:t xml:space="preserve"> at the </w:t>
      </w:r>
      <w:r w:rsidR="0007678C" w:rsidRPr="0007678C">
        <w:t>RAN5 electronic meeting ‘#2024-TTCN email’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57"/>
        <w:gridCol w:w="1278"/>
        <w:gridCol w:w="936"/>
        <w:gridCol w:w="942"/>
        <w:gridCol w:w="720"/>
        <w:gridCol w:w="2875"/>
        <w:gridCol w:w="625"/>
        <w:gridCol w:w="458"/>
        <w:gridCol w:w="425"/>
        <w:gridCol w:w="1134"/>
      </w:tblGrid>
      <w:tr w:rsidR="005D1405" w:rsidRPr="005D1405" w14:paraId="432FE0CF" w14:textId="77777777" w:rsidTr="005D1405">
        <w:trPr>
          <w:trHeight w:val="900"/>
        </w:trPr>
        <w:tc>
          <w:tcPr>
            <w:tcW w:w="1129" w:type="dxa"/>
            <w:shd w:val="clear" w:color="000000" w:fill="75B91A"/>
            <w:hideMark/>
          </w:tcPr>
          <w:p w14:paraId="58AA818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357" w:type="dxa"/>
            <w:shd w:val="clear" w:color="000000" w:fill="75B91A"/>
            <w:hideMark/>
          </w:tcPr>
          <w:p w14:paraId="2038C3C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278" w:type="dxa"/>
            <w:shd w:val="clear" w:color="000000" w:fill="75B91A"/>
            <w:hideMark/>
          </w:tcPr>
          <w:p w14:paraId="3CBAB28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936" w:type="dxa"/>
            <w:shd w:val="clear" w:color="000000" w:fill="75B91A"/>
            <w:hideMark/>
          </w:tcPr>
          <w:p w14:paraId="615FE91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42" w:type="dxa"/>
            <w:shd w:val="clear" w:color="000000" w:fill="75B91A"/>
            <w:hideMark/>
          </w:tcPr>
          <w:p w14:paraId="377D0CF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720" w:type="dxa"/>
            <w:shd w:val="clear" w:color="000000" w:fill="75B91A"/>
            <w:hideMark/>
          </w:tcPr>
          <w:p w14:paraId="536726C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2875" w:type="dxa"/>
            <w:shd w:val="clear" w:color="000000" w:fill="75B91A"/>
            <w:hideMark/>
          </w:tcPr>
          <w:p w14:paraId="3746E82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625" w:type="dxa"/>
            <w:shd w:val="clear" w:color="000000" w:fill="75B91A"/>
            <w:hideMark/>
          </w:tcPr>
          <w:p w14:paraId="3645B7F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458" w:type="dxa"/>
            <w:shd w:val="clear" w:color="000000" w:fill="75B91A"/>
            <w:hideMark/>
          </w:tcPr>
          <w:p w14:paraId="2BAEC88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425" w:type="dxa"/>
            <w:shd w:val="clear" w:color="000000" w:fill="75B91A"/>
            <w:hideMark/>
          </w:tcPr>
          <w:p w14:paraId="6B50E34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134" w:type="dxa"/>
            <w:shd w:val="clear" w:color="000000" w:fill="75B91A"/>
            <w:hideMark/>
          </w:tcPr>
          <w:p w14:paraId="192BDFA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D140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5D1405" w:rsidRPr="005D1405" w14:paraId="49580C42" w14:textId="77777777" w:rsidTr="005D1405">
        <w:trPr>
          <w:trHeight w:val="1350"/>
        </w:trPr>
        <w:tc>
          <w:tcPr>
            <w:tcW w:w="1129" w:type="dxa"/>
            <w:shd w:val="clear" w:color="auto" w:fill="auto"/>
            <w:hideMark/>
          </w:tcPr>
          <w:p w14:paraId="1ED0488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R5s240575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77C43E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function f_TC_8_1_1_4_x_NR5GC_TestBody</w:t>
            </w:r>
          </w:p>
        </w:tc>
        <w:tc>
          <w:tcPr>
            <w:tcW w:w="1278" w:type="dxa"/>
            <w:shd w:val="clear" w:color="auto" w:fill="auto"/>
            <w:hideMark/>
          </w:tcPr>
          <w:p w14:paraId="3544F5D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198108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1BFA3B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FF8DA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8DEA3D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LTE_NR_DC_CA_enh-UEConTest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0040387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3534</w:t>
            </w:r>
          </w:p>
        </w:tc>
        <w:tc>
          <w:tcPr>
            <w:tcW w:w="458" w:type="dxa"/>
            <w:shd w:val="clear" w:color="000000" w:fill="BFBFBF"/>
            <w:hideMark/>
          </w:tcPr>
          <w:p w14:paraId="3AC2DA0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0337CF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CDA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2187A96E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51DB20A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R5s240577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E7FCCD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11.4.12</w:t>
            </w:r>
          </w:p>
        </w:tc>
        <w:tc>
          <w:tcPr>
            <w:tcW w:w="1278" w:type="dxa"/>
            <w:shd w:val="clear" w:color="auto" w:fill="auto"/>
            <w:hideMark/>
          </w:tcPr>
          <w:p w14:paraId="67E1C30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B03872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16407E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5901FF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527ABB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DF3428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3536</w:t>
            </w:r>
          </w:p>
        </w:tc>
        <w:tc>
          <w:tcPr>
            <w:tcW w:w="458" w:type="dxa"/>
            <w:shd w:val="clear" w:color="000000" w:fill="BFBFBF"/>
            <w:hideMark/>
          </w:tcPr>
          <w:p w14:paraId="384D087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E4AB6F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AE81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6A911C2E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C7BB55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R5s240578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0E8459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 case 9.1.7.1</w:t>
            </w:r>
          </w:p>
        </w:tc>
        <w:tc>
          <w:tcPr>
            <w:tcW w:w="1278" w:type="dxa"/>
            <w:shd w:val="clear" w:color="auto" w:fill="auto"/>
            <w:hideMark/>
          </w:tcPr>
          <w:p w14:paraId="49C25EE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36" w:type="dxa"/>
            <w:shd w:val="clear" w:color="auto" w:fill="auto"/>
            <w:hideMark/>
          </w:tcPr>
          <w:p w14:paraId="40BF0AA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C094B0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B8FACD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1E5E28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0B2F76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3537</w:t>
            </w:r>
          </w:p>
        </w:tc>
        <w:tc>
          <w:tcPr>
            <w:tcW w:w="458" w:type="dxa"/>
            <w:shd w:val="clear" w:color="000000" w:fill="BFBFBF"/>
            <w:hideMark/>
          </w:tcPr>
          <w:p w14:paraId="36E1440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AFC416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5B3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78DB44BE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5BF3035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R5s240579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14D46A1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NBIOT NTN testcase 22.3.1.6</w:t>
            </w:r>
          </w:p>
        </w:tc>
        <w:tc>
          <w:tcPr>
            <w:tcW w:w="1278" w:type="dxa"/>
            <w:shd w:val="clear" w:color="auto" w:fill="auto"/>
            <w:hideMark/>
          </w:tcPr>
          <w:p w14:paraId="33F6B86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1B0CAB7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01AFDF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68D279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6033F32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403838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4856</w:t>
            </w:r>
          </w:p>
        </w:tc>
        <w:tc>
          <w:tcPr>
            <w:tcW w:w="458" w:type="dxa"/>
            <w:shd w:val="clear" w:color="000000" w:fill="BFBFBF"/>
            <w:hideMark/>
          </w:tcPr>
          <w:p w14:paraId="55D95E2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0EFEF4E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56AB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7D825AA8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EE9268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R5s240580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179076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6.3.2.2</w:t>
            </w:r>
          </w:p>
        </w:tc>
        <w:tc>
          <w:tcPr>
            <w:tcW w:w="1278" w:type="dxa"/>
            <w:shd w:val="clear" w:color="auto" w:fill="auto"/>
            <w:hideMark/>
          </w:tcPr>
          <w:p w14:paraId="3B1DD0E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01E35F7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AD2519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191D7C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30F61F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502E479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3538</w:t>
            </w:r>
          </w:p>
        </w:tc>
        <w:tc>
          <w:tcPr>
            <w:tcW w:w="458" w:type="dxa"/>
            <w:shd w:val="clear" w:color="000000" w:fill="BFBFBF"/>
            <w:hideMark/>
          </w:tcPr>
          <w:p w14:paraId="1A7DB6F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3E1CBC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41A5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08A2B84A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CDCD8F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F7B5D6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f_NBIOT_508Check_CP_ResponseToPagingForMTAccess</w:t>
            </w:r>
          </w:p>
        </w:tc>
        <w:tc>
          <w:tcPr>
            <w:tcW w:w="1278" w:type="dxa"/>
            <w:shd w:val="clear" w:color="auto" w:fill="auto"/>
            <w:hideMark/>
          </w:tcPr>
          <w:p w14:paraId="0ABB400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C9490A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A7D57E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5A192C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1288CB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4E4E3D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4857</w:t>
            </w:r>
          </w:p>
        </w:tc>
        <w:tc>
          <w:tcPr>
            <w:tcW w:w="458" w:type="dxa"/>
            <w:shd w:val="clear" w:color="000000" w:fill="BFBFBF"/>
            <w:hideMark/>
          </w:tcPr>
          <w:p w14:paraId="7C0478F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2A1130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43DC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7411FD93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5849CD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B80BEA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7.1.1.4.1.1</w:t>
            </w:r>
          </w:p>
        </w:tc>
        <w:tc>
          <w:tcPr>
            <w:tcW w:w="1278" w:type="dxa"/>
            <w:shd w:val="clear" w:color="auto" w:fill="auto"/>
            <w:hideMark/>
          </w:tcPr>
          <w:p w14:paraId="051F573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936" w:type="dxa"/>
            <w:shd w:val="clear" w:color="auto" w:fill="auto"/>
            <w:hideMark/>
          </w:tcPr>
          <w:p w14:paraId="1E61186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DF19E8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95A7D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F7E17C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5363E6A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3539</w:t>
            </w:r>
          </w:p>
        </w:tc>
        <w:tc>
          <w:tcPr>
            <w:tcW w:w="458" w:type="dxa"/>
            <w:shd w:val="clear" w:color="000000" w:fill="BFBFBF"/>
            <w:hideMark/>
          </w:tcPr>
          <w:p w14:paraId="3A94136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DB8E02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C4FE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774555EB" w14:textId="77777777" w:rsidTr="005D1405">
        <w:trPr>
          <w:trHeight w:val="1350"/>
        </w:trPr>
        <w:tc>
          <w:tcPr>
            <w:tcW w:w="1129" w:type="dxa"/>
            <w:shd w:val="clear" w:color="auto" w:fill="auto"/>
            <w:hideMark/>
          </w:tcPr>
          <w:p w14:paraId="7139D42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28BED3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11.1.2</w:t>
            </w:r>
          </w:p>
        </w:tc>
        <w:tc>
          <w:tcPr>
            <w:tcW w:w="1278" w:type="dxa"/>
            <w:shd w:val="clear" w:color="auto" w:fill="auto"/>
            <w:hideMark/>
          </w:tcPr>
          <w:p w14:paraId="5D17971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936" w:type="dxa"/>
            <w:shd w:val="clear" w:color="auto" w:fill="auto"/>
            <w:hideMark/>
          </w:tcPr>
          <w:p w14:paraId="6D0B435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42324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32D5FB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EBD36D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BED7D4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3540</w:t>
            </w:r>
          </w:p>
        </w:tc>
        <w:tc>
          <w:tcPr>
            <w:tcW w:w="458" w:type="dxa"/>
            <w:shd w:val="clear" w:color="000000" w:fill="BFBFBF"/>
            <w:hideMark/>
          </w:tcPr>
          <w:p w14:paraId="10EC801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BFA9DB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23C0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2E92E747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9FE0AD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1F388B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9.1.10.6</w:t>
            </w:r>
          </w:p>
        </w:tc>
        <w:tc>
          <w:tcPr>
            <w:tcW w:w="1278" w:type="dxa"/>
            <w:shd w:val="clear" w:color="auto" w:fill="auto"/>
            <w:hideMark/>
          </w:tcPr>
          <w:p w14:paraId="56D1AD4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4F2395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B8F8F3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D74D53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624825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eNS-UEConTest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1A8F1B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3541</w:t>
            </w:r>
          </w:p>
        </w:tc>
        <w:tc>
          <w:tcPr>
            <w:tcW w:w="458" w:type="dxa"/>
            <w:shd w:val="clear" w:color="000000" w:fill="BFBFBF"/>
            <w:hideMark/>
          </w:tcPr>
          <w:p w14:paraId="394CBB9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4FC6453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5AE86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3C7D77C5" w14:textId="77777777" w:rsidTr="005D1405">
        <w:trPr>
          <w:trHeight w:val="2925"/>
        </w:trPr>
        <w:tc>
          <w:tcPr>
            <w:tcW w:w="1129" w:type="dxa"/>
            <w:shd w:val="clear" w:color="auto" w:fill="auto"/>
            <w:hideMark/>
          </w:tcPr>
          <w:p w14:paraId="54BF4E2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A272E2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IRAT testcases</w:t>
            </w:r>
          </w:p>
        </w:tc>
        <w:tc>
          <w:tcPr>
            <w:tcW w:w="1278" w:type="dxa"/>
            <w:shd w:val="clear" w:color="auto" w:fill="auto"/>
            <w:hideMark/>
          </w:tcPr>
          <w:p w14:paraId="5C234AA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0F43F3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528EFB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E8089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414E98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1504ED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3542</w:t>
            </w:r>
          </w:p>
        </w:tc>
        <w:tc>
          <w:tcPr>
            <w:tcW w:w="458" w:type="dxa"/>
            <w:shd w:val="clear" w:color="000000" w:fill="BFBFBF"/>
            <w:hideMark/>
          </w:tcPr>
          <w:p w14:paraId="20ED63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4E15A7F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940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59667465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46895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R5s240586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B32026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 testcase 8.1.4.1.2</w:t>
            </w:r>
          </w:p>
        </w:tc>
        <w:tc>
          <w:tcPr>
            <w:tcW w:w="1278" w:type="dxa"/>
            <w:shd w:val="clear" w:color="auto" w:fill="auto"/>
            <w:hideMark/>
          </w:tcPr>
          <w:p w14:paraId="3892061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4FFE1A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780292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AB73EB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2EED1D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0EF4341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3543</w:t>
            </w:r>
          </w:p>
        </w:tc>
        <w:tc>
          <w:tcPr>
            <w:tcW w:w="458" w:type="dxa"/>
            <w:shd w:val="clear" w:color="000000" w:fill="BFBFBF"/>
            <w:hideMark/>
          </w:tcPr>
          <w:p w14:paraId="498019A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265ACD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5317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4B8B60B1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4A8C374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032ABC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function fl_Check_Rf_Parameters_NRBand_PICS_Supp</w:t>
            </w:r>
          </w:p>
        </w:tc>
        <w:tc>
          <w:tcPr>
            <w:tcW w:w="1278" w:type="dxa"/>
            <w:shd w:val="clear" w:color="auto" w:fill="auto"/>
            <w:hideMark/>
          </w:tcPr>
          <w:p w14:paraId="32F43E6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F0B5BE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1D1644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9014DA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20C4F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5D5250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3544</w:t>
            </w:r>
          </w:p>
        </w:tc>
        <w:tc>
          <w:tcPr>
            <w:tcW w:w="458" w:type="dxa"/>
            <w:shd w:val="clear" w:color="000000" w:fill="BFBFBF"/>
            <w:hideMark/>
          </w:tcPr>
          <w:p w14:paraId="39D8635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3D67F5A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78A2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608CBF43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D0949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852E6B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11.1.7</w:t>
            </w:r>
          </w:p>
        </w:tc>
        <w:tc>
          <w:tcPr>
            <w:tcW w:w="1278" w:type="dxa"/>
            <w:shd w:val="clear" w:color="auto" w:fill="auto"/>
            <w:hideMark/>
          </w:tcPr>
          <w:p w14:paraId="0F69C79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681A757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A1879D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8072EB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6989EE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8154EE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3545</w:t>
            </w:r>
          </w:p>
        </w:tc>
        <w:tc>
          <w:tcPr>
            <w:tcW w:w="458" w:type="dxa"/>
            <w:shd w:val="clear" w:color="000000" w:fill="BFBFBF"/>
            <w:hideMark/>
          </w:tcPr>
          <w:p w14:paraId="1480A9D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27017B1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C329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52AA7F03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2925E6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R5s240589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143C994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NBIOT-NTN testcase 22.3.1.2</w:t>
            </w:r>
          </w:p>
        </w:tc>
        <w:tc>
          <w:tcPr>
            <w:tcW w:w="1278" w:type="dxa"/>
            <w:shd w:val="clear" w:color="auto" w:fill="auto"/>
            <w:hideMark/>
          </w:tcPr>
          <w:p w14:paraId="73D1A01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BF7AE5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7E8B9C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62C675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6084DF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480FC7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4858</w:t>
            </w:r>
          </w:p>
        </w:tc>
        <w:tc>
          <w:tcPr>
            <w:tcW w:w="458" w:type="dxa"/>
            <w:shd w:val="clear" w:color="000000" w:fill="BFBFBF"/>
            <w:hideMark/>
          </w:tcPr>
          <w:p w14:paraId="4363203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4CD727B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C1DA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0231A4C1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1D76CE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R5s240590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07AD44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IRAT testcase 11.4.12</w:t>
            </w:r>
          </w:p>
        </w:tc>
        <w:tc>
          <w:tcPr>
            <w:tcW w:w="1278" w:type="dxa"/>
            <w:shd w:val="clear" w:color="auto" w:fill="auto"/>
            <w:hideMark/>
          </w:tcPr>
          <w:p w14:paraId="332F994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41792F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76D7EE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EA9F2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8C44F3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E21263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3546</w:t>
            </w:r>
          </w:p>
        </w:tc>
        <w:tc>
          <w:tcPr>
            <w:tcW w:w="458" w:type="dxa"/>
            <w:shd w:val="clear" w:color="000000" w:fill="BFBFBF"/>
            <w:hideMark/>
          </w:tcPr>
          <w:p w14:paraId="78C2D47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55E52B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917C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58318B59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58A3EF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39EE5D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6.3.2.3</w:t>
            </w:r>
          </w:p>
        </w:tc>
        <w:tc>
          <w:tcPr>
            <w:tcW w:w="1278" w:type="dxa"/>
            <w:shd w:val="clear" w:color="auto" w:fill="auto"/>
            <w:hideMark/>
          </w:tcPr>
          <w:p w14:paraId="61E57FD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C654CA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53B0A8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50E83D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8E41FC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2A2EA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3547</w:t>
            </w:r>
          </w:p>
        </w:tc>
        <w:tc>
          <w:tcPr>
            <w:tcW w:w="458" w:type="dxa"/>
            <w:shd w:val="clear" w:color="000000" w:fill="BFBFBF"/>
            <w:hideMark/>
          </w:tcPr>
          <w:p w14:paraId="0F067F1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0745F51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735A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5E71F2C6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FBBCD1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2B6E90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6.3.2.6</w:t>
            </w:r>
          </w:p>
        </w:tc>
        <w:tc>
          <w:tcPr>
            <w:tcW w:w="1278" w:type="dxa"/>
            <w:shd w:val="clear" w:color="auto" w:fill="auto"/>
            <w:hideMark/>
          </w:tcPr>
          <w:p w14:paraId="1E179CD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0AE9E8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A7F1BB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958089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14F388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738E73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3548</w:t>
            </w:r>
          </w:p>
        </w:tc>
        <w:tc>
          <w:tcPr>
            <w:tcW w:w="458" w:type="dxa"/>
            <w:shd w:val="clear" w:color="000000" w:fill="BFBFBF"/>
            <w:hideMark/>
          </w:tcPr>
          <w:p w14:paraId="4D0BF89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F4C5BC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9872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7B7BF563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547B847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195068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NBIOT-NTN testcase 22.3.1.4</w:t>
            </w:r>
          </w:p>
        </w:tc>
        <w:tc>
          <w:tcPr>
            <w:tcW w:w="1278" w:type="dxa"/>
            <w:shd w:val="clear" w:color="auto" w:fill="auto"/>
            <w:hideMark/>
          </w:tcPr>
          <w:p w14:paraId="6D28E95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58DCA6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B9B036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4DD3C9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76692D1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BF4925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4859</w:t>
            </w:r>
          </w:p>
        </w:tc>
        <w:tc>
          <w:tcPr>
            <w:tcW w:w="458" w:type="dxa"/>
            <w:shd w:val="clear" w:color="000000" w:fill="BFBFBF"/>
            <w:hideMark/>
          </w:tcPr>
          <w:p w14:paraId="309F078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FF0531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0175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6362F3CF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5D81CB2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75C730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6.3.2.1</w:t>
            </w:r>
          </w:p>
        </w:tc>
        <w:tc>
          <w:tcPr>
            <w:tcW w:w="1278" w:type="dxa"/>
            <w:shd w:val="clear" w:color="auto" w:fill="auto"/>
            <w:hideMark/>
          </w:tcPr>
          <w:p w14:paraId="10B6EE0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4D550E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68CFAF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984C22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51925A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0C5C56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3549</w:t>
            </w:r>
          </w:p>
        </w:tc>
        <w:tc>
          <w:tcPr>
            <w:tcW w:w="458" w:type="dxa"/>
            <w:shd w:val="clear" w:color="000000" w:fill="BFBFBF"/>
            <w:hideMark/>
          </w:tcPr>
          <w:p w14:paraId="5E326BB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4F5C066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E87F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6E8D1756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630274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060FD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6.3.2.4</w:t>
            </w:r>
          </w:p>
        </w:tc>
        <w:tc>
          <w:tcPr>
            <w:tcW w:w="1278" w:type="dxa"/>
            <w:shd w:val="clear" w:color="auto" w:fill="auto"/>
            <w:hideMark/>
          </w:tcPr>
          <w:p w14:paraId="03DAD4D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7D251D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3DFB02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774F5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D01A1D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2AADDE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3550</w:t>
            </w:r>
          </w:p>
        </w:tc>
        <w:tc>
          <w:tcPr>
            <w:tcW w:w="458" w:type="dxa"/>
            <w:shd w:val="clear" w:color="000000" w:fill="BFBFBF"/>
            <w:hideMark/>
          </w:tcPr>
          <w:p w14:paraId="6010634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FBD6BA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74C0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5331F3D5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5C53A2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A55949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6.3.2.5</w:t>
            </w:r>
          </w:p>
        </w:tc>
        <w:tc>
          <w:tcPr>
            <w:tcW w:w="1278" w:type="dxa"/>
            <w:shd w:val="clear" w:color="auto" w:fill="auto"/>
            <w:hideMark/>
          </w:tcPr>
          <w:p w14:paraId="7032EA5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6C557C0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684D43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50CE258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F83C82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DA2348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3551</w:t>
            </w:r>
          </w:p>
        </w:tc>
        <w:tc>
          <w:tcPr>
            <w:tcW w:w="458" w:type="dxa"/>
            <w:shd w:val="clear" w:color="000000" w:fill="BFBFBF"/>
            <w:hideMark/>
          </w:tcPr>
          <w:p w14:paraId="62C6910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6B7E11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3E84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454145A3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3E6413A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R5s240599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052253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Addition of NR5GC eCall over IMS testcase 11.5.12 in FR1</w:t>
            </w:r>
          </w:p>
        </w:tc>
        <w:tc>
          <w:tcPr>
            <w:tcW w:w="1278" w:type="dxa"/>
            <w:shd w:val="clear" w:color="auto" w:fill="auto"/>
            <w:hideMark/>
          </w:tcPr>
          <w:p w14:paraId="0A6A700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Anritsu, 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0583CC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42019F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E90449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FA409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2FA55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3552</w:t>
            </w:r>
          </w:p>
        </w:tc>
        <w:tc>
          <w:tcPr>
            <w:tcW w:w="458" w:type="dxa"/>
            <w:shd w:val="clear" w:color="000000" w:fill="BFBFBF"/>
            <w:hideMark/>
          </w:tcPr>
          <w:p w14:paraId="08AA91A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2A19F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6A12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2261A2CB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74194A5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945DA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NR-DC RRC latency check test case 8.2.6.2.2</w:t>
            </w:r>
          </w:p>
        </w:tc>
        <w:tc>
          <w:tcPr>
            <w:tcW w:w="1278" w:type="dxa"/>
            <w:shd w:val="clear" w:color="auto" w:fill="auto"/>
            <w:hideMark/>
          </w:tcPr>
          <w:p w14:paraId="57D953F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47766EA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57F497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F333E4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BE97CB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7625E8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3474</w:t>
            </w:r>
          </w:p>
        </w:tc>
        <w:tc>
          <w:tcPr>
            <w:tcW w:w="458" w:type="dxa"/>
            <w:shd w:val="clear" w:color="000000" w:fill="BFBFBF"/>
            <w:hideMark/>
          </w:tcPr>
          <w:p w14:paraId="33D170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04D1257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5F84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71690A12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6AEFCA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2200B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11.1.7</w:t>
            </w:r>
          </w:p>
        </w:tc>
        <w:tc>
          <w:tcPr>
            <w:tcW w:w="1278" w:type="dxa"/>
            <w:shd w:val="clear" w:color="auto" w:fill="auto"/>
            <w:hideMark/>
          </w:tcPr>
          <w:p w14:paraId="3263569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27FE0B0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7FA683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C7C907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1BF35E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F84488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3491</w:t>
            </w:r>
          </w:p>
        </w:tc>
        <w:tc>
          <w:tcPr>
            <w:tcW w:w="458" w:type="dxa"/>
            <w:shd w:val="clear" w:color="000000" w:fill="BFBFBF"/>
            <w:hideMark/>
          </w:tcPr>
          <w:p w14:paraId="40DFE3F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68399B7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D7C5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2849BB71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5B4524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1C4F3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the template cads_NR_TDD_UL_DL_ConfigCommon_REQ</w:t>
            </w:r>
          </w:p>
        </w:tc>
        <w:tc>
          <w:tcPr>
            <w:tcW w:w="1278" w:type="dxa"/>
            <w:shd w:val="clear" w:color="auto" w:fill="auto"/>
            <w:hideMark/>
          </w:tcPr>
          <w:p w14:paraId="0BAF75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6537D06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942CD0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2C0FFB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11F6F8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E05F8D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3514</w:t>
            </w:r>
          </w:p>
        </w:tc>
        <w:tc>
          <w:tcPr>
            <w:tcW w:w="458" w:type="dxa"/>
            <w:shd w:val="clear" w:color="000000" w:fill="BFBFBF"/>
            <w:hideMark/>
          </w:tcPr>
          <w:p w14:paraId="7628316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7EFD6DB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762E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186D8B1D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2FA8A62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3FA362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for LTE EIEI test case 11.3.1</w:t>
            </w:r>
          </w:p>
        </w:tc>
        <w:tc>
          <w:tcPr>
            <w:tcW w:w="1278" w:type="dxa"/>
            <w:shd w:val="clear" w:color="auto" w:fill="auto"/>
            <w:hideMark/>
          </w:tcPr>
          <w:p w14:paraId="60FC3AC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768B2F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6A7C96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DE5B24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2FF458E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TEI14_Test, EIEI-UEConTest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C03885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4850</w:t>
            </w:r>
          </w:p>
        </w:tc>
        <w:tc>
          <w:tcPr>
            <w:tcW w:w="458" w:type="dxa"/>
            <w:shd w:val="clear" w:color="000000" w:fill="BFBFBF"/>
            <w:hideMark/>
          </w:tcPr>
          <w:p w14:paraId="3E920CB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03FF325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ABCE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48342FEE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3D7E9CF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D59A4B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for LTE EIEI test case 11.3.2</w:t>
            </w:r>
          </w:p>
        </w:tc>
        <w:tc>
          <w:tcPr>
            <w:tcW w:w="1278" w:type="dxa"/>
            <w:shd w:val="clear" w:color="auto" w:fill="auto"/>
            <w:hideMark/>
          </w:tcPr>
          <w:p w14:paraId="33112EF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5447B5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F3BE9B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5881945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7E24309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TEI14_Test, EIEI-UEConTest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D699F3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4851</w:t>
            </w:r>
          </w:p>
        </w:tc>
        <w:tc>
          <w:tcPr>
            <w:tcW w:w="458" w:type="dxa"/>
            <w:shd w:val="clear" w:color="000000" w:fill="BFBFBF"/>
            <w:hideMark/>
          </w:tcPr>
          <w:p w14:paraId="680D28C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5BE2AF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9998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4BDFD34E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151F8D6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R5s240606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680C7B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11.3.12</w:t>
            </w:r>
          </w:p>
        </w:tc>
        <w:tc>
          <w:tcPr>
            <w:tcW w:w="1278" w:type="dxa"/>
            <w:shd w:val="clear" w:color="auto" w:fill="auto"/>
            <w:hideMark/>
          </w:tcPr>
          <w:p w14:paraId="457A97C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0B1CFD6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232A2B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B997D8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A719AA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2346E7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3515</w:t>
            </w:r>
          </w:p>
        </w:tc>
        <w:tc>
          <w:tcPr>
            <w:tcW w:w="458" w:type="dxa"/>
            <w:shd w:val="clear" w:color="000000" w:fill="BFBFBF"/>
            <w:hideMark/>
          </w:tcPr>
          <w:p w14:paraId="721D135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607B8EE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50FE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3BA40C02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64BA2EC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5A1612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Corrections to 5GC NAS Type Definitions</w:t>
            </w:r>
          </w:p>
        </w:tc>
        <w:tc>
          <w:tcPr>
            <w:tcW w:w="1278" w:type="dxa"/>
            <w:shd w:val="clear" w:color="auto" w:fill="auto"/>
            <w:hideMark/>
          </w:tcPr>
          <w:p w14:paraId="2B1925B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7EC852F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624A3A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6A62AB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FC2409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6A33E57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3516</w:t>
            </w:r>
          </w:p>
        </w:tc>
        <w:tc>
          <w:tcPr>
            <w:tcW w:w="458" w:type="dxa"/>
            <w:shd w:val="clear" w:color="000000" w:fill="BFBFBF"/>
            <w:hideMark/>
          </w:tcPr>
          <w:p w14:paraId="63F6406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791157C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2500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21D43E9B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F6D73C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5007FD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Additional handling of PICS settings in NR RRC test case 8.1.5.1.1</w:t>
            </w:r>
          </w:p>
        </w:tc>
        <w:tc>
          <w:tcPr>
            <w:tcW w:w="1278" w:type="dxa"/>
            <w:shd w:val="clear" w:color="auto" w:fill="auto"/>
            <w:hideMark/>
          </w:tcPr>
          <w:p w14:paraId="3F34A14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611B587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11E82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A7CD4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1F7BA0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7A9705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3517</w:t>
            </w:r>
          </w:p>
        </w:tc>
        <w:tc>
          <w:tcPr>
            <w:tcW w:w="458" w:type="dxa"/>
            <w:shd w:val="clear" w:color="000000" w:fill="BFBFBF"/>
            <w:hideMark/>
          </w:tcPr>
          <w:p w14:paraId="3A46CD5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4940241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5B45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65CAA8D3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672815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R5s240609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1D9004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Additional handling of PICS settings in EN-DC RRC test case 8.2.1.1.1</w:t>
            </w:r>
          </w:p>
        </w:tc>
        <w:tc>
          <w:tcPr>
            <w:tcW w:w="1278" w:type="dxa"/>
            <w:shd w:val="clear" w:color="auto" w:fill="auto"/>
            <w:hideMark/>
          </w:tcPr>
          <w:p w14:paraId="0CECB8E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707E3B3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5B2FA9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E44102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42C82D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AA3F6F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3518</w:t>
            </w:r>
          </w:p>
        </w:tc>
        <w:tc>
          <w:tcPr>
            <w:tcW w:w="458" w:type="dxa"/>
            <w:shd w:val="clear" w:color="000000" w:fill="BFBFBF"/>
            <w:hideMark/>
          </w:tcPr>
          <w:p w14:paraId="3F46A73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148AC7D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2816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76CA213A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ABB9C2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R5s240610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A61E3B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 case 8.1.5.8.1.NR5GC</w:t>
            </w:r>
          </w:p>
        </w:tc>
        <w:tc>
          <w:tcPr>
            <w:tcW w:w="1278" w:type="dxa"/>
            <w:shd w:val="clear" w:color="auto" w:fill="auto"/>
            <w:hideMark/>
          </w:tcPr>
          <w:p w14:paraId="186A177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36" w:type="dxa"/>
            <w:shd w:val="clear" w:color="auto" w:fill="auto"/>
            <w:hideMark/>
          </w:tcPr>
          <w:p w14:paraId="3912C90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0B7167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AE5B5E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9808DF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3D2891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3519</w:t>
            </w:r>
          </w:p>
        </w:tc>
        <w:tc>
          <w:tcPr>
            <w:tcW w:w="458" w:type="dxa"/>
            <w:shd w:val="clear" w:color="000000" w:fill="BFBFBF"/>
            <w:hideMark/>
          </w:tcPr>
          <w:p w14:paraId="1EE2A4E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77DC1DE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53DA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4B056808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369A2C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697B90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 case 9.1.9.5.NR5GC</w:t>
            </w:r>
          </w:p>
        </w:tc>
        <w:tc>
          <w:tcPr>
            <w:tcW w:w="1278" w:type="dxa"/>
            <w:shd w:val="clear" w:color="auto" w:fill="auto"/>
            <w:hideMark/>
          </w:tcPr>
          <w:p w14:paraId="45A2864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36" w:type="dxa"/>
            <w:shd w:val="clear" w:color="auto" w:fill="auto"/>
            <w:hideMark/>
          </w:tcPr>
          <w:p w14:paraId="070737B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AF1A8C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3E565D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2819B4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12E3A3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3520</w:t>
            </w:r>
          </w:p>
        </w:tc>
        <w:tc>
          <w:tcPr>
            <w:tcW w:w="458" w:type="dxa"/>
            <w:shd w:val="clear" w:color="000000" w:fill="BFBFBF"/>
            <w:hideMark/>
          </w:tcPr>
          <w:p w14:paraId="157C714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621373A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8E85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0DA2F7A0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974D75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277108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function f_GERAN_508CheckCampOnNewGeranCell</w:t>
            </w:r>
          </w:p>
        </w:tc>
        <w:tc>
          <w:tcPr>
            <w:tcW w:w="1278" w:type="dxa"/>
            <w:shd w:val="clear" w:color="auto" w:fill="auto"/>
            <w:hideMark/>
          </w:tcPr>
          <w:p w14:paraId="2CC2140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2C8692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1AC60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D00CBD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29940B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7C5564A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0954</w:t>
            </w:r>
          </w:p>
        </w:tc>
        <w:tc>
          <w:tcPr>
            <w:tcW w:w="458" w:type="dxa"/>
            <w:shd w:val="clear" w:color="000000" w:fill="BFBFBF"/>
            <w:hideMark/>
          </w:tcPr>
          <w:p w14:paraId="730269E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3EA58EA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F288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45180E98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0025F4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60F3DA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LTE RRC RACS test case 8.5.5.1</w:t>
            </w:r>
          </w:p>
        </w:tc>
        <w:tc>
          <w:tcPr>
            <w:tcW w:w="1278" w:type="dxa"/>
            <w:shd w:val="clear" w:color="auto" w:fill="auto"/>
            <w:hideMark/>
          </w:tcPr>
          <w:p w14:paraId="01BD155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4DE8BD7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4B958A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58B922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5673C48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24661E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4853</w:t>
            </w:r>
          </w:p>
        </w:tc>
        <w:tc>
          <w:tcPr>
            <w:tcW w:w="458" w:type="dxa"/>
            <w:shd w:val="clear" w:color="000000" w:fill="BFBFBF"/>
            <w:hideMark/>
          </w:tcPr>
          <w:p w14:paraId="5125C67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313C63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E56E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0552F1F4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6F4A5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284AA2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Corrections to NR MAC test case 7.1.1.6.1</w:t>
            </w:r>
          </w:p>
        </w:tc>
        <w:tc>
          <w:tcPr>
            <w:tcW w:w="1278" w:type="dxa"/>
            <w:shd w:val="clear" w:color="auto" w:fill="auto"/>
            <w:hideMark/>
          </w:tcPr>
          <w:p w14:paraId="267F640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002CD7D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3619D5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2DDCF9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272034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AF403A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3523</w:t>
            </w:r>
          </w:p>
        </w:tc>
        <w:tc>
          <w:tcPr>
            <w:tcW w:w="458" w:type="dxa"/>
            <w:shd w:val="clear" w:color="000000" w:fill="BFBFBF"/>
            <w:hideMark/>
          </w:tcPr>
          <w:p w14:paraId="1E3CB6C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1A3C77A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67A6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12F1079E" w14:textId="77777777" w:rsidTr="005D1405">
        <w:trPr>
          <w:trHeight w:val="2700"/>
        </w:trPr>
        <w:tc>
          <w:tcPr>
            <w:tcW w:w="1129" w:type="dxa"/>
            <w:shd w:val="clear" w:color="auto" w:fill="auto"/>
            <w:hideMark/>
          </w:tcPr>
          <w:p w14:paraId="5A18CF0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4CAC13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f_IMS_MOCallSetup_ReceiveUpdateSend200OK function</w:t>
            </w:r>
          </w:p>
        </w:tc>
        <w:tc>
          <w:tcPr>
            <w:tcW w:w="1278" w:type="dxa"/>
            <w:shd w:val="clear" w:color="auto" w:fill="auto"/>
            <w:hideMark/>
          </w:tcPr>
          <w:p w14:paraId="71624E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6369FB8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3E28BD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551C446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878D00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0DD06CC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0956</w:t>
            </w:r>
          </w:p>
        </w:tc>
        <w:tc>
          <w:tcPr>
            <w:tcW w:w="458" w:type="dxa"/>
            <w:shd w:val="clear" w:color="000000" w:fill="BFBFBF"/>
            <w:hideMark/>
          </w:tcPr>
          <w:p w14:paraId="0FE949B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03BE836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47CB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1AD39F31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43BE066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R5s240616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C08544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Addition of NR5GC testcase 8.1.2.1.5.4 in FR1</w:t>
            </w:r>
          </w:p>
        </w:tc>
        <w:tc>
          <w:tcPr>
            <w:tcW w:w="1278" w:type="dxa"/>
            <w:shd w:val="clear" w:color="auto" w:fill="auto"/>
            <w:hideMark/>
          </w:tcPr>
          <w:p w14:paraId="16958D0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0250BED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EB5B11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B56C22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A632F0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LTE_NR_DC_CA_enh-UEConTest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A0F153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3553</w:t>
            </w:r>
          </w:p>
        </w:tc>
        <w:tc>
          <w:tcPr>
            <w:tcW w:w="458" w:type="dxa"/>
            <w:shd w:val="clear" w:color="000000" w:fill="BFBFBF"/>
            <w:hideMark/>
          </w:tcPr>
          <w:p w14:paraId="1FAE201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6112FB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1B11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47FAFF54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438EDA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R5s240618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A60D6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Addition of NR5GC testcase 8.1.2.1.5.5 in FR1</w:t>
            </w:r>
          </w:p>
        </w:tc>
        <w:tc>
          <w:tcPr>
            <w:tcW w:w="1278" w:type="dxa"/>
            <w:shd w:val="clear" w:color="auto" w:fill="auto"/>
            <w:hideMark/>
          </w:tcPr>
          <w:p w14:paraId="500D59C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2B3ACC0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9B268D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C6BAA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978365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LTE_NR_DC_CA_enh-UEConTest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3CA1CB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3554</w:t>
            </w:r>
          </w:p>
        </w:tc>
        <w:tc>
          <w:tcPr>
            <w:tcW w:w="458" w:type="dxa"/>
            <w:shd w:val="clear" w:color="000000" w:fill="BFBFBF"/>
            <w:hideMark/>
          </w:tcPr>
          <w:p w14:paraId="3BBBB82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2B9366D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CF6F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7ED0F1AD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32209B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BDA8C6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Addition of NR5GC test case 8.1.2.1.5.6 in FR1</w:t>
            </w:r>
          </w:p>
        </w:tc>
        <w:tc>
          <w:tcPr>
            <w:tcW w:w="1278" w:type="dxa"/>
            <w:shd w:val="clear" w:color="auto" w:fill="auto"/>
            <w:hideMark/>
          </w:tcPr>
          <w:p w14:paraId="1A49926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1383613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235AAB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FE1F9C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B37367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LTE_NR_DC_CA_enh-UEConTest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0030FC1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3555</w:t>
            </w:r>
          </w:p>
        </w:tc>
        <w:tc>
          <w:tcPr>
            <w:tcW w:w="458" w:type="dxa"/>
            <w:shd w:val="clear" w:color="000000" w:fill="BFBFBF"/>
            <w:hideMark/>
          </w:tcPr>
          <w:p w14:paraId="724329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589363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1302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42EE204F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0D46BD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038EF0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SOR test case 6.3.1.10</w:t>
            </w:r>
          </w:p>
        </w:tc>
        <w:tc>
          <w:tcPr>
            <w:tcW w:w="1278" w:type="dxa"/>
            <w:shd w:val="clear" w:color="auto" w:fill="auto"/>
            <w:hideMark/>
          </w:tcPr>
          <w:p w14:paraId="033742B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7A07A93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2F3A66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843C54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AF3813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AB2028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3556</w:t>
            </w:r>
          </w:p>
        </w:tc>
        <w:tc>
          <w:tcPr>
            <w:tcW w:w="458" w:type="dxa"/>
            <w:shd w:val="clear" w:color="000000" w:fill="BFBFBF"/>
            <w:hideMark/>
          </w:tcPr>
          <w:p w14:paraId="1A191C6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062E64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9AD6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RP-242751</w:t>
            </w:r>
          </w:p>
        </w:tc>
      </w:tr>
      <w:tr w:rsidR="005D1405" w:rsidRPr="005D1405" w14:paraId="40DB6215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45A531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8324B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IRAT test case 9.3.1.3</w:t>
            </w:r>
          </w:p>
        </w:tc>
        <w:tc>
          <w:tcPr>
            <w:tcW w:w="1278" w:type="dxa"/>
            <w:shd w:val="clear" w:color="auto" w:fill="auto"/>
            <w:hideMark/>
          </w:tcPr>
          <w:p w14:paraId="1C83BB8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04BD453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C142FE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5D7EBF9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2888AF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B4856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3557</w:t>
            </w:r>
          </w:p>
        </w:tc>
        <w:tc>
          <w:tcPr>
            <w:tcW w:w="458" w:type="dxa"/>
            <w:shd w:val="clear" w:color="000000" w:fill="BFBFBF"/>
            <w:hideMark/>
          </w:tcPr>
          <w:p w14:paraId="111C605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08A8C03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323A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22BD15D6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B4EA41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2FA8FE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IRAT test case 6.2.1.5</w:t>
            </w:r>
          </w:p>
        </w:tc>
        <w:tc>
          <w:tcPr>
            <w:tcW w:w="1278" w:type="dxa"/>
            <w:shd w:val="clear" w:color="auto" w:fill="auto"/>
            <w:hideMark/>
          </w:tcPr>
          <w:p w14:paraId="716F609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58D877B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376583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E2305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098EEA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60957D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3558</w:t>
            </w:r>
          </w:p>
        </w:tc>
        <w:tc>
          <w:tcPr>
            <w:tcW w:w="458" w:type="dxa"/>
            <w:shd w:val="clear" w:color="000000" w:fill="BFBFBF"/>
            <w:hideMark/>
          </w:tcPr>
          <w:p w14:paraId="7F7A8EC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BC4DF7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E548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4E39A34F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4AFB69F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R5s240626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A1CFD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for NR5GC TC 8.1.5.9.3</w:t>
            </w:r>
          </w:p>
        </w:tc>
        <w:tc>
          <w:tcPr>
            <w:tcW w:w="1278" w:type="dxa"/>
            <w:shd w:val="clear" w:color="auto" w:fill="auto"/>
            <w:hideMark/>
          </w:tcPr>
          <w:p w14:paraId="3537D56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36" w:type="dxa"/>
            <w:shd w:val="clear" w:color="auto" w:fill="auto"/>
            <w:hideMark/>
          </w:tcPr>
          <w:p w14:paraId="3A01A4D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C1D5AD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D33C82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6930B7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522A9E2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3559</w:t>
            </w:r>
          </w:p>
        </w:tc>
        <w:tc>
          <w:tcPr>
            <w:tcW w:w="458" w:type="dxa"/>
            <w:shd w:val="clear" w:color="000000" w:fill="BFBFBF"/>
            <w:hideMark/>
          </w:tcPr>
          <w:p w14:paraId="48022F8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6E66DC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EC2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F34234B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43AE03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1B7B77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LTE 7.1.9.1.x testcases</w:t>
            </w:r>
          </w:p>
        </w:tc>
        <w:tc>
          <w:tcPr>
            <w:tcW w:w="1278" w:type="dxa"/>
            <w:shd w:val="clear" w:color="auto" w:fill="auto"/>
            <w:hideMark/>
          </w:tcPr>
          <w:p w14:paraId="7006B0F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BBEDD6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4416A5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C99CA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0301098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TEI10_Test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59D6EF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4860</w:t>
            </w:r>
          </w:p>
        </w:tc>
        <w:tc>
          <w:tcPr>
            <w:tcW w:w="458" w:type="dxa"/>
            <w:shd w:val="clear" w:color="000000" w:fill="BFBFBF"/>
            <w:hideMark/>
          </w:tcPr>
          <w:p w14:paraId="25AB5C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3A0A49B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9D52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376C770C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E3AEF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6001A1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 case 8.1.5.8.1</w:t>
            </w:r>
          </w:p>
        </w:tc>
        <w:tc>
          <w:tcPr>
            <w:tcW w:w="1278" w:type="dxa"/>
            <w:shd w:val="clear" w:color="auto" w:fill="auto"/>
            <w:hideMark/>
          </w:tcPr>
          <w:p w14:paraId="7CF6AB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36" w:type="dxa"/>
            <w:shd w:val="clear" w:color="auto" w:fill="auto"/>
            <w:hideMark/>
          </w:tcPr>
          <w:p w14:paraId="1E1DDC6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A9D87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86AE86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862179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62F34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3560</w:t>
            </w:r>
          </w:p>
        </w:tc>
        <w:tc>
          <w:tcPr>
            <w:tcW w:w="458" w:type="dxa"/>
            <w:shd w:val="clear" w:color="000000" w:fill="BFBFBF"/>
            <w:hideMark/>
          </w:tcPr>
          <w:p w14:paraId="4C04954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6DED89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8345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C59F21E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571FDCD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R5s240629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C687AB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Addition of NR5GC eCall over IMS testcase 11.5.3 in FR1</w:t>
            </w:r>
          </w:p>
        </w:tc>
        <w:tc>
          <w:tcPr>
            <w:tcW w:w="1278" w:type="dxa"/>
            <w:shd w:val="clear" w:color="auto" w:fill="auto"/>
            <w:hideMark/>
          </w:tcPr>
          <w:p w14:paraId="4F38074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Anritsu, 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37B4DE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C68C2C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A06268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9013D7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NR_EIEI-UEConTest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FA00D6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3561</w:t>
            </w:r>
          </w:p>
        </w:tc>
        <w:tc>
          <w:tcPr>
            <w:tcW w:w="458" w:type="dxa"/>
            <w:shd w:val="clear" w:color="000000" w:fill="BFBFBF"/>
            <w:hideMark/>
          </w:tcPr>
          <w:p w14:paraId="5A2FA02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01EFF2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F945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496E7C27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1AA4B2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R5s240631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D110FE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EPS Fallback test case 11.1.2</w:t>
            </w:r>
          </w:p>
        </w:tc>
        <w:tc>
          <w:tcPr>
            <w:tcW w:w="1278" w:type="dxa"/>
            <w:shd w:val="clear" w:color="auto" w:fill="auto"/>
            <w:hideMark/>
          </w:tcPr>
          <w:p w14:paraId="629CAFE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3014B1E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4F95F8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DD2A6D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55870E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0CF0617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3562</w:t>
            </w:r>
          </w:p>
        </w:tc>
        <w:tc>
          <w:tcPr>
            <w:tcW w:w="458" w:type="dxa"/>
            <w:shd w:val="clear" w:color="000000" w:fill="BFBFBF"/>
            <w:hideMark/>
          </w:tcPr>
          <w:p w14:paraId="7CD76B9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F467E0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CCE9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7DF9572F" w14:textId="77777777" w:rsidTr="005D1405">
        <w:trPr>
          <w:trHeight w:val="2250"/>
        </w:trPr>
        <w:tc>
          <w:tcPr>
            <w:tcW w:w="1129" w:type="dxa"/>
            <w:shd w:val="clear" w:color="auto" w:fill="auto"/>
            <w:hideMark/>
          </w:tcPr>
          <w:p w14:paraId="2E9DC36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R5s240634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55E1B1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6.1.2.3a</w:t>
            </w:r>
          </w:p>
        </w:tc>
        <w:tc>
          <w:tcPr>
            <w:tcW w:w="1278" w:type="dxa"/>
            <w:shd w:val="clear" w:color="auto" w:fill="auto"/>
            <w:hideMark/>
          </w:tcPr>
          <w:p w14:paraId="3641FE9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1CD0105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50EAEC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F53900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3C891D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508FBB4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3563</w:t>
            </w:r>
          </w:p>
        </w:tc>
        <w:tc>
          <w:tcPr>
            <w:tcW w:w="458" w:type="dxa"/>
            <w:shd w:val="clear" w:color="000000" w:fill="BFBFBF"/>
            <w:hideMark/>
          </w:tcPr>
          <w:p w14:paraId="351041E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4BBDDE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3AC6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5268CA3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192A4A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R5s240635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1C286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function f_TC_8_3_1_11_EUTRA</w:t>
            </w:r>
          </w:p>
        </w:tc>
        <w:tc>
          <w:tcPr>
            <w:tcW w:w="1278" w:type="dxa"/>
            <w:shd w:val="clear" w:color="auto" w:fill="auto"/>
            <w:hideMark/>
          </w:tcPr>
          <w:p w14:paraId="2EAA4BE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62E786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FCE6DB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D55202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05BFB4B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26839E1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4862</w:t>
            </w:r>
          </w:p>
        </w:tc>
        <w:tc>
          <w:tcPr>
            <w:tcW w:w="458" w:type="dxa"/>
            <w:shd w:val="clear" w:color="000000" w:fill="BFBFBF"/>
            <w:hideMark/>
          </w:tcPr>
          <w:p w14:paraId="22542C7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23A00B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9094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07488903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2EE35D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R5s240637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795214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6.3.1.1</w:t>
            </w:r>
          </w:p>
        </w:tc>
        <w:tc>
          <w:tcPr>
            <w:tcW w:w="1278" w:type="dxa"/>
            <w:shd w:val="clear" w:color="auto" w:fill="auto"/>
            <w:hideMark/>
          </w:tcPr>
          <w:p w14:paraId="0F2B3B6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08937DC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D4CB8B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3584A7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D2E3B6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1A8EB4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3565</w:t>
            </w:r>
          </w:p>
        </w:tc>
        <w:tc>
          <w:tcPr>
            <w:tcW w:w="458" w:type="dxa"/>
            <w:shd w:val="clear" w:color="000000" w:fill="BFBFBF"/>
            <w:hideMark/>
          </w:tcPr>
          <w:p w14:paraId="0855EF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3D13DD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E3A1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287863A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4BCF22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R5s240640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FA2DFF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of f_MCX_JSON_CreateTokens</w:t>
            </w:r>
          </w:p>
        </w:tc>
        <w:tc>
          <w:tcPr>
            <w:tcW w:w="1278" w:type="dxa"/>
            <w:shd w:val="clear" w:color="auto" w:fill="auto"/>
            <w:hideMark/>
          </w:tcPr>
          <w:p w14:paraId="0676F5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1CA5AF4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B41FF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DF586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F22E6F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TEI14_Test, MCImp-UEConTest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5904B08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0121</w:t>
            </w:r>
          </w:p>
        </w:tc>
        <w:tc>
          <w:tcPr>
            <w:tcW w:w="458" w:type="dxa"/>
            <w:shd w:val="clear" w:color="000000" w:fill="BFBFBF"/>
            <w:hideMark/>
          </w:tcPr>
          <w:p w14:paraId="23F540D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2C4BC5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924D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00D2E8F0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43540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9F4876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8.1.4.2.1.2</w:t>
            </w:r>
          </w:p>
        </w:tc>
        <w:tc>
          <w:tcPr>
            <w:tcW w:w="1278" w:type="dxa"/>
            <w:shd w:val="clear" w:color="auto" w:fill="auto"/>
            <w:hideMark/>
          </w:tcPr>
          <w:p w14:paraId="04FA9DE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1D87B4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A21A4D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7BCE35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46AF69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36830BA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3569</w:t>
            </w:r>
          </w:p>
        </w:tc>
        <w:tc>
          <w:tcPr>
            <w:tcW w:w="458" w:type="dxa"/>
            <w:shd w:val="clear" w:color="000000" w:fill="BFBFBF"/>
            <w:hideMark/>
          </w:tcPr>
          <w:p w14:paraId="5C629E6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4E63604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190F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15C670B5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63F022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A433AA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6.1.1.6</w:t>
            </w:r>
          </w:p>
        </w:tc>
        <w:tc>
          <w:tcPr>
            <w:tcW w:w="1278" w:type="dxa"/>
            <w:shd w:val="clear" w:color="auto" w:fill="auto"/>
            <w:hideMark/>
          </w:tcPr>
          <w:p w14:paraId="702E412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9876F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BBE402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CAF7D0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35CF24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FC75B3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3570</w:t>
            </w:r>
          </w:p>
        </w:tc>
        <w:tc>
          <w:tcPr>
            <w:tcW w:w="458" w:type="dxa"/>
            <w:shd w:val="clear" w:color="000000" w:fill="BFBFBF"/>
            <w:hideMark/>
          </w:tcPr>
          <w:p w14:paraId="5E0258F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B1CDB3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12D0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21827115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78DE7B8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A352D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Rel-18 Sep'24 baseline corrections for MCX Test Suites</w:t>
            </w:r>
          </w:p>
        </w:tc>
        <w:tc>
          <w:tcPr>
            <w:tcW w:w="1278" w:type="dxa"/>
            <w:shd w:val="clear" w:color="auto" w:fill="auto"/>
            <w:hideMark/>
          </w:tcPr>
          <w:p w14:paraId="351C8A8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22FB7EB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539F1C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AFC2B7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71C507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1447D61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0122</w:t>
            </w:r>
          </w:p>
        </w:tc>
        <w:tc>
          <w:tcPr>
            <w:tcW w:w="458" w:type="dxa"/>
            <w:shd w:val="clear" w:color="000000" w:fill="BFBFBF"/>
            <w:hideMark/>
          </w:tcPr>
          <w:p w14:paraId="22EC5FA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11E982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108F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206FE1B4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438FBB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R5s240646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91C463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RRC MPS test case 8.1.1.3.10</w:t>
            </w:r>
          </w:p>
        </w:tc>
        <w:tc>
          <w:tcPr>
            <w:tcW w:w="1278" w:type="dxa"/>
            <w:shd w:val="clear" w:color="auto" w:fill="auto"/>
            <w:hideMark/>
          </w:tcPr>
          <w:p w14:paraId="0CBF479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212A0C8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52F52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36A150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7B69D5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33BFEC7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3572</w:t>
            </w:r>
          </w:p>
        </w:tc>
        <w:tc>
          <w:tcPr>
            <w:tcW w:w="458" w:type="dxa"/>
            <w:shd w:val="clear" w:color="000000" w:fill="BFBFBF"/>
            <w:hideMark/>
          </w:tcPr>
          <w:p w14:paraId="64DFC92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835C0C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16EA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5535CB5B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7F327DB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F0DF90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SOR test case 6.3.1.1</w:t>
            </w:r>
          </w:p>
        </w:tc>
        <w:tc>
          <w:tcPr>
            <w:tcW w:w="1278" w:type="dxa"/>
            <w:shd w:val="clear" w:color="auto" w:fill="auto"/>
            <w:hideMark/>
          </w:tcPr>
          <w:p w14:paraId="66182F4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48DAA28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69A699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CD291E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5357F3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505EA23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3573</w:t>
            </w:r>
          </w:p>
        </w:tc>
        <w:tc>
          <w:tcPr>
            <w:tcW w:w="458" w:type="dxa"/>
            <w:shd w:val="clear" w:color="000000" w:fill="BFBFBF"/>
            <w:hideMark/>
          </w:tcPr>
          <w:p w14:paraId="598229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17E96D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EC98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44745DF2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BC74C4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7C73BE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ENDC MAC UL SPS test case 7.1.1.6.2</w:t>
            </w:r>
          </w:p>
        </w:tc>
        <w:tc>
          <w:tcPr>
            <w:tcW w:w="1278" w:type="dxa"/>
            <w:shd w:val="clear" w:color="auto" w:fill="auto"/>
            <w:hideMark/>
          </w:tcPr>
          <w:p w14:paraId="3151F88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30B7B38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26DFD4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09A8D7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431238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C2CFF6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3574</w:t>
            </w:r>
          </w:p>
        </w:tc>
        <w:tc>
          <w:tcPr>
            <w:tcW w:w="458" w:type="dxa"/>
            <w:shd w:val="clear" w:color="000000" w:fill="BFBFBF"/>
            <w:hideMark/>
          </w:tcPr>
          <w:p w14:paraId="755015C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C61101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3529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09CA4CA1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F44E6C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R5s240649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1554BC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IRAT EPS Fallback test cases 11.1.5 and 11.1.6</w:t>
            </w:r>
          </w:p>
        </w:tc>
        <w:tc>
          <w:tcPr>
            <w:tcW w:w="1278" w:type="dxa"/>
            <w:shd w:val="clear" w:color="auto" w:fill="auto"/>
            <w:hideMark/>
          </w:tcPr>
          <w:p w14:paraId="5049376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23DF855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10C594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1C951A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34F611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74CAA3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3575</w:t>
            </w:r>
          </w:p>
        </w:tc>
        <w:tc>
          <w:tcPr>
            <w:tcW w:w="458" w:type="dxa"/>
            <w:shd w:val="clear" w:color="000000" w:fill="BFBFBF"/>
            <w:hideMark/>
          </w:tcPr>
          <w:p w14:paraId="732BBBC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FD0AFE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99B5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3B09F260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0EA6A0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R5s240650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BF3129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 MAC test cases 7.1.1.7.1.x</w:t>
            </w:r>
          </w:p>
        </w:tc>
        <w:tc>
          <w:tcPr>
            <w:tcW w:w="1278" w:type="dxa"/>
            <w:shd w:val="clear" w:color="auto" w:fill="auto"/>
            <w:hideMark/>
          </w:tcPr>
          <w:p w14:paraId="271E237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A42A3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983A23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9F25B1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19C5B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665189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3576</w:t>
            </w:r>
          </w:p>
        </w:tc>
        <w:tc>
          <w:tcPr>
            <w:tcW w:w="458" w:type="dxa"/>
            <w:shd w:val="clear" w:color="000000" w:fill="BFBFBF"/>
            <w:hideMark/>
          </w:tcPr>
          <w:p w14:paraId="3F6E16C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D6C9EA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FDFC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1744C1DD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07A40F1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BE494E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IMS LTE eCall test cases MMI improvement</w:t>
            </w:r>
          </w:p>
        </w:tc>
        <w:tc>
          <w:tcPr>
            <w:tcW w:w="1278" w:type="dxa"/>
            <w:shd w:val="clear" w:color="auto" w:fill="auto"/>
            <w:hideMark/>
          </w:tcPr>
          <w:p w14:paraId="4B30C20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288F454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B6289D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E4FDCE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8DA0F7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TEI14_Test, EIEI-UEConTest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0900CA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0957</w:t>
            </w:r>
          </w:p>
        </w:tc>
        <w:tc>
          <w:tcPr>
            <w:tcW w:w="458" w:type="dxa"/>
            <w:shd w:val="clear" w:color="000000" w:fill="BFBFBF"/>
            <w:hideMark/>
          </w:tcPr>
          <w:p w14:paraId="6141C33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32EA4A4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05BF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3746D876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43CDF86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FC04FD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LTE testcase 8.5.5.1</w:t>
            </w:r>
          </w:p>
        </w:tc>
        <w:tc>
          <w:tcPr>
            <w:tcW w:w="1278" w:type="dxa"/>
            <w:shd w:val="clear" w:color="auto" w:fill="auto"/>
            <w:hideMark/>
          </w:tcPr>
          <w:p w14:paraId="1FC356E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23E8A79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F71378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56AEA7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11B19D3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5E9137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4864</w:t>
            </w:r>
          </w:p>
        </w:tc>
        <w:tc>
          <w:tcPr>
            <w:tcW w:w="458" w:type="dxa"/>
            <w:shd w:val="clear" w:color="000000" w:fill="BFBFBF"/>
            <w:hideMark/>
          </w:tcPr>
          <w:p w14:paraId="399D40F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0D2BB3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52B9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26A25A55" w14:textId="77777777" w:rsidTr="005D1405">
        <w:trPr>
          <w:trHeight w:val="1800"/>
        </w:trPr>
        <w:tc>
          <w:tcPr>
            <w:tcW w:w="1129" w:type="dxa"/>
            <w:shd w:val="clear" w:color="auto" w:fill="auto"/>
            <w:hideMark/>
          </w:tcPr>
          <w:p w14:paraId="33EB0A1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AEE414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the function f_NR5GC_RRC_ProcedureDelayWithRACH</w:t>
            </w:r>
          </w:p>
        </w:tc>
        <w:tc>
          <w:tcPr>
            <w:tcW w:w="1278" w:type="dxa"/>
            <w:shd w:val="clear" w:color="auto" w:fill="auto"/>
            <w:hideMark/>
          </w:tcPr>
          <w:p w14:paraId="014A705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1FC3D07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621DE9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4C653F6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33D396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3ED074C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3577</w:t>
            </w:r>
          </w:p>
        </w:tc>
        <w:tc>
          <w:tcPr>
            <w:tcW w:w="458" w:type="dxa"/>
            <w:shd w:val="clear" w:color="000000" w:fill="BFBFBF"/>
            <w:hideMark/>
          </w:tcPr>
          <w:p w14:paraId="5E1D6F0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2A3A47B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E63A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FC29EDA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D70461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173DF10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NBIOT testcase 22.5.20</w:t>
            </w:r>
          </w:p>
        </w:tc>
        <w:tc>
          <w:tcPr>
            <w:tcW w:w="1278" w:type="dxa"/>
            <w:shd w:val="clear" w:color="auto" w:fill="auto"/>
            <w:hideMark/>
          </w:tcPr>
          <w:p w14:paraId="3E55032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5E67701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144430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2CB419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7AA15CC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TEI14_Test, NB_IOTenh-UEConTest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B72485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4866</w:t>
            </w:r>
          </w:p>
        </w:tc>
        <w:tc>
          <w:tcPr>
            <w:tcW w:w="458" w:type="dxa"/>
            <w:shd w:val="clear" w:color="000000" w:fill="BFBFBF"/>
            <w:hideMark/>
          </w:tcPr>
          <w:p w14:paraId="0A4E150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089D58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1A56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3C8A0ED5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85513F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R5s240656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12EB03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for Test case NR5GC 8.1.5.6.1</w:t>
            </w:r>
          </w:p>
        </w:tc>
        <w:tc>
          <w:tcPr>
            <w:tcW w:w="1278" w:type="dxa"/>
            <w:shd w:val="clear" w:color="auto" w:fill="auto"/>
            <w:hideMark/>
          </w:tcPr>
          <w:p w14:paraId="5CEE74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36" w:type="dxa"/>
            <w:shd w:val="clear" w:color="auto" w:fill="auto"/>
            <w:hideMark/>
          </w:tcPr>
          <w:p w14:paraId="42E9536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C3077B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A6DB29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D6A635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572CC5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3580</w:t>
            </w:r>
          </w:p>
        </w:tc>
        <w:tc>
          <w:tcPr>
            <w:tcW w:w="458" w:type="dxa"/>
            <w:shd w:val="clear" w:color="000000" w:fill="BFBFBF"/>
            <w:hideMark/>
          </w:tcPr>
          <w:p w14:paraId="7014F79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F6C717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8DE6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1A0C89BE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767D84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5E1AA1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function f_TC_7_1_7_2_1_EUTRA</w:t>
            </w:r>
          </w:p>
        </w:tc>
        <w:tc>
          <w:tcPr>
            <w:tcW w:w="1278" w:type="dxa"/>
            <w:shd w:val="clear" w:color="auto" w:fill="auto"/>
            <w:hideMark/>
          </w:tcPr>
          <w:p w14:paraId="3D45E2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D000BC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5D1000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DFAD67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1B03AAB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76B8192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4867</w:t>
            </w:r>
          </w:p>
        </w:tc>
        <w:tc>
          <w:tcPr>
            <w:tcW w:w="458" w:type="dxa"/>
            <w:shd w:val="clear" w:color="000000" w:fill="BFBFBF"/>
            <w:hideMark/>
          </w:tcPr>
          <w:p w14:paraId="0FA9A04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9764C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E2DB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435AF77F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E0D03B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R5s240658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4540DC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MAC test case 7.1.1.12.3</w:t>
            </w:r>
          </w:p>
        </w:tc>
        <w:tc>
          <w:tcPr>
            <w:tcW w:w="1278" w:type="dxa"/>
            <w:shd w:val="clear" w:color="auto" w:fill="auto"/>
            <w:hideMark/>
          </w:tcPr>
          <w:p w14:paraId="27A02DE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470CF43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702D0C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20F5AF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4221DAA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NR_UE_pow_sav-UEConTest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7CDE42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3582</w:t>
            </w:r>
          </w:p>
        </w:tc>
        <w:tc>
          <w:tcPr>
            <w:tcW w:w="458" w:type="dxa"/>
            <w:shd w:val="clear" w:color="000000" w:fill="BFBFBF"/>
            <w:hideMark/>
          </w:tcPr>
          <w:p w14:paraId="20B586F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F07049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93AA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09D89714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3D5A83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R5s240660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6A3211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MAC DL SPS test case 7.1.1.6.1</w:t>
            </w:r>
          </w:p>
        </w:tc>
        <w:tc>
          <w:tcPr>
            <w:tcW w:w="1278" w:type="dxa"/>
            <w:shd w:val="clear" w:color="auto" w:fill="auto"/>
            <w:hideMark/>
          </w:tcPr>
          <w:p w14:paraId="3B396AC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24C19AE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2603E2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13D146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F4513D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816866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3583</w:t>
            </w:r>
          </w:p>
        </w:tc>
        <w:tc>
          <w:tcPr>
            <w:tcW w:w="458" w:type="dxa"/>
            <w:shd w:val="clear" w:color="000000" w:fill="BFBFBF"/>
            <w:hideMark/>
          </w:tcPr>
          <w:p w14:paraId="432E135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59A83A0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8224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7AB9C207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528891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F204BB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testcase 6.4.1.1</w:t>
            </w:r>
          </w:p>
        </w:tc>
        <w:tc>
          <w:tcPr>
            <w:tcW w:w="1278" w:type="dxa"/>
            <w:shd w:val="clear" w:color="auto" w:fill="auto"/>
            <w:hideMark/>
          </w:tcPr>
          <w:p w14:paraId="650577D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1DD303B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3434FF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85E81B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2CA2B63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9358EC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3473</w:t>
            </w:r>
          </w:p>
        </w:tc>
        <w:tc>
          <w:tcPr>
            <w:tcW w:w="458" w:type="dxa"/>
            <w:shd w:val="clear" w:color="000000" w:fill="BFBFBF"/>
            <w:hideMark/>
          </w:tcPr>
          <w:p w14:paraId="16B2917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5B82D50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4194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9DCA017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3558A9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3B1B89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LTE EMM RACS test case 9.2.5.2</w:t>
            </w:r>
          </w:p>
        </w:tc>
        <w:tc>
          <w:tcPr>
            <w:tcW w:w="1278" w:type="dxa"/>
            <w:shd w:val="clear" w:color="auto" w:fill="auto"/>
            <w:hideMark/>
          </w:tcPr>
          <w:p w14:paraId="140434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004BE37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A61B1D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0F0FAC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07D23D0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77CE68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4854</w:t>
            </w:r>
          </w:p>
        </w:tc>
        <w:tc>
          <w:tcPr>
            <w:tcW w:w="458" w:type="dxa"/>
            <w:shd w:val="clear" w:color="000000" w:fill="BFBFBF"/>
            <w:hideMark/>
          </w:tcPr>
          <w:p w14:paraId="7DA3A0F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096386E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B8EA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18F8BFAA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FF6831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F11244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NR5GC RACS test case 9.1.9.4</w:t>
            </w:r>
          </w:p>
        </w:tc>
        <w:tc>
          <w:tcPr>
            <w:tcW w:w="1278" w:type="dxa"/>
            <w:shd w:val="clear" w:color="auto" w:fill="auto"/>
            <w:hideMark/>
          </w:tcPr>
          <w:p w14:paraId="0FA8FCA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36" w:type="dxa"/>
            <w:shd w:val="clear" w:color="auto" w:fill="auto"/>
            <w:hideMark/>
          </w:tcPr>
          <w:p w14:paraId="60F2469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98C306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222AD0A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5F93E86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48472DF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3522</w:t>
            </w:r>
          </w:p>
        </w:tc>
        <w:tc>
          <w:tcPr>
            <w:tcW w:w="458" w:type="dxa"/>
            <w:shd w:val="clear" w:color="000000" w:fill="BFBFBF"/>
            <w:hideMark/>
          </w:tcPr>
          <w:p w14:paraId="6DBBAE0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540F429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9853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19637B9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9DD9C1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R5s240665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65B94B0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for Test case 7.1.1.7.1.3</w:t>
            </w:r>
          </w:p>
        </w:tc>
        <w:tc>
          <w:tcPr>
            <w:tcW w:w="1278" w:type="dxa"/>
            <w:shd w:val="clear" w:color="auto" w:fill="auto"/>
            <w:hideMark/>
          </w:tcPr>
          <w:p w14:paraId="108072B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36" w:type="dxa"/>
            <w:shd w:val="clear" w:color="auto" w:fill="auto"/>
            <w:hideMark/>
          </w:tcPr>
          <w:p w14:paraId="2ABD6CD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0041FF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94BD7C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DA1768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64C404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3524</w:t>
            </w:r>
          </w:p>
        </w:tc>
        <w:tc>
          <w:tcPr>
            <w:tcW w:w="458" w:type="dxa"/>
            <w:shd w:val="clear" w:color="000000" w:fill="BFBFBF"/>
            <w:hideMark/>
          </w:tcPr>
          <w:p w14:paraId="1649CE2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2876DED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0108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437209A0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AE48EA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R5s240666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D41330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 MAC test case 7.1.1.6.1</w:t>
            </w:r>
          </w:p>
        </w:tc>
        <w:tc>
          <w:tcPr>
            <w:tcW w:w="1278" w:type="dxa"/>
            <w:shd w:val="clear" w:color="auto" w:fill="auto"/>
            <w:hideMark/>
          </w:tcPr>
          <w:p w14:paraId="194E3F6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69E3E37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699D57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69E5D5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470A8A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2102EFC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3525</w:t>
            </w:r>
          </w:p>
        </w:tc>
        <w:tc>
          <w:tcPr>
            <w:tcW w:w="458" w:type="dxa"/>
            <w:shd w:val="clear" w:color="000000" w:fill="BFBFBF"/>
            <w:hideMark/>
          </w:tcPr>
          <w:p w14:paraId="08B5685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3271345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1B9C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667ED191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8E8074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R5s240667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86C2BE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NR MAC test case 7.1.1.5.1</w:t>
            </w:r>
          </w:p>
        </w:tc>
        <w:tc>
          <w:tcPr>
            <w:tcW w:w="1278" w:type="dxa"/>
            <w:shd w:val="clear" w:color="auto" w:fill="auto"/>
            <w:hideMark/>
          </w:tcPr>
          <w:p w14:paraId="78DDE39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7371C09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DF5864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F2CC7D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3FAE3D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B0452A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3526</w:t>
            </w:r>
          </w:p>
        </w:tc>
        <w:tc>
          <w:tcPr>
            <w:tcW w:w="458" w:type="dxa"/>
            <w:shd w:val="clear" w:color="000000" w:fill="BFBFBF"/>
            <w:hideMark/>
          </w:tcPr>
          <w:p w14:paraId="6FE3A18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0AB81E7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6A4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3662EB0E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A3A96A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R5s240668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4B2122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for NR5GC testcase 11.4.11</w:t>
            </w:r>
          </w:p>
        </w:tc>
        <w:tc>
          <w:tcPr>
            <w:tcW w:w="1278" w:type="dxa"/>
            <w:shd w:val="clear" w:color="auto" w:fill="auto"/>
            <w:hideMark/>
          </w:tcPr>
          <w:p w14:paraId="5E6F56A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705D3C5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3E1658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9007FE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337799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23F6F7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3528</w:t>
            </w:r>
          </w:p>
        </w:tc>
        <w:tc>
          <w:tcPr>
            <w:tcW w:w="458" w:type="dxa"/>
            <w:shd w:val="clear" w:color="000000" w:fill="BFBFBF"/>
            <w:hideMark/>
          </w:tcPr>
          <w:p w14:paraId="36A30BA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2802079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9049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0DF1DCA4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BE040D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R5s240669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3524604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for NR5GC testcase 8.1.1.2.1</w:t>
            </w:r>
          </w:p>
        </w:tc>
        <w:tc>
          <w:tcPr>
            <w:tcW w:w="1278" w:type="dxa"/>
            <w:shd w:val="clear" w:color="auto" w:fill="auto"/>
            <w:hideMark/>
          </w:tcPr>
          <w:p w14:paraId="4F8D89E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Starpoint,TDIA</w:t>
            </w:r>
          </w:p>
        </w:tc>
        <w:tc>
          <w:tcPr>
            <w:tcW w:w="936" w:type="dxa"/>
            <w:shd w:val="clear" w:color="auto" w:fill="auto"/>
            <w:hideMark/>
          </w:tcPr>
          <w:p w14:paraId="03EF8F0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84DBC0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93442B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4F1752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E29067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3529</w:t>
            </w:r>
          </w:p>
        </w:tc>
        <w:tc>
          <w:tcPr>
            <w:tcW w:w="458" w:type="dxa"/>
            <w:shd w:val="clear" w:color="000000" w:fill="BFBFBF"/>
            <w:hideMark/>
          </w:tcPr>
          <w:p w14:paraId="26E9787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65BE5AE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1E6D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7641A2A7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2AA2FD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R5s240670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25F9D75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function fl_Check_idleInactiveNR_MeasReport_FRX_Diff</w:t>
            </w:r>
          </w:p>
        </w:tc>
        <w:tc>
          <w:tcPr>
            <w:tcW w:w="1278" w:type="dxa"/>
            <w:shd w:val="clear" w:color="auto" w:fill="auto"/>
            <w:hideMark/>
          </w:tcPr>
          <w:p w14:paraId="7CC62F9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Starpoint,TDIA</w:t>
            </w:r>
          </w:p>
        </w:tc>
        <w:tc>
          <w:tcPr>
            <w:tcW w:w="936" w:type="dxa"/>
            <w:shd w:val="clear" w:color="auto" w:fill="auto"/>
            <w:hideMark/>
          </w:tcPr>
          <w:p w14:paraId="5A1BB22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38E725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AC523D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7FD87D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451F41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3530</w:t>
            </w:r>
          </w:p>
        </w:tc>
        <w:tc>
          <w:tcPr>
            <w:tcW w:w="458" w:type="dxa"/>
            <w:shd w:val="clear" w:color="000000" w:fill="BFBFBF"/>
            <w:hideMark/>
          </w:tcPr>
          <w:p w14:paraId="270CEE4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361E7CF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D527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2B815A3B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F09D16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R5s240671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6B4776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template cads_NR_Common_UplinkBWP_ConfigCommon_REQ</w:t>
            </w:r>
          </w:p>
        </w:tc>
        <w:tc>
          <w:tcPr>
            <w:tcW w:w="1278" w:type="dxa"/>
            <w:shd w:val="clear" w:color="auto" w:fill="auto"/>
            <w:hideMark/>
          </w:tcPr>
          <w:p w14:paraId="1455695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2BB7B81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21D9FF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58DE81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00DD11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D1C0AB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3531</w:t>
            </w:r>
          </w:p>
        </w:tc>
        <w:tc>
          <w:tcPr>
            <w:tcW w:w="458" w:type="dxa"/>
            <w:shd w:val="clear" w:color="000000" w:fill="BFBFBF"/>
            <w:hideMark/>
          </w:tcPr>
          <w:p w14:paraId="57D31B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58C8E56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6608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36F06E22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C6F5EB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R5s240672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7790EDF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the function f_EUTRA_RRC_Procedure_Latency</w:t>
            </w:r>
          </w:p>
        </w:tc>
        <w:tc>
          <w:tcPr>
            <w:tcW w:w="1278" w:type="dxa"/>
            <w:shd w:val="clear" w:color="auto" w:fill="auto"/>
            <w:hideMark/>
          </w:tcPr>
          <w:p w14:paraId="0E06F18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B6BBF9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FA2335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7C98538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7AC8D0A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04F9B7D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3532</w:t>
            </w:r>
          </w:p>
        </w:tc>
        <w:tc>
          <w:tcPr>
            <w:tcW w:w="458" w:type="dxa"/>
            <w:shd w:val="clear" w:color="000000" w:fill="BFBFBF"/>
            <w:hideMark/>
          </w:tcPr>
          <w:p w14:paraId="7B0E81D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769884B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28A93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4E008F7F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40BDEF4F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R5s240673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192853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MDT test case 8.1.6.1.1.1</w:t>
            </w:r>
          </w:p>
        </w:tc>
        <w:tc>
          <w:tcPr>
            <w:tcW w:w="1278" w:type="dxa"/>
            <w:shd w:val="clear" w:color="auto" w:fill="auto"/>
            <w:hideMark/>
          </w:tcPr>
          <w:p w14:paraId="7D0C53F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Starpoint, TDIA</w:t>
            </w:r>
          </w:p>
        </w:tc>
        <w:tc>
          <w:tcPr>
            <w:tcW w:w="936" w:type="dxa"/>
            <w:shd w:val="clear" w:color="auto" w:fill="auto"/>
            <w:hideMark/>
          </w:tcPr>
          <w:p w14:paraId="5CFDCFD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01A81D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3F39A5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13753D9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TEI16_Test, NR_SON_MDT-UEConTest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13C8D45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3584</w:t>
            </w:r>
          </w:p>
        </w:tc>
        <w:tc>
          <w:tcPr>
            <w:tcW w:w="458" w:type="dxa"/>
            <w:shd w:val="clear" w:color="000000" w:fill="BFBFBF"/>
            <w:hideMark/>
          </w:tcPr>
          <w:p w14:paraId="1A86416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2B87F0A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8D1A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75896E5D" w14:textId="77777777" w:rsidTr="005D1405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68DD714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R5s240674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A80C8E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function fl_Check_maxNumberMIMO_LayersPDSCH</w:t>
            </w:r>
          </w:p>
        </w:tc>
        <w:tc>
          <w:tcPr>
            <w:tcW w:w="1278" w:type="dxa"/>
            <w:shd w:val="clear" w:color="auto" w:fill="auto"/>
            <w:hideMark/>
          </w:tcPr>
          <w:p w14:paraId="09A6EC1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Starpoint, TDIA</w:t>
            </w:r>
          </w:p>
        </w:tc>
        <w:tc>
          <w:tcPr>
            <w:tcW w:w="936" w:type="dxa"/>
            <w:shd w:val="clear" w:color="auto" w:fill="auto"/>
            <w:hideMark/>
          </w:tcPr>
          <w:p w14:paraId="63BC7A2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0A7532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3E2D09D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60DEF8F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NR_redcap_plus_ARCH-UEConTest, TEI17_Test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6502B5C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3585</w:t>
            </w:r>
          </w:p>
        </w:tc>
        <w:tc>
          <w:tcPr>
            <w:tcW w:w="458" w:type="dxa"/>
            <w:shd w:val="clear" w:color="000000" w:fill="BFBFBF"/>
            <w:hideMark/>
          </w:tcPr>
          <w:p w14:paraId="3403C7F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101C201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6AF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0822D820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45BE43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R5s240689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444DEFC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Correction to NBIOT testcase 22.5.20</w:t>
            </w:r>
          </w:p>
        </w:tc>
        <w:tc>
          <w:tcPr>
            <w:tcW w:w="1278" w:type="dxa"/>
            <w:shd w:val="clear" w:color="auto" w:fill="auto"/>
            <w:hideMark/>
          </w:tcPr>
          <w:p w14:paraId="7CF3DC0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36" w:type="dxa"/>
            <w:shd w:val="clear" w:color="auto" w:fill="auto"/>
            <w:hideMark/>
          </w:tcPr>
          <w:p w14:paraId="324C469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33BFCA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F591DB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38D5B70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000000"/>
                <w:sz w:val="16"/>
                <w:szCs w:val="16"/>
              </w:rPr>
              <w:t>TEI14_Test, NB_IOTenh-UEConTest</w:t>
            </w:r>
          </w:p>
        </w:tc>
        <w:tc>
          <w:tcPr>
            <w:tcW w:w="625" w:type="dxa"/>
            <w:shd w:val="clear" w:color="000000" w:fill="BFBFBF"/>
            <w:hideMark/>
          </w:tcPr>
          <w:p w14:paraId="79DBF85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4855</w:t>
            </w:r>
          </w:p>
        </w:tc>
        <w:tc>
          <w:tcPr>
            <w:tcW w:w="458" w:type="dxa"/>
            <w:shd w:val="clear" w:color="000000" w:fill="BFBFBF"/>
            <w:hideMark/>
          </w:tcPr>
          <w:p w14:paraId="06D3D9B0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14:paraId="0852D69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EDAF5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53D1D519" w14:textId="77777777" w:rsidTr="005D1405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3BCA057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R5s240691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5041594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278" w:type="dxa"/>
            <w:shd w:val="clear" w:color="auto" w:fill="auto"/>
            <w:hideMark/>
          </w:tcPr>
          <w:p w14:paraId="760B2D4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25D5860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B8407C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632AFE1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03636772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178429C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3593</w:t>
            </w:r>
          </w:p>
        </w:tc>
        <w:tc>
          <w:tcPr>
            <w:tcW w:w="458" w:type="dxa"/>
            <w:shd w:val="clear" w:color="000000" w:fill="BFBFBF"/>
            <w:hideMark/>
          </w:tcPr>
          <w:p w14:paraId="444374F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6AEAC7A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A13A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RP-242752</w:t>
            </w:r>
          </w:p>
        </w:tc>
      </w:tr>
      <w:tr w:rsidR="005D1405" w:rsidRPr="005D1405" w14:paraId="22815201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3E90696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R5s240692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0DAE6E8E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Update of TTCN type definitions, Annex D</w:t>
            </w:r>
          </w:p>
        </w:tc>
        <w:tc>
          <w:tcPr>
            <w:tcW w:w="1278" w:type="dxa"/>
            <w:shd w:val="clear" w:color="auto" w:fill="auto"/>
            <w:hideMark/>
          </w:tcPr>
          <w:p w14:paraId="77D3EAB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17DF6F7B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1C479C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1981AF8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shd w:val="clear" w:color="auto" w:fill="auto"/>
            <w:hideMark/>
          </w:tcPr>
          <w:p w14:paraId="1F38744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TEI10_Test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53D1F9F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4870</w:t>
            </w:r>
          </w:p>
        </w:tc>
        <w:tc>
          <w:tcPr>
            <w:tcW w:w="458" w:type="dxa"/>
            <w:shd w:val="clear" w:color="000000" w:fill="BFBFBF"/>
            <w:hideMark/>
          </w:tcPr>
          <w:p w14:paraId="396F9D0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09E8BC2A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752D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  <w:tr w:rsidR="005D1405" w:rsidRPr="005D1405" w14:paraId="78B96B51" w14:textId="77777777" w:rsidTr="005D1405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633B2A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R5s240693</w:t>
              </w:r>
            </w:hyperlink>
          </w:p>
        </w:tc>
        <w:tc>
          <w:tcPr>
            <w:tcW w:w="4357" w:type="dxa"/>
            <w:shd w:val="clear" w:color="auto" w:fill="auto"/>
            <w:hideMark/>
          </w:tcPr>
          <w:p w14:paraId="185A672C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Update of TTCN type definitions, Annex H</w:t>
            </w:r>
          </w:p>
        </w:tc>
        <w:tc>
          <w:tcPr>
            <w:tcW w:w="1278" w:type="dxa"/>
            <w:shd w:val="clear" w:color="auto" w:fill="auto"/>
            <w:hideMark/>
          </w:tcPr>
          <w:p w14:paraId="5F34D208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36" w:type="dxa"/>
            <w:shd w:val="clear" w:color="auto" w:fill="auto"/>
            <w:hideMark/>
          </w:tcPr>
          <w:p w14:paraId="086A6EF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62F254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0" w:type="dxa"/>
            <w:shd w:val="clear" w:color="auto" w:fill="auto"/>
            <w:hideMark/>
          </w:tcPr>
          <w:p w14:paraId="09B64687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18.0.0</w:t>
            </w:r>
          </w:p>
        </w:tc>
        <w:tc>
          <w:tcPr>
            <w:tcW w:w="2875" w:type="dxa"/>
            <w:shd w:val="clear" w:color="auto" w:fill="auto"/>
            <w:hideMark/>
          </w:tcPr>
          <w:p w14:paraId="30BC56D3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" w:history="1">
              <w:r w:rsidRPr="005D140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625" w:type="dxa"/>
            <w:shd w:val="clear" w:color="000000" w:fill="BFBFBF"/>
            <w:hideMark/>
          </w:tcPr>
          <w:p w14:paraId="445BB5D1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0960</w:t>
            </w:r>
          </w:p>
        </w:tc>
        <w:tc>
          <w:tcPr>
            <w:tcW w:w="458" w:type="dxa"/>
            <w:shd w:val="clear" w:color="000000" w:fill="BFBFBF"/>
            <w:hideMark/>
          </w:tcPr>
          <w:p w14:paraId="0D5AF29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14:paraId="751A22C9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D1405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56A3D" w14:textId="77777777" w:rsidR="005D1405" w:rsidRPr="005D1405" w:rsidRDefault="005D1405" w:rsidP="005D1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D1405">
              <w:rPr>
                <w:rFonts w:ascii="Arial" w:hAnsi="Arial" w:cs="Arial"/>
                <w:color w:val="FF0000"/>
                <w:sz w:val="16"/>
                <w:szCs w:val="16"/>
              </w:rPr>
              <w:t>RP-242750</w:t>
            </w:r>
          </w:p>
        </w:tc>
      </w:tr>
    </w:tbl>
    <w:p w14:paraId="44FEF563" w14:textId="77777777" w:rsidR="005D1405" w:rsidRDefault="005D1405" w:rsidP="003443A1"/>
    <w:sectPr w:rsidR="005D1405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A79DF" w14:textId="77777777" w:rsidR="006C5289" w:rsidRDefault="006C5289">
      <w:r>
        <w:separator/>
      </w:r>
    </w:p>
  </w:endnote>
  <w:endnote w:type="continuationSeparator" w:id="0">
    <w:p w14:paraId="69709138" w14:textId="77777777" w:rsidR="006C5289" w:rsidRDefault="006C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B6A8E" w14:textId="77777777" w:rsidR="006C5289" w:rsidRDefault="006C5289">
      <w:r>
        <w:separator/>
      </w:r>
    </w:p>
  </w:footnote>
  <w:footnote w:type="continuationSeparator" w:id="0">
    <w:p w14:paraId="0CD6826D" w14:textId="77777777" w:rsidR="006C5289" w:rsidRDefault="006C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4DAD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64C3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1DF0"/>
    <w:rsid w:val="00242271"/>
    <w:rsid w:val="002422A3"/>
    <w:rsid w:val="002422C1"/>
    <w:rsid w:val="00242859"/>
    <w:rsid w:val="00242899"/>
    <w:rsid w:val="00242D7E"/>
    <w:rsid w:val="00242ED1"/>
    <w:rsid w:val="00243438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A68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57BA"/>
    <w:rsid w:val="003A58AB"/>
    <w:rsid w:val="003A5CA3"/>
    <w:rsid w:val="003A69F6"/>
    <w:rsid w:val="003A7B74"/>
    <w:rsid w:val="003B01AD"/>
    <w:rsid w:val="003B0EBC"/>
    <w:rsid w:val="003B118F"/>
    <w:rsid w:val="003B16A6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4820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79A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868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405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AB7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02C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4776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BA"/>
    <w:rsid w:val="00692D55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DC6"/>
    <w:rsid w:val="006A6F61"/>
    <w:rsid w:val="006A70E0"/>
    <w:rsid w:val="006A72B3"/>
    <w:rsid w:val="006A7371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289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082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860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1F36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5C5A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09B6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C69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5E02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4CC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5F93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19E"/>
    <w:rsid w:val="00CF32BE"/>
    <w:rsid w:val="00CF3D57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14D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188E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41D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E4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292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DA"/>
    <w:rsid w:val="00EA04AB"/>
    <w:rsid w:val="00EA08DF"/>
    <w:rsid w:val="00EA0B0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C9D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6C77"/>
    <w:rsid w:val="00F97492"/>
    <w:rsid w:val="00F974EC"/>
    <w:rsid w:val="00F9785E"/>
    <w:rsid w:val="00F978C3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BE7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6C7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96C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96C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6C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6C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6C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6C7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6C7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6C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6C77"/>
    <w:pPr>
      <w:outlineLvl w:val="8"/>
    </w:pPr>
  </w:style>
  <w:style w:type="character" w:default="1" w:styleId="DefaultParagraphFont">
    <w:name w:val="Default Paragraph Font"/>
    <w:semiHidden/>
    <w:rsid w:val="00F96C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C77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96C77"/>
    <w:pPr>
      <w:ind w:left="1985" w:hanging="1985"/>
    </w:pPr>
  </w:style>
  <w:style w:type="paragraph" w:styleId="TOC5">
    <w:name w:val="toc 5"/>
    <w:basedOn w:val="TOC4"/>
    <w:semiHidden/>
    <w:rsid w:val="00F96C77"/>
    <w:pPr>
      <w:ind w:left="1701" w:hanging="1701"/>
    </w:pPr>
  </w:style>
  <w:style w:type="paragraph" w:styleId="Footer">
    <w:name w:val="footer"/>
    <w:basedOn w:val="Header"/>
    <w:link w:val="FooterChar"/>
    <w:rsid w:val="00F96C77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F96C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F96C77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F96C7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F96C77"/>
    <w:pPr>
      <w:jc w:val="center"/>
    </w:pPr>
  </w:style>
  <w:style w:type="paragraph" w:styleId="TOC2">
    <w:name w:val="toc 2"/>
    <w:basedOn w:val="TOC1"/>
    <w:semiHidden/>
    <w:rsid w:val="00F96C77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F96C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F96C77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F96C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F96C77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F96C77"/>
    <w:pPr>
      <w:spacing w:before="180"/>
      <w:ind w:left="2693" w:hanging="2693"/>
    </w:pPr>
    <w:rPr>
      <w:b/>
    </w:rPr>
  </w:style>
  <w:style w:type="paragraph" w:customStyle="1" w:styleId="ZT">
    <w:name w:val="ZT"/>
    <w:rsid w:val="00F96C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F96C77"/>
    <w:pPr>
      <w:ind w:left="1418" w:hanging="1418"/>
    </w:pPr>
  </w:style>
  <w:style w:type="paragraph" w:styleId="TOC3">
    <w:name w:val="toc 3"/>
    <w:basedOn w:val="TOC2"/>
    <w:rsid w:val="00F96C77"/>
    <w:pPr>
      <w:ind w:left="1134" w:hanging="1134"/>
    </w:pPr>
  </w:style>
  <w:style w:type="paragraph" w:styleId="Index2">
    <w:name w:val="index 2"/>
    <w:basedOn w:val="Index1"/>
    <w:rsid w:val="00F96C77"/>
    <w:pPr>
      <w:ind w:left="284"/>
    </w:pPr>
  </w:style>
  <w:style w:type="paragraph" w:styleId="Index1">
    <w:name w:val="index 1"/>
    <w:basedOn w:val="Normal"/>
    <w:rsid w:val="00F96C77"/>
    <w:pPr>
      <w:keepLines/>
      <w:spacing w:after="0"/>
    </w:pPr>
  </w:style>
  <w:style w:type="paragraph" w:customStyle="1" w:styleId="ZH">
    <w:name w:val="ZH"/>
    <w:rsid w:val="00F96C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F96C77"/>
    <w:pPr>
      <w:ind w:left="851"/>
    </w:pPr>
  </w:style>
  <w:style w:type="paragraph" w:customStyle="1" w:styleId="TF">
    <w:name w:val="TF"/>
    <w:basedOn w:val="TH"/>
    <w:rsid w:val="00F96C77"/>
    <w:pPr>
      <w:keepNext w:val="0"/>
      <w:spacing w:before="0" w:after="240"/>
    </w:pPr>
  </w:style>
  <w:style w:type="paragraph" w:customStyle="1" w:styleId="NO">
    <w:name w:val="NO"/>
    <w:basedOn w:val="Normal"/>
    <w:rsid w:val="00F96C77"/>
    <w:pPr>
      <w:keepLines/>
      <w:ind w:left="1135" w:hanging="851"/>
    </w:pPr>
  </w:style>
  <w:style w:type="paragraph" w:styleId="TOC9">
    <w:name w:val="toc 9"/>
    <w:basedOn w:val="TOC8"/>
    <w:rsid w:val="00F96C77"/>
    <w:pPr>
      <w:ind w:left="1418" w:hanging="1418"/>
    </w:pPr>
  </w:style>
  <w:style w:type="paragraph" w:customStyle="1" w:styleId="EX">
    <w:name w:val="EX"/>
    <w:basedOn w:val="Normal"/>
    <w:rsid w:val="00F96C77"/>
    <w:pPr>
      <w:keepLines/>
      <w:ind w:left="1702" w:hanging="1418"/>
    </w:pPr>
  </w:style>
  <w:style w:type="paragraph" w:customStyle="1" w:styleId="FP">
    <w:name w:val="FP"/>
    <w:basedOn w:val="Normal"/>
    <w:rsid w:val="00F96C77"/>
    <w:pPr>
      <w:spacing w:after="0"/>
    </w:pPr>
  </w:style>
  <w:style w:type="paragraph" w:customStyle="1" w:styleId="LD">
    <w:name w:val="LD"/>
    <w:rsid w:val="00F96C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96C77"/>
    <w:pPr>
      <w:spacing w:after="0"/>
    </w:pPr>
  </w:style>
  <w:style w:type="paragraph" w:customStyle="1" w:styleId="EW">
    <w:name w:val="EW"/>
    <w:basedOn w:val="EX"/>
    <w:rsid w:val="00F96C77"/>
    <w:pPr>
      <w:spacing w:after="0"/>
    </w:pPr>
  </w:style>
  <w:style w:type="paragraph" w:styleId="TOC7">
    <w:name w:val="toc 7"/>
    <w:basedOn w:val="TOC6"/>
    <w:next w:val="Normal"/>
    <w:rsid w:val="00F96C77"/>
    <w:pPr>
      <w:ind w:left="2268" w:hanging="2268"/>
    </w:pPr>
  </w:style>
  <w:style w:type="paragraph" w:styleId="ListBullet2">
    <w:name w:val="List Bullet 2"/>
    <w:basedOn w:val="ListBullet"/>
    <w:rsid w:val="00F96C77"/>
    <w:pPr>
      <w:ind w:left="851"/>
    </w:pPr>
  </w:style>
  <w:style w:type="paragraph" w:styleId="ListBullet3">
    <w:name w:val="List Bullet 3"/>
    <w:basedOn w:val="ListBullet2"/>
    <w:rsid w:val="00F96C77"/>
    <w:pPr>
      <w:ind w:left="1135"/>
    </w:pPr>
  </w:style>
  <w:style w:type="paragraph" w:styleId="ListNumber">
    <w:name w:val="List Number"/>
    <w:basedOn w:val="List"/>
    <w:rsid w:val="00F96C77"/>
  </w:style>
  <w:style w:type="paragraph" w:customStyle="1" w:styleId="EQ">
    <w:name w:val="EQ"/>
    <w:basedOn w:val="Normal"/>
    <w:next w:val="Normal"/>
    <w:rsid w:val="00F96C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6C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6C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6C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96C77"/>
    <w:pPr>
      <w:jc w:val="right"/>
    </w:pPr>
  </w:style>
  <w:style w:type="paragraph" w:customStyle="1" w:styleId="H6">
    <w:name w:val="H6"/>
    <w:basedOn w:val="Heading5"/>
    <w:next w:val="Normal"/>
    <w:rsid w:val="00F96C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6C77"/>
    <w:pPr>
      <w:ind w:left="851" w:hanging="851"/>
    </w:pPr>
  </w:style>
  <w:style w:type="paragraph" w:customStyle="1" w:styleId="ZA">
    <w:name w:val="ZA"/>
    <w:rsid w:val="00F96C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96C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96C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96C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96C77"/>
    <w:pPr>
      <w:framePr w:wrap="notBeside" w:y="16161"/>
    </w:pPr>
  </w:style>
  <w:style w:type="character" w:customStyle="1" w:styleId="ZGSM">
    <w:name w:val="ZGSM"/>
    <w:rsid w:val="00F96C77"/>
  </w:style>
  <w:style w:type="paragraph" w:styleId="List2">
    <w:name w:val="List 2"/>
    <w:basedOn w:val="List"/>
    <w:rsid w:val="00F96C77"/>
    <w:pPr>
      <w:ind w:left="851"/>
    </w:pPr>
  </w:style>
  <w:style w:type="paragraph" w:customStyle="1" w:styleId="ZG">
    <w:name w:val="ZG"/>
    <w:rsid w:val="00F96C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96C77"/>
    <w:pPr>
      <w:ind w:left="1135"/>
    </w:pPr>
  </w:style>
  <w:style w:type="paragraph" w:styleId="List4">
    <w:name w:val="List 4"/>
    <w:basedOn w:val="List3"/>
    <w:rsid w:val="00F96C77"/>
    <w:pPr>
      <w:ind w:left="1418"/>
    </w:pPr>
  </w:style>
  <w:style w:type="paragraph" w:styleId="List5">
    <w:name w:val="List 5"/>
    <w:basedOn w:val="List4"/>
    <w:rsid w:val="00F96C77"/>
    <w:pPr>
      <w:ind w:left="1702"/>
    </w:pPr>
  </w:style>
  <w:style w:type="paragraph" w:customStyle="1" w:styleId="EditorsNote">
    <w:name w:val="Editor's Note"/>
    <w:basedOn w:val="NO"/>
    <w:rsid w:val="00F96C77"/>
    <w:rPr>
      <w:color w:val="FF0000"/>
    </w:rPr>
  </w:style>
  <w:style w:type="paragraph" w:styleId="List">
    <w:name w:val="List"/>
    <w:basedOn w:val="Normal"/>
    <w:rsid w:val="00F96C77"/>
    <w:pPr>
      <w:ind w:left="568" w:hanging="284"/>
    </w:pPr>
  </w:style>
  <w:style w:type="paragraph" w:styleId="ListBullet">
    <w:name w:val="List Bullet"/>
    <w:basedOn w:val="List"/>
    <w:rsid w:val="00F96C77"/>
  </w:style>
  <w:style w:type="paragraph" w:styleId="ListBullet4">
    <w:name w:val="List Bullet 4"/>
    <w:basedOn w:val="ListBullet3"/>
    <w:rsid w:val="00F96C77"/>
    <w:pPr>
      <w:ind w:left="1418"/>
    </w:pPr>
  </w:style>
  <w:style w:type="paragraph" w:styleId="ListBullet5">
    <w:name w:val="List Bullet 5"/>
    <w:basedOn w:val="ListBullet4"/>
    <w:rsid w:val="00F96C77"/>
    <w:pPr>
      <w:ind w:left="1702"/>
    </w:pPr>
  </w:style>
  <w:style w:type="paragraph" w:customStyle="1" w:styleId="B1">
    <w:name w:val="B1"/>
    <w:basedOn w:val="List"/>
    <w:rsid w:val="00F96C77"/>
  </w:style>
  <w:style w:type="paragraph" w:customStyle="1" w:styleId="B2">
    <w:name w:val="B2"/>
    <w:basedOn w:val="List2"/>
    <w:rsid w:val="00F96C77"/>
  </w:style>
  <w:style w:type="paragraph" w:customStyle="1" w:styleId="B3">
    <w:name w:val="B3"/>
    <w:basedOn w:val="List3"/>
    <w:rsid w:val="00F96C77"/>
  </w:style>
  <w:style w:type="paragraph" w:customStyle="1" w:styleId="B4">
    <w:name w:val="B4"/>
    <w:basedOn w:val="List4"/>
    <w:rsid w:val="00F96C77"/>
  </w:style>
  <w:style w:type="paragraph" w:customStyle="1" w:styleId="B5">
    <w:name w:val="B5"/>
    <w:basedOn w:val="List5"/>
    <w:rsid w:val="00F96C77"/>
  </w:style>
  <w:style w:type="paragraph" w:customStyle="1" w:styleId="ZTD">
    <w:name w:val="ZTD"/>
    <w:basedOn w:val="ZB"/>
    <w:rsid w:val="00F96C77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font0">
    <w:name w:val="font0"/>
    <w:basedOn w:val="Normal"/>
    <w:rsid w:val="00B25E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RAN/WG5_Test_ex-T1/TTCN/TTCN_CRs/2024/Docs/R5s240614.zip" TargetMode="External"/><Relationship Id="rId21" Type="http://schemas.openxmlformats.org/officeDocument/2006/relationships/hyperlink" Target="https://www.3gpp.org/ftp/TSG_RAN/WG5_Test_ex-T1/TTCN/TTCN_CRs/2024/Docs/R5s240580.zip" TargetMode="External"/><Relationship Id="rId42" Type="http://schemas.openxmlformats.org/officeDocument/2006/relationships/hyperlink" Target="https://www.3gpp.org/ftp/TSG_RAN/WG5_Test_ex-T1/TTCN/TTCN_CRs/2024/Docs/R5s240587.zip" TargetMode="External"/><Relationship Id="rId63" Type="http://schemas.openxmlformats.org/officeDocument/2006/relationships/hyperlink" Target="https://www.3gpp.org/ftp/TSG_RAN/WG5_Test_ex-T1/TTCN/TTCN_CRs/2024/Docs/R5s240594.zip" TargetMode="External"/><Relationship Id="rId84" Type="http://schemas.openxmlformats.org/officeDocument/2006/relationships/hyperlink" Target="https://www.3gpp.org/ftp/TSG_RAN/WG5_Test_ex-T1/TTCN/TTCN_CRs/2024/Docs/R5s240604.zip" TargetMode="External"/><Relationship Id="rId138" Type="http://schemas.openxmlformats.org/officeDocument/2006/relationships/hyperlink" Target="https://www.3gpp.org/ftp/TSG_RAN/WG5_Test_ex-T1/TTCN/TTCN_CRs/2024/Docs/R5s240625.zip" TargetMode="External"/><Relationship Id="rId159" Type="http://schemas.openxmlformats.org/officeDocument/2006/relationships/hyperlink" Target="https://portal.3gpp.org/desktopmodules/Release/ReleaseDetails.aspx?releaseId=193" TargetMode="External"/><Relationship Id="rId170" Type="http://schemas.openxmlformats.org/officeDocument/2006/relationships/hyperlink" Target="https://portal.3gpp.org/desktopmodules/Release/ReleaseDetails.aspx?releaseId=193" TargetMode="External"/><Relationship Id="rId191" Type="http://schemas.openxmlformats.org/officeDocument/2006/relationships/hyperlink" Target="https://portal.3gpp.org/desktopmodules/Release/ReleaseDetails.aspx?releaseId=193" TargetMode="External"/><Relationship Id="rId205" Type="http://schemas.openxmlformats.org/officeDocument/2006/relationships/hyperlink" Target="https://www.3gpp.org/ftp/TSG_RAN/WG5_Test_ex-T1/TTCN/TTCN_CRs/2024/Docs/R5s240654.zip" TargetMode="External"/><Relationship Id="rId226" Type="http://schemas.openxmlformats.org/officeDocument/2006/relationships/hyperlink" Target="https://portal.3gpp.org/desktopmodules/Specifications/SpecificationDetails.aspx?specificationId=3379" TargetMode="External"/><Relationship Id="rId247" Type="http://schemas.openxmlformats.org/officeDocument/2006/relationships/hyperlink" Target="https://portal.3gpp.org/desktopmodules/Specifications/SpecificationDetails.aspx?specificationId=3379" TargetMode="External"/><Relationship Id="rId107" Type="http://schemas.openxmlformats.org/officeDocument/2006/relationships/hyperlink" Target="https://www.3gpp.org/ftp/TSG_RAN/WG5_Test_ex-T1/TTCN/TTCN_CRs/2024/Docs/R5s240611.zip" TargetMode="External"/><Relationship Id="rId268" Type="http://schemas.openxmlformats.org/officeDocument/2006/relationships/hyperlink" Target="https://portal.3gpp.org/desktopmodules/Specifications/SpecificationDetails.aspx?specificationId=3379" TargetMode="External"/><Relationship Id="rId11" Type="http://schemas.openxmlformats.org/officeDocument/2006/relationships/hyperlink" Target="https://portal.3gpp.org/desktopmodules/Specifications/SpecificationDetails.aspx?specificationId=3379" TargetMode="External"/><Relationship Id="rId32" Type="http://schemas.openxmlformats.org/officeDocument/2006/relationships/hyperlink" Target="https://portal.3gpp.org/desktopmodules/Specifications/SpecificationDetails.aspx?specificationId=3379" TargetMode="External"/><Relationship Id="rId53" Type="http://schemas.openxmlformats.org/officeDocument/2006/relationships/hyperlink" Target="https://portal.3gpp.org/desktopmodules/Specifications/SpecificationDetails.aspx?specificationId=3379" TargetMode="External"/><Relationship Id="rId74" Type="http://schemas.openxmlformats.org/officeDocument/2006/relationships/hyperlink" Target="https://portal.3gpp.org/desktopmodules/Specifications/SpecificationDetails.aspx?specificationId=3379" TargetMode="External"/><Relationship Id="rId128" Type="http://schemas.openxmlformats.org/officeDocument/2006/relationships/hyperlink" Target="https://portal.3gpp.org/desktopmodules/Specifications/SpecificationDetails.aspx?specificationId=3379" TargetMode="External"/><Relationship Id="rId149" Type="http://schemas.openxmlformats.org/officeDocument/2006/relationships/hyperlink" Target="https://www.3gpp.org/ftp/TSG_RAN/WG5_Test_ex-T1/TTCN/TTCN_CRs/2024/Docs/R5s240628.zip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portal.3gpp.org/desktopmodules/Release/ReleaseDetails.aspx?releaseId=193" TargetMode="External"/><Relationship Id="rId160" Type="http://schemas.openxmlformats.org/officeDocument/2006/relationships/hyperlink" Target="https://portal.3gpp.org/desktopmodules/Specifications/SpecificationDetails.aspx?specificationId=3379" TargetMode="External"/><Relationship Id="rId181" Type="http://schemas.openxmlformats.org/officeDocument/2006/relationships/hyperlink" Target="https://portal.3gpp.org/desktopmodules/Specifications/SpecificationDetails.aspx?specificationId=3159" TargetMode="External"/><Relationship Id="rId216" Type="http://schemas.openxmlformats.org/officeDocument/2006/relationships/hyperlink" Target="https://portal.3gpp.org/desktopmodules/Specifications/SpecificationDetails.aspx?specificationId=2474" TargetMode="External"/><Relationship Id="rId237" Type="http://schemas.openxmlformats.org/officeDocument/2006/relationships/hyperlink" Target="https://portal.3gpp.org/desktopmodules/Release/ReleaseDetails.aspx?releaseId=193" TargetMode="External"/><Relationship Id="rId258" Type="http://schemas.openxmlformats.org/officeDocument/2006/relationships/hyperlink" Target="https://portal.3gpp.org/desktopmodules/Release/ReleaseDetails.aspx?releaseId=193" TargetMode="External"/><Relationship Id="rId279" Type="http://schemas.openxmlformats.org/officeDocument/2006/relationships/theme" Target="theme/theme1.xml"/><Relationship Id="rId22" Type="http://schemas.openxmlformats.org/officeDocument/2006/relationships/hyperlink" Target="https://portal.3gpp.org/desktopmodules/Release/ReleaseDetails.aspx?releaseId=193" TargetMode="External"/><Relationship Id="rId43" Type="http://schemas.openxmlformats.org/officeDocument/2006/relationships/hyperlink" Target="https://portal.3gpp.org/desktopmodules/Release/ReleaseDetails.aspx?releaseId=193" TargetMode="External"/><Relationship Id="rId64" Type="http://schemas.openxmlformats.org/officeDocument/2006/relationships/hyperlink" Target="https://portal.3gpp.org/desktopmodules/Release/ReleaseDetails.aspx?releaseId=193" TargetMode="External"/><Relationship Id="rId118" Type="http://schemas.openxmlformats.org/officeDocument/2006/relationships/hyperlink" Target="https://portal.3gpp.org/desktopmodules/Release/ReleaseDetails.aspx?releaseId=193" TargetMode="External"/><Relationship Id="rId139" Type="http://schemas.openxmlformats.org/officeDocument/2006/relationships/hyperlink" Target="https://portal.3gpp.org/desktopmodules/Release/ReleaseDetails.aspx?releaseId=193" TargetMode="External"/><Relationship Id="rId85" Type="http://schemas.openxmlformats.org/officeDocument/2006/relationships/hyperlink" Target="https://portal.3gpp.org/desktopmodules/Release/ReleaseDetails.aspx?releaseId=193" TargetMode="External"/><Relationship Id="rId150" Type="http://schemas.openxmlformats.org/officeDocument/2006/relationships/hyperlink" Target="https://portal.3gpp.org/desktopmodules/Release/ReleaseDetails.aspx?releaseId=193" TargetMode="External"/><Relationship Id="rId171" Type="http://schemas.openxmlformats.org/officeDocument/2006/relationships/hyperlink" Target="https://portal.3gpp.org/desktopmodules/Specifications/SpecificationDetails.aspx?specificationId=3159" TargetMode="External"/><Relationship Id="rId192" Type="http://schemas.openxmlformats.org/officeDocument/2006/relationships/hyperlink" Target="https://portal.3gpp.org/desktopmodules/Specifications/SpecificationDetails.aspx?specificationId=3379" TargetMode="External"/><Relationship Id="rId206" Type="http://schemas.openxmlformats.org/officeDocument/2006/relationships/hyperlink" Target="https://portal.3gpp.org/desktopmodules/Release/ReleaseDetails.aspx?releaseId=193" TargetMode="External"/><Relationship Id="rId227" Type="http://schemas.openxmlformats.org/officeDocument/2006/relationships/hyperlink" Target="https://www.3gpp.org/ftp/TSG_RAN/WG5_Test_ex-T1/TTCN/TTCN_CRs/2024/Docs/R5s240663.zip" TargetMode="External"/><Relationship Id="rId248" Type="http://schemas.openxmlformats.org/officeDocument/2006/relationships/hyperlink" Target="https://www.3gpp.org/ftp/TSG_RAN/WG5_Test_ex-T1/TTCN/TTCN_CRs/2024/Docs/R5s240670.zip" TargetMode="External"/><Relationship Id="rId269" Type="http://schemas.openxmlformats.org/officeDocument/2006/relationships/hyperlink" Target="https://portal.3gpp.org/desktopmodules/WorkItem/WorkItemDetails.aspx?workitemId=860099" TargetMode="External"/><Relationship Id="rId12" Type="http://schemas.openxmlformats.org/officeDocument/2006/relationships/hyperlink" Target="https://www.3gpp.org/ftp/TSG_RAN/WG5_Test_ex-T1/TTCN/TTCN_CRs/2024/Docs/R5s240577.zip" TargetMode="External"/><Relationship Id="rId33" Type="http://schemas.openxmlformats.org/officeDocument/2006/relationships/hyperlink" Target="https://www.3gpp.org/ftp/TSG_RAN/WG5_Test_ex-T1/TTCN/TTCN_CRs/2024/Docs/R5s240584.zip" TargetMode="External"/><Relationship Id="rId108" Type="http://schemas.openxmlformats.org/officeDocument/2006/relationships/hyperlink" Target="https://portal.3gpp.org/desktopmodules/Release/ReleaseDetails.aspx?releaseId=193" TargetMode="External"/><Relationship Id="rId129" Type="http://schemas.openxmlformats.org/officeDocument/2006/relationships/hyperlink" Target="https://www.3gpp.org/ftp/TSG_RAN/WG5_Test_ex-T1/TTCN/TTCN_CRs/2024/Docs/R5s240622.zip" TargetMode="External"/><Relationship Id="rId54" Type="http://schemas.openxmlformats.org/officeDocument/2006/relationships/hyperlink" Target="https://www.3gpp.org/ftp/TSG_RAN/WG5_Test_ex-T1/TTCN/TTCN_CRs/2024/Docs/R5s240591.zip" TargetMode="External"/><Relationship Id="rId75" Type="http://schemas.openxmlformats.org/officeDocument/2006/relationships/hyperlink" Target="https://www.3gpp.org/ftp/TSG_RAN/WG5_Test_ex-T1/TTCN/TTCN_CRs/2024/Docs/R5s240601.zip" TargetMode="External"/><Relationship Id="rId96" Type="http://schemas.openxmlformats.org/officeDocument/2006/relationships/hyperlink" Target="https://portal.3gpp.org/desktopmodules/Specifications/SpecificationDetails.aspx?specificationId=3379" TargetMode="External"/><Relationship Id="rId140" Type="http://schemas.openxmlformats.org/officeDocument/2006/relationships/hyperlink" Target="https://portal.3gpp.org/desktopmodules/Specifications/SpecificationDetails.aspx?specificationId=3379" TargetMode="External"/><Relationship Id="rId161" Type="http://schemas.openxmlformats.org/officeDocument/2006/relationships/hyperlink" Target="https://portal.3gpp.org/desktopmodules/WorkItem/WorkItemDetails.aspx?workitemId=750034" TargetMode="External"/><Relationship Id="rId182" Type="http://schemas.openxmlformats.org/officeDocument/2006/relationships/hyperlink" Target="https://portal.3gpp.org/desktopmodules/WorkItem/WorkItemDetails.aspx?workitemId=999999" TargetMode="External"/><Relationship Id="rId217" Type="http://schemas.openxmlformats.org/officeDocument/2006/relationships/hyperlink" Target="https://portal.3gpp.org/desktopmodules/WorkItem/WorkItemDetails.aspx?workitemId=400025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portal.3gpp.org/desktopmodules/Specifications/SpecificationDetails.aspx?specificationId=3379" TargetMode="External"/><Relationship Id="rId259" Type="http://schemas.openxmlformats.org/officeDocument/2006/relationships/hyperlink" Target="https://portal.3gpp.org/desktopmodules/Specifications/SpecificationDetails.aspx?specificationId=3379" TargetMode="External"/><Relationship Id="rId23" Type="http://schemas.openxmlformats.org/officeDocument/2006/relationships/hyperlink" Target="https://portal.3gpp.org/desktopmodules/Specifications/SpecificationDetails.aspx?specificationId=3379" TargetMode="External"/><Relationship Id="rId119" Type="http://schemas.openxmlformats.org/officeDocument/2006/relationships/hyperlink" Target="https://portal.3gpp.org/desktopmodules/Specifications/SpecificationDetails.aspx?specificationId=3379" TargetMode="External"/><Relationship Id="rId270" Type="http://schemas.openxmlformats.org/officeDocument/2006/relationships/hyperlink" Target="https://www.3gpp.org/ftp/TSG_RAN/WG5_Test_ex-T1/TTCN/TTCN_CRs/2024/Docs/R5s240692.zip" TargetMode="External"/><Relationship Id="rId44" Type="http://schemas.openxmlformats.org/officeDocument/2006/relationships/hyperlink" Target="https://portal.3gpp.org/desktopmodules/Specifications/SpecificationDetails.aspx?specificationId=3379" TargetMode="External"/><Relationship Id="rId65" Type="http://schemas.openxmlformats.org/officeDocument/2006/relationships/hyperlink" Target="https://portal.3gpp.org/desktopmodules/Specifications/SpecificationDetails.aspx?specificationId=3379" TargetMode="External"/><Relationship Id="rId86" Type="http://schemas.openxmlformats.org/officeDocument/2006/relationships/hyperlink" Target="https://portal.3gpp.org/desktopmodules/Specifications/SpecificationDetails.aspx?specificationId=2474" TargetMode="External"/><Relationship Id="rId130" Type="http://schemas.openxmlformats.org/officeDocument/2006/relationships/hyperlink" Target="https://portal.3gpp.org/desktopmodules/Release/ReleaseDetails.aspx?releaseId=193" TargetMode="External"/><Relationship Id="rId151" Type="http://schemas.openxmlformats.org/officeDocument/2006/relationships/hyperlink" Target="https://portal.3gpp.org/desktopmodules/Specifications/SpecificationDetails.aspx?specificationId=3379" TargetMode="External"/><Relationship Id="rId172" Type="http://schemas.openxmlformats.org/officeDocument/2006/relationships/hyperlink" Target="https://www.3gpp.org/ftp/TSG_RAN/WG5_Test_ex-T1/TTCN/TTCN_CRs/2024/Docs/R5s240642.zip" TargetMode="External"/><Relationship Id="rId193" Type="http://schemas.openxmlformats.org/officeDocument/2006/relationships/hyperlink" Target="https://www.3gpp.org/ftp/TSG_RAN/WG5_Test_ex-T1/TTCN/TTCN_CRs/2024/Docs/R5s240649.zip" TargetMode="External"/><Relationship Id="rId202" Type="http://schemas.openxmlformats.org/officeDocument/2006/relationships/hyperlink" Target="https://www.3gpp.org/ftp/TSG_RAN/WG5_Test_ex-T1/TTCN/TTCN_CRs/2024/Docs/R5s240653.zip" TargetMode="External"/><Relationship Id="rId207" Type="http://schemas.openxmlformats.org/officeDocument/2006/relationships/hyperlink" Target="https://portal.3gpp.org/desktopmodules/Specifications/SpecificationDetails.aspx?specificationId=3379" TargetMode="External"/><Relationship Id="rId223" Type="http://schemas.openxmlformats.org/officeDocument/2006/relationships/hyperlink" Target="https://portal.3gpp.org/desktopmodules/Specifications/SpecificationDetails.aspx?specificationId=3379" TargetMode="External"/><Relationship Id="rId228" Type="http://schemas.openxmlformats.org/officeDocument/2006/relationships/hyperlink" Target="https://portal.3gpp.org/desktopmodules/Release/ReleaseDetails.aspx?releaseId=193" TargetMode="External"/><Relationship Id="rId244" Type="http://schemas.openxmlformats.org/officeDocument/2006/relationships/hyperlink" Target="https://portal.3gpp.org/desktopmodules/Specifications/SpecificationDetails.aspx?specificationId=3379" TargetMode="External"/><Relationship Id="rId249" Type="http://schemas.openxmlformats.org/officeDocument/2006/relationships/hyperlink" Target="https://portal.3gpp.org/desktopmodules/Release/ReleaseDetails.aspx?releaseId=193" TargetMode="External"/><Relationship Id="rId13" Type="http://schemas.openxmlformats.org/officeDocument/2006/relationships/hyperlink" Target="https://portal.3gpp.org/desktopmodules/Release/ReleaseDetails.aspx?releaseId=193" TargetMode="External"/><Relationship Id="rId18" Type="http://schemas.openxmlformats.org/officeDocument/2006/relationships/hyperlink" Target="https://www.3gpp.org/ftp/TSG_RAN/WG5_Test_ex-T1/TTCN/TTCN_CRs/2024/Docs/R5s240579.zip" TargetMode="External"/><Relationship Id="rId39" Type="http://schemas.openxmlformats.org/officeDocument/2006/relationships/hyperlink" Target="https://www.3gpp.org/ftp/TSG_RAN/WG5_Test_ex-T1/TTCN/TTCN_CRs/2024/Docs/R5s240586.zip" TargetMode="External"/><Relationship Id="rId109" Type="http://schemas.openxmlformats.org/officeDocument/2006/relationships/hyperlink" Target="https://portal.3gpp.org/desktopmodules/Specifications/SpecificationDetails.aspx?specificationId=3379" TargetMode="External"/><Relationship Id="rId260" Type="http://schemas.openxmlformats.org/officeDocument/2006/relationships/hyperlink" Target="https://www.3gpp.org/ftp/TSG_RAN/WG5_Test_ex-T1/TTCN/TTCN_CRs/2024/Docs/R5s240674.zip" TargetMode="External"/><Relationship Id="rId265" Type="http://schemas.openxmlformats.org/officeDocument/2006/relationships/hyperlink" Target="https://portal.3gpp.org/desktopmodules/Specifications/SpecificationDetails.aspx?specificationId=2474" TargetMode="External"/><Relationship Id="rId34" Type="http://schemas.openxmlformats.org/officeDocument/2006/relationships/hyperlink" Target="https://portal.3gpp.org/desktopmodules/Release/ReleaseDetails.aspx?releaseId=193" TargetMode="External"/><Relationship Id="rId50" Type="http://schemas.openxmlformats.org/officeDocument/2006/relationships/hyperlink" Target="https://portal.3gpp.org/desktopmodules/Specifications/SpecificationDetails.aspx?specificationId=2474" TargetMode="External"/><Relationship Id="rId55" Type="http://schemas.openxmlformats.org/officeDocument/2006/relationships/hyperlink" Target="https://portal.3gpp.org/desktopmodules/Release/ReleaseDetails.aspx?releaseId=193" TargetMode="External"/><Relationship Id="rId76" Type="http://schemas.openxmlformats.org/officeDocument/2006/relationships/hyperlink" Target="https://portal.3gpp.org/desktopmodules/Release/ReleaseDetails.aspx?releaseId=193" TargetMode="External"/><Relationship Id="rId97" Type="http://schemas.openxmlformats.org/officeDocument/2006/relationships/hyperlink" Target="https://portal.3gpp.org/desktopmodules/WorkItem/WorkItemDetails.aspx?workitemId=999999" TargetMode="External"/><Relationship Id="rId104" Type="http://schemas.openxmlformats.org/officeDocument/2006/relationships/hyperlink" Target="https://www.3gpp.org/ftp/TSG_RAN/WG5_Test_ex-T1/TTCN/TTCN_CRs/2024/Docs/R5s240610.zip" TargetMode="External"/><Relationship Id="rId120" Type="http://schemas.openxmlformats.org/officeDocument/2006/relationships/hyperlink" Target="https://www.3gpp.org/ftp/TSG_RAN/WG5_Test_ex-T1/TTCN/TTCN_CRs/2024/Docs/R5s240615.zip" TargetMode="External"/><Relationship Id="rId125" Type="http://schemas.openxmlformats.org/officeDocument/2006/relationships/hyperlink" Target="https://portal.3gpp.org/desktopmodules/Specifications/SpecificationDetails.aspx?specificationId=3379" TargetMode="External"/><Relationship Id="rId141" Type="http://schemas.openxmlformats.org/officeDocument/2006/relationships/hyperlink" Target="https://www.3gpp.org/ftp/TSG_RAN/WG5_Test_ex-T1/TTCN/TTCN_CRs/2024/Docs/R5s240626.zip" TargetMode="External"/><Relationship Id="rId146" Type="http://schemas.openxmlformats.org/officeDocument/2006/relationships/hyperlink" Target="https://portal.3gpp.org/desktopmodules/Release/ReleaseDetails.aspx?releaseId=193" TargetMode="External"/><Relationship Id="rId167" Type="http://schemas.openxmlformats.org/officeDocument/2006/relationships/hyperlink" Target="https://portal.3gpp.org/desktopmodules/Release/ReleaseDetails.aspx?releaseId=193" TargetMode="External"/><Relationship Id="rId188" Type="http://schemas.openxmlformats.org/officeDocument/2006/relationships/hyperlink" Target="https://portal.3gpp.org/desktopmodules/Release/ReleaseDetails.aspx?releaseId=193" TargetMode="External"/><Relationship Id="rId7" Type="http://schemas.openxmlformats.org/officeDocument/2006/relationships/footer" Target="footer1.xml"/><Relationship Id="rId71" Type="http://schemas.openxmlformats.org/officeDocument/2006/relationships/hyperlink" Target="https://portal.3gpp.org/desktopmodules/Specifications/SpecificationDetails.aspx?specificationId=3379" TargetMode="External"/><Relationship Id="rId92" Type="http://schemas.openxmlformats.org/officeDocument/2006/relationships/hyperlink" Target="https://portal.3gpp.org/desktopmodules/Specifications/SpecificationDetails.aspx?specificationId=3379" TargetMode="External"/><Relationship Id="rId162" Type="http://schemas.openxmlformats.org/officeDocument/2006/relationships/hyperlink" Target="https://www.3gpp.org/ftp/TSG_RAN/WG5_Test_ex-T1/TTCN/TTCN_CRs/2024/Docs/R5s240635.zip" TargetMode="External"/><Relationship Id="rId183" Type="http://schemas.openxmlformats.org/officeDocument/2006/relationships/hyperlink" Target="https://www.3gpp.org/ftp/TSG_RAN/WG5_Test_ex-T1/TTCN/TTCN_CRs/2024/Docs/R5s240646.zip" TargetMode="External"/><Relationship Id="rId213" Type="http://schemas.openxmlformats.org/officeDocument/2006/relationships/hyperlink" Target="https://portal.3gpp.org/desktopmodules/Specifications/SpecificationDetails.aspx?specificationId=3379" TargetMode="External"/><Relationship Id="rId218" Type="http://schemas.openxmlformats.org/officeDocument/2006/relationships/hyperlink" Target="https://www.3gpp.org/ftp/TSG_RAN/WG5_Test_ex-T1/TTCN/TTCN_CRs/2024/Docs/R5s240658.zip" TargetMode="External"/><Relationship Id="rId234" Type="http://schemas.openxmlformats.org/officeDocument/2006/relationships/hyperlink" Target="https://portal.3gpp.org/desktopmodules/Release/ReleaseDetails.aspx?releaseId=193" TargetMode="External"/><Relationship Id="rId239" Type="http://schemas.openxmlformats.org/officeDocument/2006/relationships/hyperlink" Target="https://www.3gpp.org/ftp/TSG_RAN/WG5_Test_ex-T1/TTCN/TTCN_CRs/2024/Docs/R5s240667.zip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3gpp.org/desktopmodules/Specifications/SpecificationDetails.aspx?specificationId=3379" TargetMode="External"/><Relationship Id="rId250" Type="http://schemas.openxmlformats.org/officeDocument/2006/relationships/hyperlink" Target="https://portal.3gpp.org/desktopmodules/Specifications/SpecificationDetails.aspx?specificationId=3379" TargetMode="External"/><Relationship Id="rId255" Type="http://schemas.openxmlformats.org/officeDocument/2006/relationships/hyperlink" Target="https://portal.3gpp.org/desktopmodules/Release/ReleaseDetails.aspx?releaseId=193" TargetMode="External"/><Relationship Id="rId271" Type="http://schemas.openxmlformats.org/officeDocument/2006/relationships/hyperlink" Target="https://portal.3gpp.org/desktopmodules/Release/ReleaseDetails.aspx?releaseId=193" TargetMode="External"/><Relationship Id="rId276" Type="http://schemas.openxmlformats.org/officeDocument/2006/relationships/hyperlink" Target="https://portal.3gpp.org/desktopmodules/Specifications/SpecificationDetails.aspx?specificationId=2375" TargetMode="External"/><Relationship Id="rId24" Type="http://schemas.openxmlformats.org/officeDocument/2006/relationships/hyperlink" Target="https://www.3gpp.org/ftp/TSG_RAN/WG5_Test_ex-T1/TTCN/TTCN_CRs/2024/Docs/R5s240581.zip" TargetMode="External"/><Relationship Id="rId40" Type="http://schemas.openxmlformats.org/officeDocument/2006/relationships/hyperlink" Target="https://portal.3gpp.org/desktopmodules/Release/ReleaseDetails.aspx?releaseId=193" TargetMode="External"/><Relationship Id="rId45" Type="http://schemas.openxmlformats.org/officeDocument/2006/relationships/hyperlink" Target="https://www.3gpp.org/ftp/TSG_RAN/WG5_Test_ex-T1/TTCN/TTCN_CRs/2024/Docs/R5s240588.zip" TargetMode="External"/><Relationship Id="rId66" Type="http://schemas.openxmlformats.org/officeDocument/2006/relationships/hyperlink" Target="https://www.3gpp.org/ftp/TSG_RAN/WG5_Test_ex-T1/TTCN/TTCN_CRs/2024/Docs/R5s240595.zip" TargetMode="External"/><Relationship Id="rId87" Type="http://schemas.openxmlformats.org/officeDocument/2006/relationships/hyperlink" Target="https://www.3gpp.org/ftp/TSG_RAN/WG5_Test_ex-T1/TTCN/TTCN_CRs/2024/Docs/R5s240605.zip" TargetMode="External"/><Relationship Id="rId110" Type="http://schemas.openxmlformats.org/officeDocument/2006/relationships/hyperlink" Target="https://www.3gpp.org/ftp/TSG_RAN/WG5_Test_ex-T1/TTCN/TTCN_CRs/2024/Docs/R5s240612.zip" TargetMode="External"/><Relationship Id="rId115" Type="http://schemas.openxmlformats.org/officeDocument/2006/relationships/hyperlink" Target="https://portal.3gpp.org/desktopmodules/Release/ReleaseDetails.aspx?releaseId=193" TargetMode="External"/><Relationship Id="rId131" Type="http://schemas.openxmlformats.org/officeDocument/2006/relationships/hyperlink" Target="https://portal.3gpp.org/desktopmodules/Specifications/SpecificationDetails.aspx?specificationId=3379" TargetMode="External"/><Relationship Id="rId136" Type="http://schemas.openxmlformats.org/officeDocument/2006/relationships/hyperlink" Target="https://portal.3gpp.org/desktopmodules/Release/ReleaseDetails.aspx?releaseId=193" TargetMode="External"/><Relationship Id="rId157" Type="http://schemas.openxmlformats.org/officeDocument/2006/relationships/hyperlink" Target="https://portal.3gpp.org/desktopmodules/Specifications/SpecificationDetails.aspx?specificationId=3379" TargetMode="External"/><Relationship Id="rId178" Type="http://schemas.openxmlformats.org/officeDocument/2006/relationships/hyperlink" Target="https://portal.3gpp.org/desktopmodules/Specifications/SpecificationDetails.aspx?specificationId=3379" TargetMode="External"/><Relationship Id="rId61" Type="http://schemas.openxmlformats.org/officeDocument/2006/relationships/hyperlink" Target="https://portal.3gpp.org/desktopmodules/Release/ReleaseDetails.aspx?releaseId=193" TargetMode="External"/><Relationship Id="rId82" Type="http://schemas.openxmlformats.org/officeDocument/2006/relationships/hyperlink" Target="https://portal.3gpp.org/desktopmodules/Release/ReleaseDetails.aspx?releaseId=193" TargetMode="External"/><Relationship Id="rId152" Type="http://schemas.openxmlformats.org/officeDocument/2006/relationships/hyperlink" Target="https://www.3gpp.org/ftp/TSG_RAN/WG5_Test_ex-T1/TTCN/TTCN_CRs/2024/Docs/R5s240629.zip" TargetMode="External"/><Relationship Id="rId173" Type="http://schemas.openxmlformats.org/officeDocument/2006/relationships/hyperlink" Target="https://portal.3gpp.org/desktopmodules/Release/ReleaseDetails.aspx?releaseId=193" TargetMode="External"/><Relationship Id="rId194" Type="http://schemas.openxmlformats.org/officeDocument/2006/relationships/hyperlink" Target="https://portal.3gpp.org/desktopmodules/Release/ReleaseDetails.aspx?releaseId=193" TargetMode="External"/><Relationship Id="rId199" Type="http://schemas.openxmlformats.org/officeDocument/2006/relationships/hyperlink" Target="https://www.3gpp.org/ftp/TSG_RAN/WG5_Test_ex-T1/TTCN/TTCN_CRs/2024/Docs/R5s240651.zip" TargetMode="External"/><Relationship Id="rId203" Type="http://schemas.openxmlformats.org/officeDocument/2006/relationships/hyperlink" Target="https://portal.3gpp.org/desktopmodules/Release/ReleaseDetails.aspx?releaseId=193" TargetMode="External"/><Relationship Id="rId208" Type="http://schemas.openxmlformats.org/officeDocument/2006/relationships/hyperlink" Target="https://www.3gpp.org/ftp/TSG_RAN/WG5_Test_ex-T1/TTCN/TTCN_CRs/2024/Docs/R5s240655.zip" TargetMode="External"/><Relationship Id="rId229" Type="http://schemas.openxmlformats.org/officeDocument/2006/relationships/hyperlink" Target="https://portal.3gpp.org/desktopmodules/Specifications/SpecificationDetails.aspx?specificationId=2474" TargetMode="External"/><Relationship Id="rId19" Type="http://schemas.openxmlformats.org/officeDocument/2006/relationships/hyperlink" Target="https://portal.3gpp.org/desktopmodules/Release/ReleaseDetails.aspx?releaseId=193" TargetMode="External"/><Relationship Id="rId224" Type="http://schemas.openxmlformats.org/officeDocument/2006/relationships/hyperlink" Target="https://www.3gpp.org/ftp/TSG_RAN/WG5_Test_ex-T1/TTCN/TTCN_CRs/2024/Docs/R5s240662.zip" TargetMode="External"/><Relationship Id="rId240" Type="http://schemas.openxmlformats.org/officeDocument/2006/relationships/hyperlink" Target="https://portal.3gpp.org/desktopmodules/Release/ReleaseDetails.aspx?releaseId=193" TargetMode="External"/><Relationship Id="rId245" Type="http://schemas.openxmlformats.org/officeDocument/2006/relationships/hyperlink" Target="https://www.3gpp.org/ftp/TSG_RAN/WG5_Test_ex-T1/TTCN/TTCN_CRs/2024/Docs/R5s240669.zip" TargetMode="External"/><Relationship Id="rId261" Type="http://schemas.openxmlformats.org/officeDocument/2006/relationships/hyperlink" Target="https://portal.3gpp.org/desktopmodules/Release/ReleaseDetails.aspx?releaseId=193" TargetMode="External"/><Relationship Id="rId266" Type="http://schemas.openxmlformats.org/officeDocument/2006/relationships/hyperlink" Target="https://www.3gpp.org/ftp/TSG_RAN/WG5_Test_ex-T1/TTCN/TTCN_CRs/2024/Docs/R5s240691.zip" TargetMode="External"/><Relationship Id="rId14" Type="http://schemas.openxmlformats.org/officeDocument/2006/relationships/hyperlink" Target="https://portal.3gpp.org/desktopmodules/Specifications/SpecificationDetails.aspx?specificationId=3379" TargetMode="External"/><Relationship Id="rId30" Type="http://schemas.openxmlformats.org/officeDocument/2006/relationships/hyperlink" Target="https://www.3gpp.org/ftp/TSG_RAN/WG5_Test_ex-T1/TTCN/TTCN_CRs/2024/Docs/R5s240583.zip" TargetMode="External"/><Relationship Id="rId35" Type="http://schemas.openxmlformats.org/officeDocument/2006/relationships/hyperlink" Target="https://portal.3gpp.org/desktopmodules/Specifications/SpecificationDetails.aspx?specificationId=3379" TargetMode="External"/><Relationship Id="rId56" Type="http://schemas.openxmlformats.org/officeDocument/2006/relationships/hyperlink" Target="https://portal.3gpp.org/desktopmodules/Specifications/SpecificationDetails.aspx?specificationId=3379" TargetMode="External"/><Relationship Id="rId77" Type="http://schemas.openxmlformats.org/officeDocument/2006/relationships/hyperlink" Target="https://portal.3gpp.org/desktopmodules/Specifications/SpecificationDetails.aspx?specificationId=3379" TargetMode="External"/><Relationship Id="rId100" Type="http://schemas.openxmlformats.org/officeDocument/2006/relationships/hyperlink" Target="https://portal.3gpp.org/desktopmodules/Specifications/SpecificationDetails.aspx?specificationId=3379" TargetMode="External"/><Relationship Id="rId105" Type="http://schemas.openxmlformats.org/officeDocument/2006/relationships/hyperlink" Target="https://portal.3gpp.org/desktopmodules/Release/ReleaseDetails.aspx?releaseId=193" TargetMode="External"/><Relationship Id="rId126" Type="http://schemas.openxmlformats.org/officeDocument/2006/relationships/hyperlink" Target="https://www.3gpp.org/ftp/TSG_RAN/WG5_Test_ex-T1/TTCN/TTCN_CRs/2024/Docs/R5s240618.zip" TargetMode="External"/><Relationship Id="rId147" Type="http://schemas.openxmlformats.org/officeDocument/2006/relationships/hyperlink" Target="https://portal.3gpp.org/desktopmodules/Specifications/SpecificationDetails.aspx?specificationId=2474" TargetMode="External"/><Relationship Id="rId168" Type="http://schemas.openxmlformats.org/officeDocument/2006/relationships/hyperlink" Target="https://portal.3gpp.org/desktopmodules/Specifications/SpecificationDetails.aspx?specificationId=3379" TargetMode="External"/><Relationship Id="rId8" Type="http://schemas.openxmlformats.org/officeDocument/2006/relationships/footer" Target="footer2.xml"/><Relationship Id="rId51" Type="http://schemas.openxmlformats.org/officeDocument/2006/relationships/hyperlink" Target="https://www.3gpp.org/ftp/TSG_RAN/WG5_Test_ex-T1/TTCN/TTCN_CRs/2024/Docs/R5s240590.zip" TargetMode="External"/><Relationship Id="rId72" Type="http://schemas.openxmlformats.org/officeDocument/2006/relationships/hyperlink" Target="https://www.3gpp.org/ftp/TSG_RAN/WG5_Test_ex-T1/TTCN/TTCN_CRs/2024/Docs/R5s240599.zip" TargetMode="External"/><Relationship Id="rId93" Type="http://schemas.openxmlformats.org/officeDocument/2006/relationships/hyperlink" Target="https://portal.3gpp.org/desktopmodules/WorkItem/WorkItemDetails.aspx?workitemId=750034" TargetMode="External"/><Relationship Id="rId98" Type="http://schemas.openxmlformats.org/officeDocument/2006/relationships/hyperlink" Target="https://www.3gpp.org/ftp/TSG_RAN/WG5_Test_ex-T1/TTCN/TTCN_CRs/2024/Docs/R5s240608.zip" TargetMode="External"/><Relationship Id="rId121" Type="http://schemas.openxmlformats.org/officeDocument/2006/relationships/hyperlink" Target="https://portal.3gpp.org/desktopmodules/Release/ReleaseDetails.aspx?releaseId=193" TargetMode="External"/><Relationship Id="rId142" Type="http://schemas.openxmlformats.org/officeDocument/2006/relationships/hyperlink" Target="https://portal.3gpp.org/desktopmodules/Release/ReleaseDetails.aspx?releaseId=193" TargetMode="External"/><Relationship Id="rId163" Type="http://schemas.openxmlformats.org/officeDocument/2006/relationships/hyperlink" Target="https://portal.3gpp.org/desktopmodules/Release/ReleaseDetails.aspx?releaseId=193" TargetMode="External"/><Relationship Id="rId184" Type="http://schemas.openxmlformats.org/officeDocument/2006/relationships/hyperlink" Target="https://portal.3gpp.org/desktopmodules/Release/ReleaseDetails.aspx?releaseId=193" TargetMode="External"/><Relationship Id="rId189" Type="http://schemas.openxmlformats.org/officeDocument/2006/relationships/hyperlink" Target="https://portal.3gpp.org/desktopmodules/Specifications/SpecificationDetails.aspx?specificationId=3379" TargetMode="External"/><Relationship Id="rId219" Type="http://schemas.openxmlformats.org/officeDocument/2006/relationships/hyperlink" Target="https://portal.3gpp.org/desktopmodules/Release/ReleaseDetails.aspx?releaseId=193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3gpp.org/ftp/TSG_RAN/WG5_Test_ex-T1/TTCN/TTCN_CRs/2024/Docs/R5s240657.zip" TargetMode="External"/><Relationship Id="rId230" Type="http://schemas.openxmlformats.org/officeDocument/2006/relationships/hyperlink" Target="https://www.3gpp.org/ftp/TSG_RAN/WG5_Test_ex-T1/TTCN/TTCN_CRs/2024/Docs/R5s240664.zip" TargetMode="External"/><Relationship Id="rId235" Type="http://schemas.openxmlformats.org/officeDocument/2006/relationships/hyperlink" Target="https://portal.3gpp.org/desktopmodules/Specifications/SpecificationDetails.aspx?specificationId=3379" TargetMode="External"/><Relationship Id="rId251" Type="http://schemas.openxmlformats.org/officeDocument/2006/relationships/hyperlink" Target="https://www.3gpp.org/ftp/TSG_RAN/WG5_Test_ex-T1/TTCN/TTCN_CRs/2024/Docs/R5s240671.zip" TargetMode="External"/><Relationship Id="rId256" Type="http://schemas.openxmlformats.org/officeDocument/2006/relationships/hyperlink" Target="https://portal.3gpp.org/desktopmodules/Specifications/SpecificationDetails.aspx?specificationId=3379" TargetMode="External"/><Relationship Id="rId277" Type="http://schemas.openxmlformats.org/officeDocument/2006/relationships/hyperlink" Target="https://portal.3gpp.org/desktopmodules/WorkItem/WorkItemDetails.aspx?workitemId=860099" TargetMode="External"/><Relationship Id="rId25" Type="http://schemas.openxmlformats.org/officeDocument/2006/relationships/hyperlink" Target="https://portal.3gpp.org/desktopmodules/Release/ReleaseDetails.aspx?releaseId=193" TargetMode="External"/><Relationship Id="rId46" Type="http://schemas.openxmlformats.org/officeDocument/2006/relationships/hyperlink" Target="https://portal.3gpp.org/desktopmodules/Release/ReleaseDetails.aspx?releaseId=193" TargetMode="External"/><Relationship Id="rId67" Type="http://schemas.openxmlformats.org/officeDocument/2006/relationships/hyperlink" Target="https://portal.3gpp.org/desktopmodules/Release/ReleaseDetails.aspx?releaseId=193" TargetMode="External"/><Relationship Id="rId116" Type="http://schemas.openxmlformats.org/officeDocument/2006/relationships/hyperlink" Target="https://portal.3gpp.org/desktopmodules/Specifications/SpecificationDetails.aspx?specificationId=2474" TargetMode="External"/><Relationship Id="rId137" Type="http://schemas.openxmlformats.org/officeDocument/2006/relationships/hyperlink" Target="https://portal.3gpp.org/desktopmodules/Specifications/SpecificationDetails.aspx?specificationId=3379" TargetMode="External"/><Relationship Id="rId158" Type="http://schemas.openxmlformats.org/officeDocument/2006/relationships/hyperlink" Target="https://www.3gpp.org/ftp/TSG_RAN/WG5_Test_ex-T1/TTCN/TTCN_CRs/2024/Docs/R5s240634.zip" TargetMode="External"/><Relationship Id="rId272" Type="http://schemas.openxmlformats.org/officeDocument/2006/relationships/hyperlink" Target="https://portal.3gpp.org/desktopmodules/Specifications/SpecificationDetails.aspx?specificationId=2474" TargetMode="External"/><Relationship Id="rId20" Type="http://schemas.openxmlformats.org/officeDocument/2006/relationships/hyperlink" Target="https://portal.3gpp.org/desktopmodules/Specifications/SpecificationDetails.aspx?specificationId=2474" TargetMode="External"/><Relationship Id="rId41" Type="http://schemas.openxmlformats.org/officeDocument/2006/relationships/hyperlink" Target="https://portal.3gpp.org/desktopmodules/Specifications/SpecificationDetails.aspx?specificationId=3379" TargetMode="External"/><Relationship Id="rId62" Type="http://schemas.openxmlformats.org/officeDocument/2006/relationships/hyperlink" Target="https://portal.3gpp.org/desktopmodules/Specifications/SpecificationDetails.aspx?specificationId=2474" TargetMode="External"/><Relationship Id="rId83" Type="http://schemas.openxmlformats.org/officeDocument/2006/relationships/hyperlink" Target="https://portal.3gpp.org/desktopmodules/Specifications/SpecificationDetails.aspx?specificationId=3379" TargetMode="External"/><Relationship Id="rId88" Type="http://schemas.openxmlformats.org/officeDocument/2006/relationships/hyperlink" Target="https://portal.3gpp.org/desktopmodules/Release/ReleaseDetails.aspx?releaseId=193" TargetMode="External"/><Relationship Id="rId111" Type="http://schemas.openxmlformats.org/officeDocument/2006/relationships/hyperlink" Target="https://portal.3gpp.org/desktopmodules/Release/ReleaseDetails.aspx?releaseId=193" TargetMode="External"/><Relationship Id="rId132" Type="http://schemas.openxmlformats.org/officeDocument/2006/relationships/hyperlink" Target="https://www.3gpp.org/ftp/TSG_RAN/WG5_Test_ex-T1/TTCN/TTCN_CRs/2024/Docs/R5s240623.zip" TargetMode="External"/><Relationship Id="rId153" Type="http://schemas.openxmlformats.org/officeDocument/2006/relationships/hyperlink" Target="https://portal.3gpp.org/desktopmodules/Release/ReleaseDetails.aspx?releaseId=193" TargetMode="External"/><Relationship Id="rId174" Type="http://schemas.openxmlformats.org/officeDocument/2006/relationships/hyperlink" Target="https://portal.3gpp.org/desktopmodules/Specifications/SpecificationDetails.aspx?specificationId=3379" TargetMode="External"/><Relationship Id="rId179" Type="http://schemas.openxmlformats.org/officeDocument/2006/relationships/hyperlink" Target="https://www.3gpp.org/ftp/TSG_RAN/WG5_Test_ex-T1/TTCN/TTCN_CRs/2024/Docs/R5s240645.zip" TargetMode="External"/><Relationship Id="rId195" Type="http://schemas.openxmlformats.org/officeDocument/2006/relationships/hyperlink" Target="https://portal.3gpp.org/desktopmodules/Specifications/SpecificationDetails.aspx?specificationId=3379" TargetMode="External"/><Relationship Id="rId209" Type="http://schemas.openxmlformats.org/officeDocument/2006/relationships/hyperlink" Target="https://portal.3gpp.org/desktopmodules/Release/ReleaseDetails.aspx?releaseId=193" TargetMode="External"/><Relationship Id="rId190" Type="http://schemas.openxmlformats.org/officeDocument/2006/relationships/hyperlink" Target="https://www.3gpp.org/ftp/TSG_RAN/WG5_Test_ex-T1/TTCN/TTCN_CRs/2024/Docs/R5s240648.zip" TargetMode="External"/><Relationship Id="rId204" Type="http://schemas.openxmlformats.org/officeDocument/2006/relationships/hyperlink" Target="https://portal.3gpp.org/desktopmodules/Specifications/SpecificationDetails.aspx?specificationId=2474" TargetMode="External"/><Relationship Id="rId220" Type="http://schemas.openxmlformats.org/officeDocument/2006/relationships/hyperlink" Target="https://portal.3gpp.org/desktopmodules/Specifications/SpecificationDetails.aspx?specificationId=3379" TargetMode="External"/><Relationship Id="rId225" Type="http://schemas.openxmlformats.org/officeDocument/2006/relationships/hyperlink" Target="https://portal.3gpp.org/desktopmodules/Release/ReleaseDetails.aspx?releaseId=193" TargetMode="External"/><Relationship Id="rId241" Type="http://schemas.openxmlformats.org/officeDocument/2006/relationships/hyperlink" Target="https://portal.3gpp.org/desktopmodules/Specifications/SpecificationDetails.aspx?specificationId=3379" TargetMode="External"/><Relationship Id="rId246" Type="http://schemas.openxmlformats.org/officeDocument/2006/relationships/hyperlink" Target="https://portal.3gpp.org/desktopmodules/Release/ReleaseDetails.aspx?releaseId=193" TargetMode="External"/><Relationship Id="rId267" Type="http://schemas.openxmlformats.org/officeDocument/2006/relationships/hyperlink" Target="https://portal.3gpp.org/desktopmodules/Release/ReleaseDetails.aspx?releaseId=193" TargetMode="External"/><Relationship Id="rId15" Type="http://schemas.openxmlformats.org/officeDocument/2006/relationships/hyperlink" Target="https://www.3gpp.org/ftp/TSG_RAN/WG5_Test_ex-T1/TTCN/TTCN_CRs/2024/Docs/R5s240578.zip" TargetMode="External"/><Relationship Id="rId36" Type="http://schemas.openxmlformats.org/officeDocument/2006/relationships/hyperlink" Target="https://www.3gpp.org/ftp/TSG_RAN/WG5_Test_ex-T1/TTCN/TTCN_CRs/2024/Docs/R5s240585.zip" TargetMode="External"/><Relationship Id="rId57" Type="http://schemas.openxmlformats.org/officeDocument/2006/relationships/hyperlink" Target="https://www.3gpp.org/ftp/TSG_RAN/WG5_Test_ex-T1/TTCN/TTCN_CRs/2024/Docs/R5s240592.zip" TargetMode="External"/><Relationship Id="rId106" Type="http://schemas.openxmlformats.org/officeDocument/2006/relationships/hyperlink" Target="https://portal.3gpp.org/desktopmodules/Specifications/SpecificationDetails.aspx?specificationId=3379" TargetMode="External"/><Relationship Id="rId127" Type="http://schemas.openxmlformats.org/officeDocument/2006/relationships/hyperlink" Target="https://portal.3gpp.org/desktopmodules/Release/ReleaseDetails.aspx?releaseId=193" TargetMode="External"/><Relationship Id="rId262" Type="http://schemas.openxmlformats.org/officeDocument/2006/relationships/hyperlink" Target="https://portal.3gpp.org/desktopmodules/Specifications/SpecificationDetails.aspx?specificationId=3379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Release/ReleaseDetails.aspx?releaseId=193" TargetMode="External"/><Relationship Id="rId52" Type="http://schemas.openxmlformats.org/officeDocument/2006/relationships/hyperlink" Target="https://portal.3gpp.org/desktopmodules/Release/ReleaseDetails.aspx?releaseId=193" TargetMode="External"/><Relationship Id="rId73" Type="http://schemas.openxmlformats.org/officeDocument/2006/relationships/hyperlink" Target="https://portal.3gpp.org/desktopmodules/Release/ReleaseDetails.aspx?releaseId=193" TargetMode="External"/><Relationship Id="rId78" Type="http://schemas.openxmlformats.org/officeDocument/2006/relationships/hyperlink" Target="https://www.3gpp.org/ftp/TSG_RAN/WG5_Test_ex-T1/TTCN/TTCN_CRs/2024/Docs/R5s240602.zip" TargetMode="External"/><Relationship Id="rId94" Type="http://schemas.openxmlformats.org/officeDocument/2006/relationships/hyperlink" Target="https://www.3gpp.org/ftp/TSG_RAN/WG5_Test_ex-T1/TTCN/TTCN_CRs/2024/Docs/R5s240607.zip" TargetMode="External"/><Relationship Id="rId99" Type="http://schemas.openxmlformats.org/officeDocument/2006/relationships/hyperlink" Target="https://portal.3gpp.org/desktopmodules/Release/ReleaseDetails.aspx?releaseId=193" TargetMode="External"/><Relationship Id="rId101" Type="http://schemas.openxmlformats.org/officeDocument/2006/relationships/hyperlink" Target="https://www.3gpp.org/ftp/TSG_RAN/WG5_Test_ex-T1/TTCN/TTCN_CRs/2024/Docs/R5s240609.zip" TargetMode="External"/><Relationship Id="rId122" Type="http://schemas.openxmlformats.org/officeDocument/2006/relationships/hyperlink" Target="https://portal.3gpp.org/desktopmodules/Specifications/SpecificationDetails.aspx?specificationId=2375" TargetMode="External"/><Relationship Id="rId143" Type="http://schemas.openxmlformats.org/officeDocument/2006/relationships/hyperlink" Target="https://portal.3gpp.org/desktopmodules/Specifications/SpecificationDetails.aspx?specificationId=3379" TargetMode="External"/><Relationship Id="rId148" Type="http://schemas.openxmlformats.org/officeDocument/2006/relationships/hyperlink" Target="https://portal.3gpp.org/desktopmodules/WorkItem/WorkItemDetails.aspx?workitemId=540004" TargetMode="External"/><Relationship Id="rId164" Type="http://schemas.openxmlformats.org/officeDocument/2006/relationships/hyperlink" Target="https://portal.3gpp.org/desktopmodules/Specifications/SpecificationDetails.aspx?specificationId=2474" TargetMode="External"/><Relationship Id="rId169" Type="http://schemas.openxmlformats.org/officeDocument/2006/relationships/hyperlink" Target="https://www.3gpp.org/ftp/TSG_RAN/WG5_Test_ex-T1/TTCN/TTCN_CRs/2024/Docs/R5s240640.zip" TargetMode="External"/><Relationship Id="rId185" Type="http://schemas.openxmlformats.org/officeDocument/2006/relationships/hyperlink" Target="https://portal.3gpp.org/desktopmodules/Specifications/SpecificationDetails.aspx?specificationId=33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4/Docs/R5s240575.zip" TargetMode="External"/><Relationship Id="rId180" Type="http://schemas.openxmlformats.org/officeDocument/2006/relationships/hyperlink" Target="https://portal.3gpp.org/desktopmodules/Release/ReleaseDetails.aspx?releaseId=193" TargetMode="External"/><Relationship Id="rId210" Type="http://schemas.openxmlformats.org/officeDocument/2006/relationships/hyperlink" Target="https://portal.3gpp.org/desktopmodules/Specifications/SpecificationDetails.aspx?specificationId=2474" TargetMode="External"/><Relationship Id="rId215" Type="http://schemas.openxmlformats.org/officeDocument/2006/relationships/hyperlink" Target="https://portal.3gpp.org/desktopmodules/Release/ReleaseDetails.aspx?releaseId=193" TargetMode="External"/><Relationship Id="rId236" Type="http://schemas.openxmlformats.org/officeDocument/2006/relationships/hyperlink" Target="https://www.3gpp.org/ftp/TSG_RAN/WG5_Test_ex-T1/TTCN/TTCN_CRs/2024/Docs/R5s240666.zip" TargetMode="External"/><Relationship Id="rId257" Type="http://schemas.openxmlformats.org/officeDocument/2006/relationships/hyperlink" Target="https://www.3gpp.org/ftp/TSG_RAN/WG5_Test_ex-T1/TTCN/TTCN_CRs/2024/Docs/R5s240673.zip" TargetMode="External"/><Relationship Id="rId278" Type="http://schemas.openxmlformats.org/officeDocument/2006/relationships/fontTable" Target="fontTable.xml"/><Relationship Id="rId26" Type="http://schemas.openxmlformats.org/officeDocument/2006/relationships/hyperlink" Target="https://portal.3gpp.org/desktopmodules/Specifications/SpecificationDetails.aspx?specificationId=2474" TargetMode="External"/><Relationship Id="rId231" Type="http://schemas.openxmlformats.org/officeDocument/2006/relationships/hyperlink" Target="https://portal.3gpp.org/desktopmodules/Release/ReleaseDetails.aspx?releaseId=193" TargetMode="External"/><Relationship Id="rId252" Type="http://schemas.openxmlformats.org/officeDocument/2006/relationships/hyperlink" Target="https://portal.3gpp.org/desktopmodules/Release/ReleaseDetails.aspx?releaseId=193" TargetMode="External"/><Relationship Id="rId273" Type="http://schemas.openxmlformats.org/officeDocument/2006/relationships/hyperlink" Target="https://portal.3gpp.org/desktopmodules/WorkItem/WorkItemDetails.aspx?workitemId=540004" TargetMode="External"/><Relationship Id="rId47" Type="http://schemas.openxmlformats.org/officeDocument/2006/relationships/hyperlink" Target="https://portal.3gpp.org/desktopmodules/Specifications/SpecificationDetails.aspx?specificationId=3379" TargetMode="External"/><Relationship Id="rId68" Type="http://schemas.openxmlformats.org/officeDocument/2006/relationships/hyperlink" Target="https://portal.3gpp.org/desktopmodules/Specifications/SpecificationDetails.aspx?specificationId=3379" TargetMode="External"/><Relationship Id="rId89" Type="http://schemas.openxmlformats.org/officeDocument/2006/relationships/hyperlink" Target="https://portal.3gpp.org/desktopmodules/Specifications/SpecificationDetails.aspx?specificationId=2474" TargetMode="External"/><Relationship Id="rId112" Type="http://schemas.openxmlformats.org/officeDocument/2006/relationships/hyperlink" Target="https://portal.3gpp.org/desktopmodules/Specifications/SpecificationDetails.aspx?specificationId=2375" TargetMode="External"/><Relationship Id="rId133" Type="http://schemas.openxmlformats.org/officeDocument/2006/relationships/hyperlink" Target="https://portal.3gpp.org/desktopmodules/Release/ReleaseDetails.aspx?releaseId=193" TargetMode="External"/><Relationship Id="rId154" Type="http://schemas.openxmlformats.org/officeDocument/2006/relationships/hyperlink" Target="https://portal.3gpp.org/desktopmodules/Specifications/SpecificationDetails.aspx?specificationId=3379" TargetMode="External"/><Relationship Id="rId175" Type="http://schemas.openxmlformats.org/officeDocument/2006/relationships/hyperlink" Target="https://portal.3gpp.org/desktopmodules/WorkItem/WorkItemDetails.aspx?workitemId=860099" TargetMode="External"/><Relationship Id="rId196" Type="http://schemas.openxmlformats.org/officeDocument/2006/relationships/hyperlink" Target="https://www.3gpp.org/ftp/TSG_RAN/WG5_Test_ex-T1/TTCN/TTCN_CRs/2024/Docs/R5s240650.zip" TargetMode="External"/><Relationship Id="rId200" Type="http://schemas.openxmlformats.org/officeDocument/2006/relationships/hyperlink" Target="https://portal.3gpp.org/desktopmodules/Release/ReleaseDetails.aspx?releaseId=193" TargetMode="External"/><Relationship Id="rId16" Type="http://schemas.openxmlformats.org/officeDocument/2006/relationships/hyperlink" Target="https://portal.3gpp.org/desktopmodules/Release/ReleaseDetails.aspx?releaseId=193" TargetMode="External"/><Relationship Id="rId221" Type="http://schemas.openxmlformats.org/officeDocument/2006/relationships/hyperlink" Target="https://www.3gpp.org/ftp/TSG_RAN/WG5_Test_ex-T1/TTCN/TTCN_CRs/2024/Docs/R5s240660.zip" TargetMode="External"/><Relationship Id="rId242" Type="http://schemas.openxmlformats.org/officeDocument/2006/relationships/hyperlink" Target="https://www.3gpp.org/ftp/TSG_RAN/WG5_Test_ex-T1/TTCN/TTCN_CRs/2024/Docs/R5s240668.zip" TargetMode="External"/><Relationship Id="rId263" Type="http://schemas.openxmlformats.org/officeDocument/2006/relationships/hyperlink" Target="https://www.3gpp.org/ftp/TSG_RAN/WG5_Test_ex-T1/TTCN/TTCN_CRs/2024/Docs/R5s240689.zip" TargetMode="External"/><Relationship Id="rId37" Type="http://schemas.openxmlformats.org/officeDocument/2006/relationships/hyperlink" Target="https://portal.3gpp.org/desktopmodules/Release/ReleaseDetails.aspx?releaseId=193" TargetMode="External"/><Relationship Id="rId58" Type="http://schemas.openxmlformats.org/officeDocument/2006/relationships/hyperlink" Target="https://portal.3gpp.org/desktopmodules/Release/ReleaseDetails.aspx?releaseId=193" TargetMode="External"/><Relationship Id="rId79" Type="http://schemas.openxmlformats.org/officeDocument/2006/relationships/hyperlink" Target="https://portal.3gpp.org/desktopmodules/Release/ReleaseDetails.aspx?releaseId=193" TargetMode="External"/><Relationship Id="rId102" Type="http://schemas.openxmlformats.org/officeDocument/2006/relationships/hyperlink" Target="https://portal.3gpp.org/desktopmodules/Release/ReleaseDetails.aspx?releaseId=193" TargetMode="External"/><Relationship Id="rId123" Type="http://schemas.openxmlformats.org/officeDocument/2006/relationships/hyperlink" Target="https://www.3gpp.org/ftp/TSG_RAN/WG5_Test_ex-T1/TTCN/TTCN_CRs/2024/Docs/R5s240616.zip" TargetMode="External"/><Relationship Id="rId144" Type="http://schemas.openxmlformats.org/officeDocument/2006/relationships/hyperlink" Target="https://portal.3gpp.org/desktopmodules/WorkItem/WorkItemDetails.aspx?workitemId=860099" TargetMode="External"/><Relationship Id="rId90" Type="http://schemas.openxmlformats.org/officeDocument/2006/relationships/hyperlink" Target="https://www.3gpp.org/ftp/TSG_RAN/WG5_Test_ex-T1/TTCN/TTCN_CRs/2024/Docs/R5s240606.zip" TargetMode="External"/><Relationship Id="rId165" Type="http://schemas.openxmlformats.org/officeDocument/2006/relationships/hyperlink" Target="https://portal.3gpp.org/desktopmodules/WorkItem/WorkItemDetails.aspx?workitemId=400025" TargetMode="External"/><Relationship Id="rId186" Type="http://schemas.openxmlformats.org/officeDocument/2006/relationships/hyperlink" Target="https://portal.3gpp.org/desktopmodules/WorkItem/WorkItemDetails.aspx?workitemId=860099" TargetMode="External"/><Relationship Id="rId211" Type="http://schemas.openxmlformats.org/officeDocument/2006/relationships/hyperlink" Target="https://www.3gpp.org/ftp/TSG_RAN/WG5_Test_ex-T1/TTCN/TTCN_CRs/2024/Docs/R5s240656.zip" TargetMode="External"/><Relationship Id="rId232" Type="http://schemas.openxmlformats.org/officeDocument/2006/relationships/hyperlink" Target="https://portal.3gpp.org/desktopmodules/Specifications/SpecificationDetails.aspx?specificationId=3379" TargetMode="External"/><Relationship Id="rId253" Type="http://schemas.openxmlformats.org/officeDocument/2006/relationships/hyperlink" Target="https://portal.3gpp.org/desktopmodules/Specifications/SpecificationDetails.aspx?specificationId=3379" TargetMode="External"/><Relationship Id="rId274" Type="http://schemas.openxmlformats.org/officeDocument/2006/relationships/hyperlink" Target="https://www.3gpp.org/ftp/TSG_RAN/WG5_Test_ex-T1/TTCN/TTCN_CRs/2024/Docs/R5s240693.zip" TargetMode="External"/><Relationship Id="rId27" Type="http://schemas.openxmlformats.org/officeDocument/2006/relationships/hyperlink" Target="https://www.3gpp.org/ftp/TSG_RAN/WG5_Test_ex-T1/TTCN/TTCN_CRs/2024/Docs/R5s240582.zip" TargetMode="External"/><Relationship Id="rId48" Type="http://schemas.openxmlformats.org/officeDocument/2006/relationships/hyperlink" Target="https://www.3gpp.org/ftp/TSG_RAN/WG5_Test_ex-T1/TTCN/TTCN_CRs/2024/Docs/R5s240589.zip" TargetMode="External"/><Relationship Id="rId69" Type="http://schemas.openxmlformats.org/officeDocument/2006/relationships/hyperlink" Target="https://www.3gpp.org/ftp/TSG_RAN/WG5_Test_ex-T1/TTCN/TTCN_CRs/2024/Docs/R5s240598.zip" TargetMode="External"/><Relationship Id="rId113" Type="http://schemas.openxmlformats.org/officeDocument/2006/relationships/hyperlink" Target="https://portal.3gpp.org/desktopmodules/WorkItem/WorkItemDetails.aspx?workitemId=460002" TargetMode="External"/><Relationship Id="rId134" Type="http://schemas.openxmlformats.org/officeDocument/2006/relationships/hyperlink" Target="https://portal.3gpp.org/desktopmodules/Specifications/SpecificationDetails.aspx?specificationId=3379" TargetMode="External"/><Relationship Id="rId80" Type="http://schemas.openxmlformats.org/officeDocument/2006/relationships/hyperlink" Target="https://portal.3gpp.org/desktopmodules/Specifications/SpecificationDetails.aspx?specificationId=3379" TargetMode="External"/><Relationship Id="rId155" Type="http://schemas.openxmlformats.org/officeDocument/2006/relationships/hyperlink" Target="https://www.3gpp.org/ftp/TSG_RAN/WG5_Test_ex-T1/TTCN/TTCN_CRs/2024/Docs/R5s240631.zip" TargetMode="External"/><Relationship Id="rId176" Type="http://schemas.openxmlformats.org/officeDocument/2006/relationships/hyperlink" Target="https://www.3gpp.org/ftp/TSG_RAN/WG5_Test_ex-T1/TTCN/TTCN_CRs/2024/Docs/R5s240643.zip" TargetMode="External"/><Relationship Id="rId197" Type="http://schemas.openxmlformats.org/officeDocument/2006/relationships/hyperlink" Target="https://portal.3gpp.org/desktopmodules/Release/ReleaseDetails.aspx?releaseId=193" TargetMode="External"/><Relationship Id="rId201" Type="http://schemas.openxmlformats.org/officeDocument/2006/relationships/hyperlink" Target="https://portal.3gpp.org/desktopmodules/Specifications/SpecificationDetails.aspx?specificationId=2375" TargetMode="External"/><Relationship Id="rId222" Type="http://schemas.openxmlformats.org/officeDocument/2006/relationships/hyperlink" Target="https://portal.3gpp.org/desktopmodules/Release/ReleaseDetails.aspx?releaseId=193" TargetMode="External"/><Relationship Id="rId243" Type="http://schemas.openxmlformats.org/officeDocument/2006/relationships/hyperlink" Target="https://portal.3gpp.org/desktopmodules/Release/ReleaseDetails.aspx?releaseId=193" TargetMode="External"/><Relationship Id="rId264" Type="http://schemas.openxmlformats.org/officeDocument/2006/relationships/hyperlink" Target="https://portal.3gpp.org/desktopmodules/Release/ReleaseDetails.aspx?releaseId=193" TargetMode="External"/><Relationship Id="rId17" Type="http://schemas.openxmlformats.org/officeDocument/2006/relationships/hyperlink" Target="https://portal.3gpp.org/desktopmodules/Specifications/SpecificationDetails.aspx?specificationId=3379" TargetMode="External"/><Relationship Id="rId38" Type="http://schemas.openxmlformats.org/officeDocument/2006/relationships/hyperlink" Target="https://portal.3gpp.org/desktopmodules/Specifications/SpecificationDetails.aspx?specificationId=3379" TargetMode="External"/><Relationship Id="rId59" Type="http://schemas.openxmlformats.org/officeDocument/2006/relationships/hyperlink" Target="https://portal.3gpp.org/desktopmodules/Specifications/SpecificationDetails.aspx?specificationId=3379" TargetMode="External"/><Relationship Id="rId103" Type="http://schemas.openxmlformats.org/officeDocument/2006/relationships/hyperlink" Target="https://portal.3gpp.org/desktopmodules/Specifications/SpecificationDetails.aspx?specificationId=3379" TargetMode="External"/><Relationship Id="rId124" Type="http://schemas.openxmlformats.org/officeDocument/2006/relationships/hyperlink" Target="https://portal.3gpp.org/desktopmodules/Release/ReleaseDetails.aspx?releaseId=193" TargetMode="External"/><Relationship Id="rId70" Type="http://schemas.openxmlformats.org/officeDocument/2006/relationships/hyperlink" Target="https://portal.3gpp.org/desktopmodules/Release/ReleaseDetails.aspx?releaseId=193" TargetMode="External"/><Relationship Id="rId91" Type="http://schemas.openxmlformats.org/officeDocument/2006/relationships/hyperlink" Target="https://portal.3gpp.org/desktopmodules/Release/ReleaseDetails.aspx?releaseId=193" TargetMode="External"/><Relationship Id="rId145" Type="http://schemas.openxmlformats.org/officeDocument/2006/relationships/hyperlink" Target="https://www.3gpp.org/ftp/TSG_RAN/WG5_Test_ex-T1/TTCN/TTCN_CRs/2024/Docs/R5s240627.zip" TargetMode="External"/><Relationship Id="rId166" Type="http://schemas.openxmlformats.org/officeDocument/2006/relationships/hyperlink" Target="https://www.3gpp.org/ftp/TSG_RAN/WG5_Test_ex-T1/TTCN/TTCN_CRs/2024/Docs/R5s240637.zip" TargetMode="External"/><Relationship Id="rId187" Type="http://schemas.openxmlformats.org/officeDocument/2006/relationships/hyperlink" Target="https://www.3gpp.org/ftp/TSG_RAN/WG5_Test_ex-T1/TTCN/TTCN_CRs/2024/Docs/R5s240647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portal.3gpp.org/desktopmodules/Release/ReleaseDetails.aspx?releaseId=193" TargetMode="External"/><Relationship Id="rId233" Type="http://schemas.openxmlformats.org/officeDocument/2006/relationships/hyperlink" Target="https://www.3gpp.org/ftp/TSG_RAN/WG5_Test_ex-T1/TTCN/TTCN_CRs/2024/Docs/R5s240665.zip" TargetMode="External"/><Relationship Id="rId254" Type="http://schemas.openxmlformats.org/officeDocument/2006/relationships/hyperlink" Target="https://www.3gpp.org/ftp/TSG_RAN/WG5_Test_ex-T1/TTCN/TTCN_CRs/2024/Docs/R5s240672.zip" TargetMode="External"/><Relationship Id="rId28" Type="http://schemas.openxmlformats.org/officeDocument/2006/relationships/hyperlink" Target="https://portal.3gpp.org/desktopmodules/Release/ReleaseDetails.aspx?releaseId=193" TargetMode="External"/><Relationship Id="rId49" Type="http://schemas.openxmlformats.org/officeDocument/2006/relationships/hyperlink" Target="https://portal.3gpp.org/desktopmodules/Release/ReleaseDetails.aspx?releaseId=193" TargetMode="External"/><Relationship Id="rId114" Type="http://schemas.openxmlformats.org/officeDocument/2006/relationships/hyperlink" Target="https://www.3gpp.org/ftp/TSG_RAN/WG5_Test_ex-T1/TTCN/TTCN_CRs/2024/Docs/R5s240613.zip" TargetMode="External"/><Relationship Id="rId275" Type="http://schemas.openxmlformats.org/officeDocument/2006/relationships/hyperlink" Target="https://portal.3gpp.org/desktopmodules/Release/ReleaseDetails.aspx?releaseId=193" TargetMode="External"/><Relationship Id="rId60" Type="http://schemas.openxmlformats.org/officeDocument/2006/relationships/hyperlink" Target="https://www.3gpp.org/ftp/TSG_RAN/WG5_Test_ex-T1/TTCN/TTCN_CRs/2024/Docs/R5s240593.zip" TargetMode="External"/><Relationship Id="rId81" Type="http://schemas.openxmlformats.org/officeDocument/2006/relationships/hyperlink" Target="https://www.3gpp.org/ftp/TSG_RAN/WG5_Test_ex-T1/TTCN/TTCN_CRs/2024/Docs/R5s240603.zip" TargetMode="External"/><Relationship Id="rId135" Type="http://schemas.openxmlformats.org/officeDocument/2006/relationships/hyperlink" Target="https://www.3gpp.org/ftp/TSG_RAN/WG5_Test_ex-T1/TTCN/TTCN_CRs/2024/Docs/R5s240624.zip" TargetMode="External"/><Relationship Id="rId156" Type="http://schemas.openxmlformats.org/officeDocument/2006/relationships/hyperlink" Target="https://portal.3gpp.org/desktopmodules/Release/ReleaseDetails.aspx?releaseId=193" TargetMode="External"/><Relationship Id="rId177" Type="http://schemas.openxmlformats.org/officeDocument/2006/relationships/hyperlink" Target="https://portal.3gpp.org/desktopmodules/Release/ReleaseDetails.aspx?releaseId=193" TargetMode="External"/><Relationship Id="rId198" Type="http://schemas.openxmlformats.org/officeDocument/2006/relationships/hyperlink" Target="https://portal.3gpp.org/desktopmodules/Specifications/SpecificationDetails.aspx?specificationId=33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77</Pages>
  <Words>31989</Words>
  <Characters>182342</Characters>
  <Application>Microsoft Office Word</Application>
  <DocSecurity>0</DocSecurity>
  <Lines>1519</Lines>
  <Paragraphs>427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IS</cp:lastModifiedBy>
  <cp:revision>5</cp:revision>
  <dcterms:created xsi:type="dcterms:W3CDTF">2024-12-04T15:05:00Z</dcterms:created>
  <dcterms:modified xsi:type="dcterms:W3CDTF">2024-12-04T15:28:00Z</dcterms:modified>
</cp:coreProperties>
</file>